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A892C" w14:textId="77777777" w:rsidR="00393050" w:rsidRDefault="00393050" w:rsidP="00393050">
      <w:pPr>
        <w:pStyle w:val="ABOE"/>
      </w:pPr>
    </w:p>
    <w:p w14:paraId="52AD1A80" w14:textId="77777777" w:rsidR="00393050" w:rsidRDefault="00393050" w:rsidP="00393050">
      <w:pPr>
        <w:pStyle w:val="ABOE"/>
      </w:pPr>
    </w:p>
    <w:p w14:paraId="31C20F12" w14:textId="77777777" w:rsidR="001538CB" w:rsidRPr="001538CB" w:rsidRDefault="001538CB" w:rsidP="001538CB">
      <w:pPr>
        <w:pStyle w:val="ABOEHoofdtitel"/>
        <w:rPr>
          <w:sz w:val="46"/>
          <w:szCs w:val="46"/>
        </w:rPr>
      </w:pPr>
      <w:r w:rsidRPr="001538CB">
        <w:rPr>
          <w:sz w:val="46"/>
          <w:szCs w:val="46"/>
        </w:rPr>
        <w:t>ARCHEOLOGISCHE EVALUATIE VAN HET BODEMARCHIEF TE DILSEN-STOKKEM (PROV. LIMBURG) – PROJECT TERHILLS</w:t>
      </w:r>
    </w:p>
    <w:p w14:paraId="7CC8EA8B" w14:textId="77777777" w:rsidR="001538CB" w:rsidRPr="001538CB" w:rsidRDefault="001538CB" w:rsidP="001538CB">
      <w:pPr>
        <w:pStyle w:val="ABOEHoofdtitel"/>
        <w:rPr>
          <w:sz w:val="46"/>
          <w:szCs w:val="46"/>
        </w:rPr>
      </w:pPr>
      <w:r w:rsidRPr="001538CB">
        <w:rPr>
          <w:sz w:val="46"/>
          <w:szCs w:val="46"/>
        </w:rPr>
        <w:tab/>
      </w:r>
    </w:p>
    <w:p w14:paraId="1EAD20F4" w14:textId="42DAE1DD" w:rsidR="00D26292" w:rsidRPr="000924CA" w:rsidRDefault="001538CB" w:rsidP="001538CB">
      <w:pPr>
        <w:pStyle w:val="ABOEHoofdtitel"/>
        <w:rPr>
          <w:sz w:val="46"/>
          <w:szCs w:val="46"/>
        </w:rPr>
      </w:pPr>
      <w:r w:rsidRPr="001538CB">
        <w:rPr>
          <w:sz w:val="46"/>
          <w:szCs w:val="46"/>
        </w:rPr>
        <w:t>NOTA</w:t>
      </w:r>
    </w:p>
    <w:p w14:paraId="72D5FE7D" w14:textId="77777777" w:rsidR="00D26292" w:rsidRDefault="00D26292" w:rsidP="00D26292">
      <w:pPr>
        <w:pStyle w:val="ABOEHoofdtitel"/>
        <w:rPr>
          <w:sz w:val="28"/>
        </w:rPr>
      </w:pPr>
    </w:p>
    <w:p w14:paraId="132EF47B" w14:textId="2440274E" w:rsidR="00393050" w:rsidRPr="000347C3" w:rsidRDefault="00393050" w:rsidP="00393050">
      <w:pPr>
        <w:pStyle w:val="ABOESubtitel"/>
      </w:pPr>
      <w:r>
        <w:t>Dagrapporten</w:t>
      </w:r>
      <w:r w:rsidRPr="000347C3">
        <w:br/>
      </w:r>
      <w:r w:rsidR="00D26292">
        <w:t>verkennend archeologisch</w:t>
      </w:r>
      <w:r w:rsidRPr="000347C3">
        <w:t xml:space="preserve"> booronderzoek</w:t>
      </w:r>
    </w:p>
    <w:p w14:paraId="0B65DFCA" w14:textId="77777777" w:rsidR="00393050" w:rsidRPr="000347C3" w:rsidRDefault="00393050" w:rsidP="00393050">
      <w:pPr>
        <w:pStyle w:val="ABOE"/>
      </w:pPr>
    </w:p>
    <w:p w14:paraId="5E46F856" w14:textId="77777777" w:rsidR="00393050" w:rsidRPr="000347C3" w:rsidRDefault="00393050" w:rsidP="00393050">
      <w:pPr>
        <w:pStyle w:val="ABOE"/>
      </w:pPr>
      <w:r>
        <w:rPr>
          <w:noProof/>
          <w:lang w:eastAsia="nl-BE"/>
        </w:rPr>
        <mc:AlternateContent>
          <mc:Choice Requires="wps">
            <w:drawing>
              <wp:anchor distT="0" distB="0" distL="114300" distR="114300" simplePos="0" relativeHeight="251659264" behindDoc="0" locked="0" layoutInCell="1" allowOverlap="1" wp14:anchorId="3F6F1D00" wp14:editId="24B869BC">
                <wp:simplePos x="0" y="0"/>
                <wp:positionH relativeFrom="column">
                  <wp:posOffset>235585</wp:posOffset>
                </wp:positionH>
                <wp:positionV relativeFrom="paragraph">
                  <wp:posOffset>88266</wp:posOffset>
                </wp:positionV>
                <wp:extent cx="1053461" cy="1058546"/>
                <wp:effectExtent l="16508" t="2542" r="10796" b="10797"/>
                <wp:wrapNone/>
                <wp:docPr id="2" name="Afgeschuind enkele hoek rechthoek 17"/>
                <wp:cNvGraphicFramePr/>
                <a:graphic xmlns:a="http://schemas.openxmlformats.org/drawingml/2006/main">
                  <a:graphicData uri="http://schemas.microsoft.com/office/word/2010/wordprocessingShape">
                    <wps:wsp>
                      <wps:cNvSpPr/>
                      <wps:spPr>
                        <a:xfrm rot="16200004">
                          <a:off x="0" y="0"/>
                          <a:ext cx="1053461" cy="1058546"/>
                        </a:xfrm>
                        <a:custGeom>
                          <a:avLst>
                            <a:gd name="f5" fmla="val 50000"/>
                          </a:avLst>
                          <a:gdLst>
                            <a:gd name="f1" fmla="val w"/>
                            <a:gd name="f2" fmla="val h"/>
                            <a:gd name="f3" fmla="val ss"/>
                            <a:gd name="f4" fmla="val 0"/>
                            <a:gd name="f5" fmla="val 50000"/>
                            <a:gd name="f6" fmla="abs f1"/>
                            <a:gd name="f7" fmla="abs f2"/>
                            <a:gd name="f8" fmla="abs f3"/>
                            <a:gd name="f9" fmla="val f4"/>
                            <a:gd name="f10" fmla="val f5"/>
                            <a:gd name="f11" fmla="?: f6 f1 1"/>
                            <a:gd name="f12" fmla="?: f7 f2 1"/>
                            <a:gd name="f13" fmla="?: f8 f3 1"/>
                            <a:gd name="f14" fmla="*/ f11 1 21600"/>
                            <a:gd name="f15" fmla="*/ f12 1 21600"/>
                            <a:gd name="f16" fmla="*/ 21600 f11 1"/>
                            <a:gd name="f17" fmla="*/ 21600 f12 1"/>
                            <a:gd name="f18" fmla="min f15 f14"/>
                            <a:gd name="f19" fmla="*/ f16 1 f13"/>
                            <a:gd name="f20" fmla="*/ f17 1 f13"/>
                            <a:gd name="f21" fmla="val f19"/>
                            <a:gd name="f22" fmla="val f20"/>
                            <a:gd name="f23" fmla="*/ f9 f18 1"/>
                            <a:gd name="f24" fmla="+- f22 0 f9"/>
                            <a:gd name="f25" fmla="+- f21 0 f9"/>
                            <a:gd name="f26" fmla="*/ f22 f18 1"/>
                            <a:gd name="f27" fmla="*/ f21 f18 1"/>
                            <a:gd name="f28" fmla="min f25 f24"/>
                            <a:gd name="f29" fmla="*/ f28 f10 1"/>
                            <a:gd name="f30" fmla="*/ f29 1 100000"/>
                            <a:gd name="f31" fmla="+- f21 0 f30"/>
                            <a:gd name="f32" fmla="*/ f30 1 2"/>
                            <a:gd name="f33" fmla="*/ f30 f18 1"/>
                            <a:gd name="f34" fmla="+- f31 f21 0"/>
                            <a:gd name="f35" fmla="*/ f32 f18 1"/>
                            <a:gd name="f36" fmla="*/ f31 f18 1"/>
                            <a:gd name="f37" fmla="*/ f34 1 2"/>
                            <a:gd name="f38" fmla="*/ f37 f18 1"/>
                          </a:gdLst>
                          <a:ahLst/>
                          <a:cxnLst>
                            <a:cxn ang="3cd4">
                              <a:pos x="hc" y="t"/>
                            </a:cxn>
                            <a:cxn ang="0">
                              <a:pos x="r" y="vc"/>
                            </a:cxn>
                            <a:cxn ang="cd4">
                              <a:pos x="hc" y="b"/>
                            </a:cxn>
                            <a:cxn ang="cd2">
                              <a:pos x="l" y="vc"/>
                            </a:cxn>
                          </a:cxnLst>
                          <a:rect l="f23" t="f35" r="f38" b="f26"/>
                          <a:pathLst>
                            <a:path>
                              <a:moveTo>
                                <a:pt x="f23" y="f23"/>
                              </a:moveTo>
                              <a:lnTo>
                                <a:pt x="f36" y="f23"/>
                              </a:lnTo>
                              <a:lnTo>
                                <a:pt x="f27" y="f33"/>
                              </a:lnTo>
                              <a:lnTo>
                                <a:pt x="f27" y="f26"/>
                              </a:lnTo>
                              <a:lnTo>
                                <a:pt x="f23" y="f26"/>
                              </a:lnTo>
                              <a:close/>
                            </a:path>
                          </a:pathLst>
                        </a:custGeom>
                        <a:solidFill>
                          <a:srgbClr val="69A12B"/>
                        </a:solidFill>
                        <a:ln cap="flat">
                          <a:noFill/>
                          <a:prstDash val="solid"/>
                        </a:ln>
                      </wps:spPr>
                      <wps:bodyPr lIns="0" tIns="0" rIns="0" bIns="0"/>
                    </wps:wsp>
                  </a:graphicData>
                </a:graphic>
              </wp:anchor>
            </w:drawing>
          </mc:Choice>
          <mc:Fallback>
            <w:pict>
              <v:shape w14:anchorId="25C9CA40" id="Afgeschuind enkele hoek rechthoek 17" o:spid="_x0000_s1026" style="position:absolute;margin-left:18.55pt;margin-top:6.95pt;width:82.95pt;height:83.35pt;rotation:-5898236fd;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053461,1058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" path="m,l526731,r526730,526731l1053461,1058546,,1058546,,xe" fillcolor="#69a12b" stroked="f">
                <v:path arrowok="t" o:connecttype="custom" o:connectlocs="526731,0;1053461,529273;526731,1058546;0,529273" o:connectangles="270,0,90,180" textboxrect="0,263365,790096,1058546"/>
              </v:shape>
            </w:pict>
          </mc:Fallback>
        </mc:AlternateContent>
      </w:r>
      <w:r>
        <w:rPr>
          <w:noProof/>
          <w:lang w:eastAsia="nl-BE"/>
        </w:rPr>
        <w:drawing>
          <wp:anchor distT="0" distB="0" distL="114300" distR="114300" simplePos="0" relativeHeight="251663360" behindDoc="0" locked="0" layoutInCell="1" allowOverlap="1" wp14:anchorId="51BD17E1" wp14:editId="5E49F09F">
            <wp:simplePos x="0" y="0"/>
            <wp:positionH relativeFrom="column">
              <wp:posOffset>2739268</wp:posOffset>
            </wp:positionH>
            <wp:positionV relativeFrom="paragraph">
              <wp:posOffset>99697</wp:posOffset>
            </wp:positionV>
            <wp:extent cx="1152528" cy="1043129"/>
            <wp:effectExtent l="0" t="0" r="9522" b="4621"/>
            <wp:wrapNone/>
            <wp:docPr id="8" name="Afbeelding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3510" r="13663"/>
                    <a:stretch>
                      <a:fillRect/>
                    </a:stretch>
                  </pic:blipFill>
                  <pic:spPr>
                    <a:xfrm>
                      <a:off x="0" y="0"/>
                      <a:ext cx="1152528" cy="1043129"/>
                    </a:xfrm>
                    <a:prstGeom prst="rect">
                      <a:avLst/>
                    </a:prstGeom>
                    <a:noFill/>
                    <a:ln>
                      <a:noFill/>
                      <a:prstDash/>
                    </a:ln>
                  </pic:spPr>
                </pic:pic>
              </a:graphicData>
            </a:graphic>
          </wp:anchor>
        </w:drawing>
      </w:r>
      <w:r>
        <w:rPr>
          <w:noProof/>
          <w:lang w:eastAsia="nl-BE"/>
        </w:rPr>
        <w:drawing>
          <wp:anchor distT="0" distB="0" distL="114300" distR="114300" simplePos="0" relativeHeight="251664384" behindDoc="0" locked="0" layoutInCell="1" allowOverlap="1" wp14:anchorId="55A0F474" wp14:editId="1ACEE72D">
            <wp:simplePos x="0" y="0"/>
            <wp:positionH relativeFrom="column">
              <wp:posOffset>1425577</wp:posOffset>
            </wp:positionH>
            <wp:positionV relativeFrom="paragraph">
              <wp:posOffset>106683</wp:posOffset>
            </wp:positionV>
            <wp:extent cx="1212402" cy="1035841"/>
            <wp:effectExtent l="0" t="0" r="6798" b="0"/>
            <wp:wrapNone/>
            <wp:docPr id="4"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l="4829" r="7388"/>
                    <a:stretch>
                      <a:fillRect/>
                    </a:stretch>
                  </pic:blipFill>
                  <pic:spPr>
                    <a:xfrm>
                      <a:off x="0" y="0"/>
                      <a:ext cx="1212402" cy="1035841"/>
                    </a:xfrm>
                    <a:prstGeom prst="rect">
                      <a:avLst/>
                    </a:prstGeom>
                    <a:noFill/>
                    <a:ln>
                      <a:noFill/>
                      <a:prstDash/>
                    </a:ln>
                  </pic:spPr>
                </pic:pic>
              </a:graphicData>
            </a:graphic>
          </wp:anchor>
        </w:drawing>
      </w:r>
    </w:p>
    <w:p w14:paraId="63B1DEAC" w14:textId="77777777" w:rsidR="00393050" w:rsidRPr="000347C3" w:rsidRDefault="00393050" w:rsidP="00393050">
      <w:pPr>
        <w:pStyle w:val="ABOE"/>
      </w:pPr>
    </w:p>
    <w:p w14:paraId="39B847BF" w14:textId="77777777" w:rsidR="00393050" w:rsidRPr="000347C3" w:rsidRDefault="00393050" w:rsidP="00393050">
      <w:pPr>
        <w:pStyle w:val="ABOE"/>
      </w:pPr>
    </w:p>
    <w:p w14:paraId="6DA54D5D" w14:textId="77777777" w:rsidR="00393050" w:rsidRPr="000347C3" w:rsidRDefault="00393050" w:rsidP="00393050">
      <w:pPr>
        <w:pStyle w:val="ABOE"/>
      </w:pPr>
    </w:p>
    <w:p w14:paraId="7995E6F6" w14:textId="77777777" w:rsidR="00393050" w:rsidRPr="000347C3" w:rsidRDefault="00393050" w:rsidP="00393050">
      <w:pPr>
        <w:pStyle w:val="ABOE"/>
      </w:pPr>
      <w:r>
        <w:rPr>
          <w:noProof/>
          <w:lang w:eastAsia="nl-BE"/>
        </w:rPr>
        <mc:AlternateContent>
          <mc:Choice Requires="wps">
            <w:drawing>
              <wp:anchor distT="0" distB="0" distL="114300" distR="114300" simplePos="0" relativeHeight="251660288" behindDoc="0" locked="0" layoutInCell="1" allowOverlap="1" wp14:anchorId="0E876572" wp14:editId="7B4B6D73">
                <wp:simplePos x="0" y="0"/>
                <wp:positionH relativeFrom="column">
                  <wp:posOffset>4015744</wp:posOffset>
                </wp:positionH>
                <wp:positionV relativeFrom="paragraph">
                  <wp:posOffset>84453</wp:posOffset>
                </wp:positionV>
                <wp:extent cx="1053461" cy="1058546"/>
                <wp:effectExtent l="16508" t="2542" r="10796" b="10797"/>
                <wp:wrapNone/>
                <wp:docPr id="6" name="Afgeschuind enkele hoek rechthoek 18"/>
                <wp:cNvGraphicFramePr/>
                <a:graphic xmlns:a="http://schemas.openxmlformats.org/drawingml/2006/main">
                  <a:graphicData uri="http://schemas.microsoft.com/office/word/2010/wordprocessingShape">
                    <wps:wsp>
                      <wps:cNvSpPr/>
                      <wps:spPr>
                        <a:xfrm rot="5400013">
                          <a:off x="0" y="0"/>
                          <a:ext cx="1053461" cy="1058546"/>
                        </a:xfrm>
                        <a:custGeom>
                          <a:avLst>
                            <a:gd name="f5" fmla="val 50000"/>
                          </a:avLst>
                          <a:gdLst>
                            <a:gd name="f1" fmla="val w"/>
                            <a:gd name="f2" fmla="val h"/>
                            <a:gd name="f3" fmla="val ss"/>
                            <a:gd name="f4" fmla="val 0"/>
                            <a:gd name="f5" fmla="val 50000"/>
                            <a:gd name="f6" fmla="abs f1"/>
                            <a:gd name="f7" fmla="abs f2"/>
                            <a:gd name="f8" fmla="abs f3"/>
                            <a:gd name="f9" fmla="val f4"/>
                            <a:gd name="f10" fmla="val f5"/>
                            <a:gd name="f11" fmla="?: f6 f1 1"/>
                            <a:gd name="f12" fmla="?: f7 f2 1"/>
                            <a:gd name="f13" fmla="?: f8 f3 1"/>
                            <a:gd name="f14" fmla="*/ f11 1 21600"/>
                            <a:gd name="f15" fmla="*/ f12 1 21600"/>
                            <a:gd name="f16" fmla="*/ 21600 f11 1"/>
                            <a:gd name="f17" fmla="*/ 21600 f12 1"/>
                            <a:gd name="f18" fmla="min f15 f14"/>
                            <a:gd name="f19" fmla="*/ f16 1 f13"/>
                            <a:gd name="f20" fmla="*/ f17 1 f13"/>
                            <a:gd name="f21" fmla="val f19"/>
                            <a:gd name="f22" fmla="val f20"/>
                            <a:gd name="f23" fmla="*/ f9 f18 1"/>
                            <a:gd name="f24" fmla="+- f22 0 f9"/>
                            <a:gd name="f25" fmla="+- f21 0 f9"/>
                            <a:gd name="f26" fmla="*/ f22 f18 1"/>
                            <a:gd name="f27" fmla="*/ f21 f18 1"/>
                            <a:gd name="f28" fmla="min f25 f24"/>
                            <a:gd name="f29" fmla="*/ f28 f10 1"/>
                            <a:gd name="f30" fmla="*/ f29 1 100000"/>
                            <a:gd name="f31" fmla="+- f21 0 f30"/>
                            <a:gd name="f32" fmla="*/ f30 1 2"/>
                            <a:gd name="f33" fmla="*/ f30 f18 1"/>
                            <a:gd name="f34" fmla="+- f31 f21 0"/>
                            <a:gd name="f35" fmla="*/ f32 f18 1"/>
                            <a:gd name="f36" fmla="*/ f31 f18 1"/>
                            <a:gd name="f37" fmla="*/ f34 1 2"/>
                            <a:gd name="f38" fmla="*/ f37 f18 1"/>
                          </a:gdLst>
                          <a:ahLst/>
                          <a:cxnLst>
                            <a:cxn ang="3cd4">
                              <a:pos x="hc" y="t"/>
                            </a:cxn>
                            <a:cxn ang="0">
                              <a:pos x="r" y="vc"/>
                            </a:cxn>
                            <a:cxn ang="cd4">
                              <a:pos x="hc" y="b"/>
                            </a:cxn>
                            <a:cxn ang="cd2">
                              <a:pos x="l" y="vc"/>
                            </a:cxn>
                          </a:cxnLst>
                          <a:rect l="f23" t="f35" r="f38" b="f26"/>
                          <a:pathLst>
                            <a:path>
                              <a:moveTo>
                                <a:pt x="f23" y="f23"/>
                              </a:moveTo>
                              <a:lnTo>
                                <a:pt x="f36" y="f23"/>
                              </a:lnTo>
                              <a:lnTo>
                                <a:pt x="f27" y="f33"/>
                              </a:lnTo>
                              <a:lnTo>
                                <a:pt x="f27" y="f26"/>
                              </a:lnTo>
                              <a:lnTo>
                                <a:pt x="f23" y="f26"/>
                              </a:lnTo>
                              <a:close/>
                            </a:path>
                          </a:pathLst>
                        </a:custGeom>
                        <a:solidFill>
                          <a:srgbClr val="005A9E"/>
                        </a:solidFill>
                        <a:ln cap="flat">
                          <a:noFill/>
                          <a:prstDash val="solid"/>
                        </a:ln>
                      </wps:spPr>
                      <wps:bodyPr lIns="0" tIns="0" rIns="0" bIns="0"/>
                    </wps:wsp>
                  </a:graphicData>
                </a:graphic>
              </wp:anchor>
            </w:drawing>
          </mc:Choice>
          <mc:Fallback>
            <w:pict>
              <v:shape w14:anchorId="05673709" id="Afgeschuind enkele hoek rechthoek 18" o:spid="_x0000_s1026" style="position:absolute;margin-left:316.2pt;margin-top:6.65pt;width:82.95pt;height:83.35pt;rotation:5898254fd;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1053461,1058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" path="m,l526731,r526730,526731l1053461,1058546,,1058546,,xe" fillcolor="#005a9e" stroked="f">
                <v:path arrowok="t" o:connecttype="custom" o:connectlocs="526731,0;1053461,529273;526731,1058546;0,529273" o:connectangles="270,0,90,180" textboxrect="0,263365,790096,1058546"/>
              </v:shape>
            </w:pict>
          </mc:Fallback>
        </mc:AlternateContent>
      </w:r>
      <w:r>
        <w:rPr>
          <w:noProof/>
          <w:lang w:eastAsia="nl-BE"/>
        </w:rPr>
        <w:drawing>
          <wp:anchor distT="0" distB="0" distL="114300" distR="114300" simplePos="0" relativeHeight="251661312" behindDoc="0" locked="0" layoutInCell="1" allowOverlap="1" wp14:anchorId="17B2C6F9" wp14:editId="4087EB0A">
            <wp:simplePos x="0" y="0"/>
            <wp:positionH relativeFrom="column">
              <wp:posOffset>2759714</wp:posOffset>
            </wp:positionH>
            <wp:positionV relativeFrom="paragraph">
              <wp:posOffset>102239</wp:posOffset>
            </wp:positionV>
            <wp:extent cx="1133087" cy="1055373"/>
            <wp:effectExtent l="0" t="0" r="0" b="0"/>
            <wp:wrapNone/>
            <wp:docPr id="9" name="Afbeelding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l="6089" r="13435"/>
                    <a:stretch>
                      <a:fillRect/>
                    </a:stretch>
                  </pic:blipFill>
                  <pic:spPr>
                    <a:xfrm>
                      <a:off x="0" y="0"/>
                      <a:ext cx="1133087" cy="1055373"/>
                    </a:xfrm>
                    <a:prstGeom prst="rect">
                      <a:avLst/>
                    </a:prstGeom>
                    <a:noFill/>
                    <a:ln>
                      <a:noFill/>
                      <a:prstDash/>
                    </a:ln>
                  </pic:spPr>
                </pic:pic>
              </a:graphicData>
            </a:graphic>
          </wp:anchor>
        </w:drawing>
      </w:r>
      <w:r>
        <w:rPr>
          <w:noProof/>
          <w:lang w:eastAsia="nl-BE"/>
        </w:rPr>
        <w:drawing>
          <wp:anchor distT="0" distB="0" distL="114300" distR="114300" simplePos="0" relativeHeight="251662336" behindDoc="0" locked="0" layoutInCell="1" allowOverlap="1" wp14:anchorId="3950BB65" wp14:editId="6931E695">
            <wp:simplePos x="0" y="0"/>
            <wp:positionH relativeFrom="column">
              <wp:posOffset>1435095</wp:posOffset>
            </wp:positionH>
            <wp:positionV relativeFrom="paragraph">
              <wp:posOffset>120645</wp:posOffset>
            </wp:positionV>
            <wp:extent cx="1189991" cy="1037432"/>
            <wp:effectExtent l="0" t="0" r="0" b="0"/>
            <wp:wrapNone/>
            <wp:docPr id="7"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l="3444" r="10512"/>
                    <a:stretch>
                      <a:fillRect/>
                    </a:stretch>
                  </pic:blipFill>
                  <pic:spPr>
                    <a:xfrm>
                      <a:off x="0" y="0"/>
                      <a:ext cx="1189991" cy="1037432"/>
                    </a:xfrm>
                    <a:prstGeom prst="rect">
                      <a:avLst/>
                    </a:prstGeom>
                    <a:noFill/>
                    <a:ln>
                      <a:noFill/>
                      <a:prstDash/>
                    </a:ln>
                  </pic:spPr>
                </pic:pic>
              </a:graphicData>
            </a:graphic>
          </wp:anchor>
        </w:drawing>
      </w:r>
    </w:p>
    <w:p w14:paraId="06CA6714" w14:textId="77777777" w:rsidR="00393050" w:rsidRPr="000347C3" w:rsidRDefault="00393050" w:rsidP="00393050">
      <w:pPr>
        <w:pStyle w:val="ABOE"/>
      </w:pPr>
    </w:p>
    <w:p w14:paraId="1DE1198C" w14:textId="77777777" w:rsidR="00393050" w:rsidRPr="000347C3" w:rsidRDefault="00393050" w:rsidP="00393050">
      <w:pPr>
        <w:pStyle w:val="ABOE"/>
      </w:pPr>
    </w:p>
    <w:p w14:paraId="5F9DDAF0" w14:textId="77777777" w:rsidR="00393050" w:rsidRPr="000347C3" w:rsidRDefault="00393050" w:rsidP="00393050">
      <w:pPr>
        <w:pStyle w:val="ABOE"/>
      </w:pPr>
    </w:p>
    <w:p w14:paraId="45E5032D" w14:textId="77777777" w:rsidR="00393050" w:rsidRPr="000347C3" w:rsidRDefault="00393050" w:rsidP="00393050">
      <w:pPr>
        <w:pStyle w:val="ABOE"/>
      </w:pPr>
    </w:p>
    <w:p w14:paraId="7DB7B4F4" w14:textId="77777777" w:rsidR="00393050" w:rsidRPr="000347C3" w:rsidRDefault="00393050" w:rsidP="00393050">
      <w:pPr>
        <w:pStyle w:val="ABOETypeDoc"/>
      </w:pPr>
    </w:p>
    <w:p w14:paraId="0BA5EC28" w14:textId="628E1527" w:rsidR="00393050" w:rsidRPr="000347C3" w:rsidRDefault="00393050" w:rsidP="00393050">
      <w:pPr>
        <w:pStyle w:val="ABOETypeDoc"/>
      </w:pPr>
      <w:r w:rsidRPr="000347C3">
        <w:t xml:space="preserve">ABO Archeologische Rapporten </w:t>
      </w:r>
      <w:r w:rsidR="001538CB">
        <w:t>64</w:t>
      </w:r>
      <w:r w:rsidR="004F1D2A">
        <w:t>6</w:t>
      </w:r>
    </w:p>
    <w:p w14:paraId="77616337" w14:textId="77777777" w:rsidR="00393050" w:rsidRPr="000347C3" w:rsidRDefault="00393050" w:rsidP="00393050">
      <w:pPr>
        <w:pStyle w:val="ABOE"/>
      </w:pPr>
    </w:p>
    <w:p w14:paraId="6E282705" w14:textId="77777777" w:rsidR="00393050" w:rsidRDefault="00393050" w:rsidP="00393050">
      <w:pPr>
        <w:pStyle w:val="ABOETitelInhoud"/>
      </w:pPr>
      <w:r>
        <w:lastRenderedPageBreak/>
        <w:t>Colofon</w:t>
      </w:r>
    </w:p>
    <w:p w14:paraId="156DD657" w14:textId="77777777" w:rsidR="00393050" w:rsidRPr="000347C3" w:rsidRDefault="00393050" w:rsidP="00393050">
      <w:pPr>
        <w:pStyle w:val="ABOE"/>
        <w:rPr>
          <w:lang w:eastAsia="nl-NL"/>
        </w:rPr>
      </w:pPr>
    </w:p>
    <w:p w14:paraId="31C49442" w14:textId="77777777" w:rsidR="00393050" w:rsidRPr="000347C3" w:rsidRDefault="00393050" w:rsidP="00393050">
      <w:pPr>
        <w:pStyle w:val="ABOEKop5"/>
        <w:rPr>
          <w:lang w:eastAsia="nl-NL"/>
        </w:rPr>
      </w:pPr>
      <w:r w:rsidRPr="000347C3">
        <w:rPr>
          <w:lang w:eastAsia="nl-NL"/>
        </w:rPr>
        <w:t>Titel</w:t>
      </w:r>
    </w:p>
    <w:p w14:paraId="5D787AD9" w14:textId="12043321" w:rsidR="00393050" w:rsidRPr="004764C1" w:rsidRDefault="004F1D2A" w:rsidP="004F1D2A">
      <w:pPr>
        <w:pStyle w:val="ABOE"/>
        <w:rPr>
          <w:b/>
          <w:lang w:eastAsia="nl-NL"/>
        </w:rPr>
      </w:pPr>
      <w:r w:rsidRPr="00CD7F6B">
        <w:t xml:space="preserve">Archeologische evaluatie van het bodemarchief te </w:t>
      </w:r>
      <w:r>
        <w:t>Dilsen-Stokkem (gem. Maasmechelen, prov. Limburg) – Project Terhills</w:t>
      </w:r>
    </w:p>
    <w:p w14:paraId="720DAC9F" w14:textId="77777777" w:rsidR="00393050" w:rsidRPr="001E27D8" w:rsidRDefault="00393050" w:rsidP="00393050">
      <w:pPr>
        <w:pStyle w:val="ABOEKop5"/>
        <w:rPr>
          <w:lang w:eastAsia="nl-NL"/>
        </w:rPr>
      </w:pPr>
      <w:r w:rsidRPr="001E27D8">
        <w:rPr>
          <w:lang w:eastAsia="nl-NL"/>
        </w:rPr>
        <w:t>Auteurs</w:t>
      </w:r>
    </w:p>
    <w:p w14:paraId="11A44F25" w14:textId="77777777" w:rsidR="00393050" w:rsidRPr="001E27D8" w:rsidRDefault="00393050" w:rsidP="00393050">
      <w:pPr>
        <w:pStyle w:val="ABOEKop5"/>
        <w:rPr>
          <w:b w:val="0"/>
          <w:u w:val="none"/>
          <w:lang w:eastAsia="nl-NL"/>
        </w:rPr>
      </w:pPr>
      <w:r w:rsidRPr="001E27D8">
        <w:rPr>
          <w:b w:val="0"/>
          <w:u w:val="none"/>
          <w:lang w:eastAsia="nl-NL"/>
        </w:rPr>
        <w:t>Ine Léonard</w:t>
      </w:r>
    </w:p>
    <w:p w14:paraId="677CE9D3" w14:textId="77777777" w:rsidR="00393050" w:rsidRPr="001E27D8" w:rsidRDefault="00393050" w:rsidP="00393050">
      <w:pPr>
        <w:pStyle w:val="ABOEKop5"/>
        <w:rPr>
          <w:lang w:eastAsia="nl-NL"/>
        </w:rPr>
      </w:pPr>
      <w:r w:rsidRPr="001E27D8">
        <w:rPr>
          <w:lang w:eastAsia="nl-NL"/>
        </w:rPr>
        <w:t>Projectnummer</w:t>
      </w:r>
    </w:p>
    <w:p w14:paraId="3E232403" w14:textId="1E7D2CA9" w:rsidR="00393050" w:rsidRDefault="004F1D2A" w:rsidP="00393050">
      <w:pPr>
        <w:pStyle w:val="ABOE"/>
        <w:numPr>
          <w:ilvl w:val="0"/>
          <w:numId w:val="26"/>
        </w:numPr>
        <w:rPr>
          <w:lang w:eastAsia="nl-NL"/>
        </w:rPr>
      </w:pPr>
      <w:r>
        <w:rPr>
          <w:lang w:eastAsia="nl-NL"/>
        </w:rPr>
        <w:t>23470</w:t>
      </w:r>
      <w:r w:rsidR="00393050" w:rsidRPr="0031635D">
        <w:rPr>
          <w:lang w:eastAsia="nl-NL"/>
        </w:rPr>
        <w:t xml:space="preserve"> (intern) </w:t>
      </w:r>
    </w:p>
    <w:p w14:paraId="3062675A" w14:textId="4340971C" w:rsidR="00142E09" w:rsidRDefault="00142E09" w:rsidP="00393050">
      <w:pPr>
        <w:pStyle w:val="ABOE"/>
        <w:numPr>
          <w:ilvl w:val="0"/>
          <w:numId w:val="26"/>
        </w:numPr>
        <w:rPr>
          <w:lang w:eastAsia="nl-NL"/>
        </w:rPr>
      </w:pPr>
      <w:r>
        <w:rPr>
          <w:lang w:eastAsia="nl-NL"/>
        </w:rPr>
        <w:t>201</w:t>
      </w:r>
      <w:r w:rsidR="004F1D2A">
        <w:rPr>
          <w:lang w:eastAsia="nl-NL"/>
        </w:rPr>
        <w:t>6</w:t>
      </w:r>
      <w:r>
        <w:rPr>
          <w:lang w:eastAsia="nl-NL"/>
        </w:rPr>
        <w:t>L</w:t>
      </w:r>
      <w:r w:rsidR="004F1D2A">
        <w:rPr>
          <w:lang w:eastAsia="nl-NL"/>
        </w:rPr>
        <w:t>270</w:t>
      </w:r>
      <w:r>
        <w:rPr>
          <w:lang w:eastAsia="nl-NL"/>
        </w:rPr>
        <w:t xml:space="preserve"> (</w:t>
      </w:r>
      <w:r w:rsidR="004F1D2A">
        <w:rPr>
          <w:lang w:eastAsia="nl-NL"/>
        </w:rPr>
        <w:t>A</w:t>
      </w:r>
      <w:r>
        <w:rPr>
          <w:lang w:eastAsia="nl-NL"/>
        </w:rPr>
        <w:t>OE)</w:t>
      </w:r>
    </w:p>
    <w:p w14:paraId="65295131" w14:textId="77777777" w:rsidR="00393050" w:rsidRDefault="00393050" w:rsidP="00393050">
      <w:pPr>
        <w:pStyle w:val="ABOEKop5"/>
        <w:rPr>
          <w:lang w:eastAsia="nl-NL"/>
        </w:rPr>
      </w:pPr>
      <w:r>
        <w:rPr>
          <w:lang w:eastAsia="nl-NL"/>
        </w:rPr>
        <w:t>Plaats en Datum</w:t>
      </w:r>
    </w:p>
    <w:p w14:paraId="7D1CB74A" w14:textId="6F8D98ED" w:rsidR="00393050" w:rsidRDefault="00393050" w:rsidP="00393050">
      <w:pPr>
        <w:pStyle w:val="ABOE"/>
        <w:rPr>
          <w:lang w:eastAsia="nl-NL"/>
        </w:rPr>
      </w:pPr>
      <w:r>
        <w:rPr>
          <w:lang w:eastAsia="nl-NL"/>
        </w:rPr>
        <w:t xml:space="preserve">Hasselt, </w:t>
      </w:r>
      <w:r w:rsidR="004F1D2A">
        <w:rPr>
          <w:lang w:eastAsia="nl-NL"/>
        </w:rPr>
        <w:t>februari–maart</w:t>
      </w:r>
      <w:r>
        <w:rPr>
          <w:lang w:eastAsia="nl-NL"/>
        </w:rPr>
        <w:t xml:space="preserve"> 20</w:t>
      </w:r>
      <w:r w:rsidR="004F1D2A">
        <w:rPr>
          <w:lang w:eastAsia="nl-NL"/>
        </w:rPr>
        <w:t>18</w:t>
      </w:r>
    </w:p>
    <w:p w14:paraId="51B080B3" w14:textId="77777777" w:rsidR="00393050" w:rsidRPr="00166976" w:rsidRDefault="00393050" w:rsidP="00393050">
      <w:pPr>
        <w:pStyle w:val="ABOEKop5"/>
        <w:rPr>
          <w:lang w:eastAsia="nl-NL"/>
        </w:rPr>
      </w:pPr>
      <w:r w:rsidRPr="00166976">
        <w:rPr>
          <w:lang w:eastAsia="nl-NL"/>
        </w:rPr>
        <w:t>Reeks en nummer</w:t>
      </w:r>
    </w:p>
    <w:p w14:paraId="7B4645BD" w14:textId="35B4D34E" w:rsidR="00393050" w:rsidRPr="00166976" w:rsidRDefault="00393050" w:rsidP="00393050">
      <w:pPr>
        <w:pStyle w:val="ABOE"/>
        <w:rPr>
          <w:lang w:eastAsia="nl-NL"/>
        </w:rPr>
      </w:pPr>
      <w:r w:rsidRPr="00166976">
        <w:rPr>
          <w:lang w:eastAsia="nl-NL"/>
        </w:rPr>
        <w:t xml:space="preserve">ABO archeologische rapporten </w:t>
      </w:r>
      <w:r w:rsidR="004F1D2A">
        <w:rPr>
          <w:lang w:eastAsia="nl-NL"/>
        </w:rPr>
        <w:t>646</w:t>
      </w:r>
    </w:p>
    <w:p w14:paraId="51EE6762" w14:textId="77777777" w:rsidR="00393050" w:rsidRDefault="00393050" w:rsidP="00393050">
      <w:pPr>
        <w:pStyle w:val="ABOE"/>
      </w:pPr>
      <w:r w:rsidRPr="0031635D">
        <w:rPr>
          <w:lang w:eastAsia="nl-NL"/>
        </w:rPr>
        <w:t xml:space="preserve">ISSN </w:t>
      </w:r>
      <w:r w:rsidRPr="0031635D">
        <w:t>2406-3940</w:t>
      </w:r>
    </w:p>
    <w:p w14:paraId="42010107" w14:textId="77777777" w:rsidR="00393050" w:rsidRPr="009413A3" w:rsidRDefault="00393050" w:rsidP="00393050"/>
    <w:p w14:paraId="3B914EFF" w14:textId="77777777" w:rsidR="00393050" w:rsidRPr="009413A3" w:rsidRDefault="00393050" w:rsidP="00393050"/>
    <w:p w14:paraId="5090643A" w14:textId="77777777" w:rsidR="00920F8D" w:rsidRDefault="00920F8D">
      <w:pPr>
        <w:spacing w:after="200" w:line="276" w:lineRule="auto"/>
      </w:pPr>
      <w:r>
        <w:br w:type="page"/>
      </w:r>
    </w:p>
    <w:bookmarkStart w:id="0" w:name="_Toc530750804" w:displacedByCustomXml="next"/>
    <w:sdt>
      <w:sdtPr>
        <w:rPr>
          <w:rFonts w:asciiTheme="minorHAnsi" w:eastAsiaTheme="minorHAnsi" w:hAnsiTheme="minorHAnsi" w:cstheme="minorBidi"/>
          <w:b w:val="0"/>
          <w:bCs w:val="0"/>
          <w:smallCaps w:val="0"/>
          <w:kern w:val="0"/>
          <w:sz w:val="22"/>
          <w:szCs w:val="22"/>
          <w:lang w:val="nl-BE" w:eastAsia="en-US"/>
        </w:rPr>
        <w:id w:val="602160505"/>
        <w:docPartObj>
          <w:docPartGallery w:val="Table of Contents"/>
          <w:docPartUnique/>
        </w:docPartObj>
      </w:sdtPr>
      <w:sdtEndPr>
        <w:rPr>
          <w:noProof/>
        </w:rPr>
      </w:sdtEndPr>
      <w:sdtContent>
        <w:p w14:paraId="4E61EBDF" w14:textId="77777777" w:rsidR="00920F8D" w:rsidRDefault="00920F8D" w:rsidP="00920F8D">
          <w:pPr>
            <w:pStyle w:val="ABOEKop1NoNumber"/>
          </w:pPr>
          <w:r>
            <w:t>Inhoud</w:t>
          </w:r>
          <w:bookmarkEnd w:id="0"/>
        </w:p>
        <w:p w14:paraId="67A6A91B" w14:textId="77777777" w:rsidR="00A31CD9" w:rsidRDefault="00920F8D">
          <w:pPr>
            <w:pStyle w:val="TOC2"/>
            <w:rPr>
              <w:noProof/>
              <w:lang w:eastAsia="nl-BE"/>
            </w:rPr>
          </w:pPr>
          <w:r>
            <w:fldChar w:fldCharType="begin"/>
          </w:r>
          <w:r>
            <w:instrText xml:space="preserve"> TOC \o "1-3" \h \z \u </w:instrText>
          </w:r>
          <w:r>
            <w:fldChar w:fldCharType="separate"/>
          </w:r>
          <w:hyperlink w:anchor="_Toc530750804" w:history="1">
            <w:r w:rsidR="00A31CD9" w:rsidRPr="0063261A">
              <w:rPr>
                <w:rStyle w:val="Hyperlink"/>
                <w:noProof/>
              </w:rPr>
              <w:t>Inhoud</w:t>
            </w:r>
            <w:r w:rsidR="00A31CD9">
              <w:rPr>
                <w:noProof/>
                <w:webHidden/>
              </w:rPr>
              <w:tab/>
            </w:r>
            <w:r w:rsidR="00A31CD9">
              <w:rPr>
                <w:noProof/>
                <w:webHidden/>
              </w:rPr>
              <w:fldChar w:fldCharType="begin"/>
            </w:r>
            <w:r w:rsidR="00A31CD9">
              <w:rPr>
                <w:noProof/>
                <w:webHidden/>
              </w:rPr>
              <w:instrText xml:space="preserve"> PAGEREF _Toc530750804 \h </w:instrText>
            </w:r>
            <w:r w:rsidR="00A31CD9">
              <w:rPr>
                <w:noProof/>
                <w:webHidden/>
              </w:rPr>
            </w:r>
            <w:r w:rsidR="00A31CD9">
              <w:rPr>
                <w:noProof/>
                <w:webHidden/>
              </w:rPr>
              <w:fldChar w:fldCharType="separate"/>
            </w:r>
            <w:r w:rsidR="00A31CD9">
              <w:rPr>
                <w:noProof/>
                <w:webHidden/>
              </w:rPr>
              <w:t>3</w:t>
            </w:r>
            <w:r w:rsidR="00A31CD9">
              <w:rPr>
                <w:noProof/>
                <w:webHidden/>
              </w:rPr>
              <w:fldChar w:fldCharType="end"/>
            </w:r>
          </w:hyperlink>
        </w:p>
        <w:p w14:paraId="7FB24F4A" w14:textId="77777777" w:rsidR="00A31CD9" w:rsidRDefault="00974844">
          <w:pPr>
            <w:pStyle w:val="TOC2"/>
            <w:rPr>
              <w:noProof/>
              <w:lang w:eastAsia="nl-BE"/>
            </w:rPr>
          </w:pPr>
          <w:hyperlink w:anchor="_Toc530750805" w:history="1">
            <w:r w:rsidR="00A31CD9" w:rsidRPr="0063261A">
              <w:rPr>
                <w:rStyle w:val="Hyperlink"/>
                <w:noProof/>
              </w:rPr>
              <w:t>Lijst van figuren</w:t>
            </w:r>
            <w:r w:rsidR="00A31CD9">
              <w:rPr>
                <w:noProof/>
                <w:webHidden/>
              </w:rPr>
              <w:tab/>
            </w:r>
            <w:r w:rsidR="00A31CD9">
              <w:rPr>
                <w:noProof/>
                <w:webHidden/>
              </w:rPr>
              <w:fldChar w:fldCharType="begin"/>
            </w:r>
            <w:r w:rsidR="00A31CD9">
              <w:rPr>
                <w:noProof/>
                <w:webHidden/>
              </w:rPr>
              <w:instrText xml:space="preserve"> PAGEREF _Toc530750805 \h </w:instrText>
            </w:r>
            <w:r w:rsidR="00A31CD9">
              <w:rPr>
                <w:noProof/>
                <w:webHidden/>
              </w:rPr>
            </w:r>
            <w:r w:rsidR="00A31CD9">
              <w:rPr>
                <w:noProof/>
                <w:webHidden/>
              </w:rPr>
              <w:fldChar w:fldCharType="separate"/>
            </w:r>
            <w:r w:rsidR="00A31CD9">
              <w:rPr>
                <w:noProof/>
                <w:webHidden/>
              </w:rPr>
              <w:t>5</w:t>
            </w:r>
            <w:r w:rsidR="00A31CD9">
              <w:rPr>
                <w:noProof/>
                <w:webHidden/>
              </w:rPr>
              <w:fldChar w:fldCharType="end"/>
            </w:r>
          </w:hyperlink>
        </w:p>
        <w:p w14:paraId="7698CBF5" w14:textId="77777777" w:rsidR="00A31CD9" w:rsidRDefault="00974844">
          <w:pPr>
            <w:pStyle w:val="TOC2"/>
            <w:rPr>
              <w:noProof/>
              <w:lang w:eastAsia="nl-BE"/>
            </w:rPr>
          </w:pPr>
          <w:hyperlink w:anchor="_Toc530750806" w:history="1">
            <w:r w:rsidR="00A31CD9" w:rsidRPr="0063261A">
              <w:rPr>
                <w:rStyle w:val="Hyperlink"/>
                <w:noProof/>
                <w14:scene3d>
                  <w14:camera w14:prst="orthographicFront"/>
                  <w14:lightRig w14:rig="threePt" w14:dir="t">
                    <w14:rot w14:lat="0" w14:lon="0" w14:rev="0"/>
                  </w14:lightRig>
                </w14:scene3d>
              </w:rPr>
              <w:t>1</w:t>
            </w:r>
            <w:r w:rsidR="00A31CD9">
              <w:rPr>
                <w:noProof/>
                <w:lang w:eastAsia="nl-BE"/>
              </w:rPr>
              <w:tab/>
            </w:r>
            <w:r w:rsidR="00A31CD9" w:rsidRPr="0063261A">
              <w:rPr>
                <w:rStyle w:val="Hyperlink"/>
                <w:noProof/>
              </w:rPr>
              <w:t>Inleiding</w:t>
            </w:r>
            <w:r w:rsidR="00A31CD9">
              <w:rPr>
                <w:noProof/>
                <w:webHidden/>
              </w:rPr>
              <w:tab/>
            </w:r>
            <w:r w:rsidR="00A31CD9">
              <w:rPr>
                <w:noProof/>
                <w:webHidden/>
              </w:rPr>
              <w:fldChar w:fldCharType="begin"/>
            </w:r>
            <w:r w:rsidR="00A31CD9">
              <w:rPr>
                <w:noProof/>
                <w:webHidden/>
              </w:rPr>
              <w:instrText xml:space="preserve"> PAGEREF _Toc530750806 \h </w:instrText>
            </w:r>
            <w:r w:rsidR="00A31CD9">
              <w:rPr>
                <w:noProof/>
                <w:webHidden/>
              </w:rPr>
            </w:r>
            <w:r w:rsidR="00A31CD9">
              <w:rPr>
                <w:noProof/>
                <w:webHidden/>
              </w:rPr>
              <w:fldChar w:fldCharType="separate"/>
            </w:r>
            <w:r w:rsidR="00A31CD9">
              <w:rPr>
                <w:noProof/>
                <w:webHidden/>
              </w:rPr>
              <w:t>6</w:t>
            </w:r>
            <w:r w:rsidR="00A31CD9">
              <w:rPr>
                <w:noProof/>
                <w:webHidden/>
              </w:rPr>
              <w:fldChar w:fldCharType="end"/>
            </w:r>
          </w:hyperlink>
        </w:p>
        <w:p w14:paraId="5ED55C6E" w14:textId="77777777" w:rsidR="00A31CD9" w:rsidRDefault="00974844">
          <w:pPr>
            <w:pStyle w:val="TOC3"/>
            <w:rPr>
              <w:noProof/>
              <w:lang w:eastAsia="nl-BE"/>
            </w:rPr>
          </w:pPr>
          <w:hyperlink w:anchor="_Toc530750807" w:history="1">
            <w:r w:rsidR="00A31CD9" w:rsidRPr="0063261A">
              <w:rPr>
                <w:rStyle w:val="Hyperlink"/>
                <w:rFonts w:ascii="Calibri Light" w:hAnsi="Calibri Light"/>
                <w:noProof/>
              </w:rPr>
              <w:t>1.1</w:t>
            </w:r>
            <w:r w:rsidR="00A31CD9">
              <w:rPr>
                <w:noProof/>
                <w:lang w:eastAsia="nl-BE"/>
              </w:rPr>
              <w:tab/>
            </w:r>
            <w:r w:rsidR="00A31CD9" w:rsidRPr="0063261A">
              <w:rPr>
                <w:rStyle w:val="Hyperlink"/>
                <w:noProof/>
              </w:rPr>
              <w:t>Administratieve gegevens</w:t>
            </w:r>
            <w:r w:rsidR="00A31CD9">
              <w:rPr>
                <w:noProof/>
                <w:webHidden/>
              </w:rPr>
              <w:tab/>
            </w:r>
            <w:r w:rsidR="00A31CD9">
              <w:rPr>
                <w:noProof/>
                <w:webHidden/>
              </w:rPr>
              <w:fldChar w:fldCharType="begin"/>
            </w:r>
            <w:r w:rsidR="00A31CD9">
              <w:rPr>
                <w:noProof/>
                <w:webHidden/>
              </w:rPr>
              <w:instrText xml:space="preserve"> PAGEREF _Toc530750807 \h </w:instrText>
            </w:r>
            <w:r w:rsidR="00A31CD9">
              <w:rPr>
                <w:noProof/>
                <w:webHidden/>
              </w:rPr>
            </w:r>
            <w:r w:rsidR="00A31CD9">
              <w:rPr>
                <w:noProof/>
                <w:webHidden/>
              </w:rPr>
              <w:fldChar w:fldCharType="separate"/>
            </w:r>
            <w:r w:rsidR="00A31CD9">
              <w:rPr>
                <w:noProof/>
                <w:webHidden/>
              </w:rPr>
              <w:t>6</w:t>
            </w:r>
            <w:r w:rsidR="00A31CD9">
              <w:rPr>
                <w:noProof/>
                <w:webHidden/>
              </w:rPr>
              <w:fldChar w:fldCharType="end"/>
            </w:r>
          </w:hyperlink>
        </w:p>
        <w:p w14:paraId="3A47CD7D" w14:textId="77777777" w:rsidR="00A31CD9" w:rsidRDefault="00974844">
          <w:pPr>
            <w:pStyle w:val="TOC3"/>
            <w:rPr>
              <w:noProof/>
              <w:lang w:eastAsia="nl-BE"/>
            </w:rPr>
          </w:pPr>
          <w:hyperlink w:anchor="_Toc530750808" w:history="1">
            <w:r w:rsidR="00A31CD9" w:rsidRPr="0063261A">
              <w:rPr>
                <w:rStyle w:val="Hyperlink"/>
                <w:rFonts w:ascii="Calibri Light" w:hAnsi="Calibri Light"/>
                <w:noProof/>
              </w:rPr>
              <w:t>1.2</w:t>
            </w:r>
            <w:r w:rsidR="00A31CD9">
              <w:rPr>
                <w:noProof/>
                <w:lang w:eastAsia="nl-BE"/>
              </w:rPr>
              <w:tab/>
            </w:r>
            <w:r w:rsidR="00A31CD9" w:rsidRPr="0063261A">
              <w:rPr>
                <w:rStyle w:val="Hyperlink"/>
                <w:noProof/>
              </w:rPr>
              <w:t>Locatie en omschrijving van de werken</w:t>
            </w:r>
            <w:r w:rsidR="00A31CD9">
              <w:rPr>
                <w:noProof/>
                <w:webHidden/>
              </w:rPr>
              <w:tab/>
            </w:r>
            <w:r w:rsidR="00A31CD9">
              <w:rPr>
                <w:noProof/>
                <w:webHidden/>
              </w:rPr>
              <w:fldChar w:fldCharType="begin"/>
            </w:r>
            <w:r w:rsidR="00A31CD9">
              <w:rPr>
                <w:noProof/>
                <w:webHidden/>
              </w:rPr>
              <w:instrText xml:space="preserve"> PAGEREF _Toc530750808 \h </w:instrText>
            </w:r>
            <w:r w:rsidR="00A31CD9">
              <w:rPr>
                <w:noProof/>
                <w:webHidden/>
              </w:rPr>
            </w:r>
            <w:r w:rsidR="00A31CD9">
              <w:rPr>
                <w:noProof/>
                <w:webHidden/>
              </w:rPr>
              <w:fldChar w:fldCharType="separate"/>
            </w:r>
            <w:r w:rsidR="00A31CD9">
              <w:rPr>
                <w:noProof/>
                <w:webHidden/>
              </w:rPr>
              <w:t>7</w:t>
            </w:r>
            <w:r w:rsidR="00A31CD9">
              <w:rPr>
                <w:noProof/>
                <w:webHidden/>
              </w:rPr>
              <w:fldChar w:fldCharType="end"/>
            </w:r>
          </w:hyperlink>
        </w:p>
        <w:p w14:paraId="6FA312F8" w14:textId="77777777" w:rsidR="00A31CD9" w:rsidRDefault="00974844">
          <w:pPr>
            <w:pStyle w:val="TOC3"/>
            <w:rPr>
              <w:noProof/>
              <w:lang w:eastAsia="nl-BE"/>
            </w:rPr>
          </w:pPr>
          <w:hyperlink w:anchor="_Toc530750809" w:history="1">
            <w:r w:rsidR="00A31CD9" w:rsidRPr="0063261A">
              <w:rPr>
                <w:rStyle w:val="Hyperlink"/>
                <w:rFonts w:ascii="Calibri Light" w:hAnsi="Calibri Light"/>
                <w:noProof/>
              </w:rPr>
              <w:t>1.3</w:t>
            </w:r>
            <w:r w:rsidR="00A31CD9">
              <w:rPr>
                <w:noProof/>
                <w:lang w:eastAsia="nl-BE"/>
              </w:rPr>
              <w:tab/>
            </w:r>
            <w:r w:rsidR="00A31CD9" w:rsidRPr="0063261A">
              <w:rPr>
                <w:rStyle w:val="Hyperlink"/>
                <w:noProof/>
              </w:rPr>
              <w:t>Stand van zaken inzake archeologische evaluatie</w:t>
            </w:r>
            <w:r w:rsidR="00A31CD9">
              <w:rPr>
                <w:noProof/>
                <w:webHidden/>
              </w:rPr>
              <w:tab/>
            </w:r>
            <w:r w:rsidR="00A31CD9">
              <w:rPr>
                <w:noProof/>
                <w:webHidden/>
              </w:rPr>
              <w:fldChar w:fldCharType="begin"/>
            </w:r>
            <w:r w:rsidR="00A31CD9">
              <w:rPr>
                <w:noProof/>
                <w:webHidden/>
              </w:rPr>
              <w:instrText xml:space="preserve"> PAGEREF _Toc530750809 \h </w:instrText>
            </w:r>
            <w:r w:rsidR="00A31CD9">
              <w:rPr>
                <w:noProof/>
                <w:webHidden/>
              </w:rPr>
            </w:r>
            <w:r w:rsidR="00A31CD9">
              <w:rPr>
                <w:noProof/>
                <w:webHidden/>
              </w:rPr>
              <w:fldChar w:fldCharType="separate"/>
            </w:r>
            <w:r w:rsidR="00A31CD9">
              <w:rPr>
                <w:noProof/>
                <w:webHidden/>
              </w:rPr>
              <w:t>7</w:t>
            </w:r>
            <w:r w:rsidR="00A31CD9">
              <w:rPr>
                <w:noProof/>
                <w:webHidden/>
              </w:rPr>
              <w:fldChar w:fldCharType="end"/>
            </w:r>
          </w:hyperlink>
        </w:p>
        <w:p w14:paraId="5E1B96C6" w14:textId="77777777" w:rsidR="00A31CD9" w:rsidRDefault="00974844">
          <w:pPr>
            <w:pStyle w:val="TOC2"/>
            <w:rPr>
              <w:noProof/>
              <w:lang w:eastAsia="nl-BE"/>
            </w:rPr>
          </w:pPr>
          <w:hyperlink w:anchor="_Toc530750810" w:history="1">
            <w:r w:rsidR="00A31CD9" w:rsidRPr="0063261A">
              <w:rPr>
                <w:rStyle w:val="Hyperlink"/>
                <w:noProof/>
              </w:rPr>
              <w:t>Dagrapport n° 1</w:t>
            </w:r>
            <w:r w:rsidR="00A31CD9">
              <w:rPr>
                <w:noProof/>
                <w:webHidden/>
              </w:rPr>
              <w:tab/>
            </w:r>
            <w:r w:rsidR="00A31CD9">
              <w:rPr>
                <w:noProof/>
                <w:webHidden/>
              </w:rPr>
              <w:fldChar w:fldCharType="begin"/>
            </w:r>
            <w:r w:rsidR="00A31CD9">
              <w:rPr>
                <w:noProof/>
                <w:webHidden/>
              </w:rPr>
              <w:instrText xml:space="preserve"> PAGEREF _Toc530750810 \h </w:instrText>
            </w:r>
            <w:r w:rsidR="00A31CD9">
              <w:rPr>
                <w:noProof/>
                <w:webHidden/>
              </w:rPr>
            </w:r>
            <w:r w:rsidR="00A31CD9">
              <w:rPr>
                <w:noProof/>
                <w:webHidden/>
              </w:rPr>
              <w:fldChar w:fldCharType="separate"/>
            </w:r>
            <w:r w:rsidR="00A31CD9">
              <w:rPr>
                <w:noProof/>
                <w:webHidden/>
              </w:rPr>
              <w:t>9</w:t>
            </w:r>
            <w:r w:rsidR="00A31CD9">
              <w:rPr>
                <w:noProof/>
                <w:webHidden/>
              </w:rPr>
              <w:fldChar w:fldCharType="end"/>
            </w:r>
          </w:hyperlink>
        </w:p>
        <w:p w14:paraId="63740C4F" w14:textId="77777777" w:rsidR="00A31CD9" w:rsidRDefault="00974844">
          <w:pPr>
            <w:pStyle w:val="TOC2"/>
            <w:rPr>
              <w:noProof/>
              <w:lang w:eastAsia="nl-BE"/>
            </w:rPr>
          </w:pPr>
          <w:hyperlink w:anchor="_Toc530750811" w:history="1">
            <w:r w:rsidR="00A31CD9" w:rsidRPr="0063261A">
              <w:rPr>
                <w:rStyle w:val="Hyperlink"/>
                <w:noProof/>
              </w:rPr>
              <w:t>Dagrapport n° 2</w:t>
            </w:r>
            <w:r w:rsidR="00A31CD9">
              <w:rPr>
                <w:noProof/>
                <w:webHidden/>
              </w:rPr>
              <w:tab/>
            </w:r>
            <w:r w:rsidR="00A31CD9">
              <w:rPr>
                <w:noProof/>
                <w:webHidden/>
              </w:rPr>
              <w:fldChar w:fldCharType="begin"/>
            </w:r>
            <w:r w:rsidR="00A31CD9">
              <w:rPr>
                <w:noProof/>
                <w:webHidden/>
              </w:rPr>
              <w:instrText xml:space="preserve"> PAGEREF _Toc530750811 \h </w:instrText>
            </w:r>
            <w:r w:rsidR="00A31CD9">
              <w:rPr>
                <w:noProof/>
                <w:webHidden/>
              </w:rPr>
            </w:r>
            <w:r w:rsidR="00A31CD9">
              <w:rPr>
                <w:noProof/>
                <w:webHidden/>
              </w:rPr>
              <w:fldChar w:fldCharType="separate"/>
            </w:r>
            <w:r w:rsidR="00A31CD9">
              <w:rPr>
                <w:noProof/>
                <w:webHidden/>
              </w:rPr>
              <w:t>10</w:t>
            </w:r>
            <w:r w:rsidR="00A31CD9">
              <w:rPr>
                <w:noProof/>
                <w:webHidden/>
              </w:rPr>
              <w:fldChar w:fldCharType="end"/>
            </w:r>
          </w:hyperlink>
        </w:p>
        <w:p w14:paraId="76091F7E" w14:textId="77777777" w:rsidR="00A31CD9" w:rsidRDefault="00974844">
          <w:pPr>
            <w:pStyle w:val="TOC2"/>
            <w:rPr>
              <w:noProof/>
              <w:lang w:eastAsia="nl-BE"/>
            </w:rPr>
          </w:pPr>
          <w:hyperlink w:anchor="_Toc530750812" w:history="1">
            <w:r w:rsidR="00A31CD9" w:rsidRPr="0063261A">
              <w:rPr>
                <w:rStyle w:val="Hyperlink"/>
                <w:noProof/>
              </w:rPr>
              <w:t>Dagrapport n° 3</w:t>
            </w:r>
            <w:r w:rsidR="00A31CD9">
              <w:rPr>
                <w:noProof/>
                <w:webHidden/>
              </w:rPr>
              <w:tab/>
            </w:r>
            <w:r w:rsidR="00A31CD9">
              <w:rPr>
                <w:noProof/>
                <w:webHidden/>
              </w:rPr>
              <w:fldChar w:fldCharType="begin"/>
            </w:r>
            <w:r w:rsidR="00A31CD9">
              <w:rPr>
                <w:noProof/>
                <w:webHidden/>
              </w:rPr>
              <w:instrText xml:space="preserve"> PAGEREF _Toc530750812 \h </w:instrText>
            </w:r>
            <w:r w:rsidR="00A31CD9">
              <w:rPr>
                <w:noProof/>
                <w:webHidden/>
              </w:rPr>
            </w:r>
            <w:r w:rsidR="00A31CD9">
              <w:rPr>
                <w:noProof/>
                <w:webHidden/>
              </w:rPr>
              <w:fldChar w:fldCharType="separate"/>
            </w:r>
            <w:r w:rsidR="00A31CD9">
              <w:rPr>
                <w:noProof/>
                <w:webHidden/>
              </w:rPr>
              <w:t>11</w:t>
            </w:r>
            <w:r w:rsidR="00A31CD9">
              <w:rPr>
                <w:noProof/>
                <w:webHidden/>
              </w:rPr>
              <w:fldChar w:fldCharType="end"/>
            </w:r>
          </w:hyperlink>
        </w:p>
        <w:p w14:paraId="570A1B16" w14:textId="77777777" w:rsidR="00A31CD9" w:rsidRDefault="00974844">
          <w:pPr>
            <w:pStyle w:val="TOC2"/>
            <w:rPr>
              <w:noProof/>
              <w:lang w:eastAsia="nl-BE"/>
            </w:rPr>
          </w:pPr>
          <w:hyperlink w:anchor="_Toc530750813" w:history="1">
            <w:r w:rsidR="00A31CD9" w:rsidRPr="0063261A">
              <w:rPr>
                <w:rStyle w:val="Hyperlink"/>
                <w:noProof/>
              </w:rPr>
              <w:t>Dagrapport n° 4</w:t>
            </w:r>
            <w:r w:rsidR="00A31CD9">
              <w:rPr>
                <w:noProof/>
                <w:webHidden/>
              </w:rPr>
              <w:tab/>
            </w:r>
            <w:r w:rsidR="00A31CD9">
              <w:rPr>
                <w:noProof/>
                <w:webHidden/>
              </w:rPr>
              <w:fldChar w:fldCharType="begin"/>
            </w:r>
            <w:r w:rsidR="00A31CD9">
              <w:rPr>
                <w:noProof/>
                <w:webHidden/>
              </w:rPr>
              <w:instrText xml:space="preserve"> PAGEREF _Toc530750813 \h </w:instrText>
            </w:r>
            <w:r w:rsidR="00A31CD9">
              <w:rPr>
                <w:noProof/>
                <w:webHidden/>
              </w:rPr>
            </w:r>
            <w:r w:rsidR="00A31CD9">
              <w:rPr>
                <w:noProof/>
                <w:webHidden/>
              </w:rPr>
              <w:fldChar w:fldCharType="separate"/>
            </w:r>
            <w:r w:rsidR="00A31CD9">
              <w:rPr>
                <w:noProof/>
                <w:webHidden/>
              </w:rPr>
              <w:t>12</w:t>
            </w:r>
            <w:r w:rsidR="00A31CD9">
              <w:rPr>
                <w:noProof/>
                <w:webHidden/>
              </w:rPr>
              <w:fldChar w:fldCharType="end"/>
            </w:r>
          </w:hyperlink>
        </w:p>
        <w:p w14:paraId="39BDEDA4" w14:textId="77777777" w:rsidR="00A31CD9" w:rsidRDefault="00974844">
          <w:pPr>
            <w:pStyle w:val="TOC2"/>
            <w:rPr>
              <w:noProof/>
              <w:lang w:eastAsia="nl-BE"/>
            </w:rPr>
          </w:pPr>
          <w:hyperlink w:anchor="_Toc530750814" w:history="1">
            <w:r w:rsidR="00A31CD9" w:rsidRPr="0063261A">
              <w:rPr>
                <w:rStyle w:val="Hyperlink"/>
                <w:noProof/>
              </w:rPr>
              <w:t>Dagrapport n° 5</w:t>
            </w:r>
            <w:r w:rsidR="00A31CD9">
              <w:rPr>
                <w:noProof/>
                <w:webHidden/>
              </w:rPr>
              <w:tab/>
            </w:r>
            <w:r w:rsidR="00A31CD9">
              <w:rPr>
                <w:noProof/>
                <w:webHidden/>
              </w:rPr>
              <w:fldChar w:fldCharType="begin"/>
            </w:r>
            <w:r w:rsidR="00A31CD9">
              <w:rPr>
                <w:noProof/>
                <w:webHidden/>
              </w:rPr>
              <w:instrText xml:space="preserve"> PAGEREF _Toc530750814 \h </w:instrText>
            </w:r>
            <w:r w:rsidR="00A31CD9">
              <w:rPr>
                <w:noProof/>
                <w:webHidden/>
              </w:rPr>
            </w:r>
            <w:r w:rsidR="00A31CD9">
              <w:rPr>
                <w:noProof/>
                <w:webHidden/>
              </w:rPr>
              <w:fldChar w:fldCharType="separate"/>
            </w:r>
            <w:r w:rsidR="00A31CD9">
              <w:rPr>
                <w:noProof/>
                <w:webHidden/>
              </w:rPr>
              <w:t>13</w:t>
            </w:r>
            <w:r w:rsidR="00A31CD9">
              <w:rPr>
                <w:noProof/>
                <w:webHidden/>
              </w:rPr>
              <w:fldChar w:fldCharType="end"/>
            </w:r>
          </w:hyperlink>
        </w:p>
        <w:p w14:paraId="46526D77" w14:textId="77777777" w:rsidR="00A31CD9" w:rsidRDefault="00974844">
          <w:pPr>
            <w:pStyle w:val="TOC2"/>
            <w:rPr>
              <w:noProof/>
              <w:lang w:eastAsia="nl-BE"/>
            </w:rPr>
          </w:pPr>
          <w:hyperlink w:anchor="_Toc530750815" w:history="1">
            <w:r w:rsidR="00A31CD9" w:rsidRPr="0063261A">
              <w:rPr>
                <w:rStyle w:val="Hyperlink"/>
                <w:noProof/>
              </w:rPr>
              <w:t>Dagrapport n° 6</w:t>
            </w:r>
            <w:r w:rsidR="00A31CD9">
              <w:rPr>
                <w:noProof/>
                <w:webHidden/>
              </w:rPr>
              <w:tab/>
            </w:r>
            <w:r w:rsidR="00A31CD9">
              <w:rPr>
                <w:noProof/>
                <w:webHidden/>
              </w:rPr>
              <w:fldChar w:fldCharType="begin"/>
            </w:r>
            <w:r w:rsidR="00A31CD9">
              <w:rPr>
                <w:noProof/>
                <w:webHidden/>
              </w:rPr>
              <w:instrText xml:space="preserve"> PAGEREF _Toc530750815 \h </w:instrText>
            </w:r>
            <w:r w:rsidR="00A31CD9">
              <w:rPr>
                <w:noProof/>
                <w:webHidden/>
              </w:rPr>
            </w:r>
            <w:r w:rsidR="00A31CD9">
              <w:rPr>
                <w:noProof/>
                <w:webHidden/>
              </w:rPr>
              <w:fldChar w:fldCharType="separate"/>
            </w:r>
            <w:r w:rsidR="00A31CD9">
              <w:rPr>
                <w:noProof/>
                <w:webHidden/>
              </w:rPr>
              <w:t>14</w:t>
            </w:r>
            <w:r w:rsidR="00A31CD9">
              <w:rPr>
                <w:noProof/>
                <w:webHidden/>
              </w:rPr>
              <w:fldChar w:fldCharType="end"/>
            </w:r>
          </w:hyperlink>
        </w:p>
        <w:p w14:paraId="633E539B" w14:textId="77777777" w:rsidR="00A31CD9" w:rsidRDefault="00974844">
          <w:pPr>
            <w:pStyle w:val="TOC2"/>
            <w:rPr>
              <w:noProof/>
              <w:lang w:eastAsia="nl-BE"/>
            </w:rPr>
          </w:pPr>
          <w:hyperlink w:anchor="_Toc530750816" w:history="1">
            <w:r w:rsidR="00A31CD9" w:rsidRPr="0063261A">
              <w:rPr>
                <w:rStyle w:val="Hyperlink"/>
                <w:noProof/>
              </w:rPr>
              <w:t>Dagrapport n° 7</w:t>
            </w:r>
            <w:r w:rsidR="00A31CD9">
              <w:rPr>
                <w:noProof/>
                <w:webHidden/>
              </w:rPr>
              <w:tab/>
            </w:r>
            <w:r w:rsidR="00A31CD9">
              <w:rPr>
                <w:noProof/>
                <w:webHidden/>
              </w:rPr>
              <w:fldChar w:fldCharType="begin"/>
            </w:r>
            <w:r w:rsidR="00A31CD9">
              <w:rPr>
                <w:noProof/>
                <w:webHidden/>
              </w:rPr>
              <w:instrText xml:space="preserve"> PAGEREF _Toc530750816 \h </w:instrText>
            </w:r>
            <w:r w:rsidR="00A31CD9">
              <w:rPr>
                <w:noProof/>
                <w:webHidden/>
              </w:rPr>
            </w:r>
            <w:r w:rsidR="00A31CD9">
              <w:rPr>
                <w:noProof/>
                <w:webHidden/>
              </w:rPr>
              <w:fldChar w:fldCharType="separate"/>
            </w:r>
            <w:r w:rsidR="00A31CD9">
              <w:rPr>
                <w:noProof/>
                <w:webHidden/>
              </w:rPr>
              <w:t>15</w:t>
            </w:r>
            <w:r w:rsidR="00A31CD9">
              <w:rPr>
                <w:noProof/>
                <w:webHidden/>
              </w:rPr>
              <w:fldChar w:fldCharType="end"/>
            </w:r>
          </w:hyperlink>
        </w:p>
        <w:p w14:paraId="691A584B" w14:textId="77777777" w:rsidR="00A31CD9" w:rsidRDefault="00974844">
          <w:pPr>
            <w:pStyle w:val="TOC2"/>
            <w:rPr>
              <w:noProof/>
              <w:lang w:eastAsia="nl-BE"/>
            </w:rPr>
          </w:pPr>
          <w:hyperlink w:anchor="_Toc530750817" w:history="1">
            <w:r w:rsidR="00A31CD9" w:rsidRPr="0063261A">
              <w:rPr>
                <w:rStyle w:val="Hyperlink"/>
                <w:noProof/>
              </w:rPr>
              <w:t>Dagrapport n° 8</w:t>
            </w:r>
            <w:r w:rsidR="00A31CD9">
              <w:rPr>
                <w:noProof/>
                <w:webHidden/>
              </w:rPr>
              <w:tab/>
            </w:r>
            <w:r w:rsidR="00A31CD9">
              <w:rPr>
                <w:noProof/>
                <w:webHidden/>
              </w:rPr>
              <w:fldChar w:fldCharType="begin"/>
            </w:r>
            <w:r w:rsidR="00A31CD9">
              <w:rPr>
                <w:noProof/>
                <w:webHidden/>
              </w:rPr>
              <w:instrText xml:space="preserve"> PAGEREF _Toc530750817 \h </w:instrText>
            </w:r>
            <w:r w:rsidR="00A31CD9">
              <w:rPr>
                <w:noProof/>
                <w:webHidden/>
              </w:rPr>
            </w:r>
            <w:r w:rsidR="00A31CD9">
              <w:rPr>
                <w:noProof/>
                <w:webHidden/>
              </w:rPr>
              <w:fldChar w:fldCharType="separate"/>
            </w:r>
            <w:r w:rsidR="00A31CD9">
              <w:rPr>
                <w:noProof/>
                <w:webHidden/>
              </w:rPr>
              <w:t>16</w:t>
            </w:r>
            <w:r w:rsidR="00A31CD9">
              <w:rPr>
                <w:noProof/>
                <w:webHidden/>
              </w:rPr>
              <w:fldChar w:fldCharType="end"/>
            </w:r>
          </w:hyperlink>
        </w:p>
        <w:p w14:paraId="32BA202B" w14:textId="77777777" w:rsidR="00A31CD9" w:rsidRDefault="00974844">
          <w:pPr>
            <w:pStyle w:val="TOC2"/>
            <w:rPr>
              <w:noProof/>
              <w:lang w:eastAsia="nl-BE"/>
            </w:rPr>
          </w:pPr>
          <w:hyperlink w:anchor="_Toc530750818" w:history="1">
            <w:r w:rsidR="00A31CD9" w:rsidRPr="0063261A">
              <w:rPr>
                <w:rStyle w:val="Hyperlink"/>
                <w:noProof/>
              </w:rPr>
              <w:t>Dagrapport n° 9</w:t>
            </w:r>
            <w:r w:rsidR="00A31CD9">
              <w:rPr>
                <w:noProof/>
                <w:webHidden/>
              </w:rPr>
              <w:tab/>
            </w:r>
            <w:r w:rsidR="00A31CD9">
              <w:rPr>
                <w:noProof/>
                <w:webHidden/>
              </w:rPr>
              <w:fldChar w:fldCharType="begin"/>
            </w:r>
            <w:r w:rsidR="00A31CD9">
              <w:rPr>
                <w:noProof/>
                <w:webHidden/>
              </w:rPr>
              <w:instrText xml:space="preserve"> PAGEREF _Toc530750818 \h </w:instrText>
            </w:r>
            <w:r w:rsidR="00A31CD9">
              <w:rPr>
                <w:noProof/>
                <w:webHidden/>
              </w:rPr>
            </w:r>
            <w:r w:rsidR="00A31CD9">
              <w:rPr>
                <w:noProof/>
                <w:webHidden/>
              </w:rPr>
              <w:fldChar w:fldCharType="separate"/>
            </w:r>
            <w:r w:rsidR="00A31CD9">
              <w:rPr>
                <w:noProof/>
                <w:webHidden/>
              </w:rPr>
              <w:t>17</w:t>
            </w:r>
            <w:r w:rsidR="00A31CD9">
              <w:rPr>
                <w:noProof/>
                <w:webHidden/>
              </w:rPr>
              <w:fldChar w:fldCharType="end"/>
            </w:r>
          </w:hyperlink>
        </w:p>
        <w:p w14:paraId="2970F32E" w14:textId="77777777" w:rsidR="00A31CD9" w:rsidRDefault="00974844">
          <w:pPr>
            <w:pStyle w:val="TOC2"/>
            <w:rPr>
              <w:noProof/>
              <w:lang w:eastAsia="nl-BE"/>
            </w:rPr>
          </w:pPr>
          <w:hyperlink w:anchor="_Toc530750819" w:history="1">
            <w:r w:rsidR="00A31CD9" w:rsidRPr="0063261A">
              <w:rPr>
                <w:rStyle w:val="Hyperlink"/>
                <w:noProof/>
              </w:rPr>
              <w:t>Dagrapport n° 10</w:t>
            </w:r>
            <w:r w:rsidR="00A31CD9">
              <w:rPr>
                <w:noProof/>
                <w:webHidden/>
              </w:rPr>
              <w:tab/>
            </w:r>
            <w:r w:rsidR="00A31CD9">
              <w:rPr>
                <w:noProof/>
                <w:webHidden/>
              </w:rPr>
              <w:fldChar w:fldCharType="begin"/>
            </w:r>
            <w:r w:rsidR="00A31CD9">
              <w:rPr>
                <w:noProof/>
                <w:webHidden/>
              </w:rPr>
              <w:instrText xml:space="preserve"> PAGEREF _Toc530750819 \h </w:instrText>
            </w:r>
            <w:r w:rsidR="00A31CD9">
              <w:rPr>
                <w:noProof/>
                <w:webHidden/>
              </w:rPr>
            </w:r>
            <w:r w:rsidR="00A31CD9">
              <w:rPr>
                <w:noProof/>
                <w:webHidden/>
              </w:rPr>
              <w:fldChar w:fldCharType="separate"/>
            </w:r>
            <w:r w:rsidR="00A31CD9">
              <w:rPr>
                <w:noProof/>
                <w:webHidden/>
              </w:rPr>
              <w:t>18</w:t>
            </w:r>
            <w:r w:rsidR="00A31CD9">
              <w:rPr>
                <w:noProof/>
                <w:webHidden/>
              </w:rPr>
              <w:fldChar w:fldCharType="end"/>
            </w:r>
          </w:hyperlink>
        </w:p>
        <w:p w14:paraId="6D2DF237" w14:textId="77777777" w:rsidR="00A31CD9" w:rsidRDefault="00974844">
          <w:pPr>
            <w:pStyle w:val="TOC2"/>
            <w:rPr>
              <w:noProof/>
              <w:lang w:eastAsia="nl-BE"/>
            </w:rPr>
          </w:pPr>
          <w:hyperlink w:anchor="_Toc530750820" w:history="1">
            <w:r w:rsidR="00A31CD9" w:rsidRPr="0063261A">
              <w:rPr>
                <w:rStyle w:val="Hyperlink"/>
                <w:noProof/>
              </w:rPr>
              <w:t>Dagrapport n° 11</w:t>
            </w:r>
            <w:r w:rsidR="00A31CD9">
              <w:rPr>
                <w:noProof/>
                <w:webHidden/>
              </w:rPr>
              <w:tab/>
            </w:r>
            <w:r w:rsidR="00A31CD9">
              <w:rPr>
                <w:noProof/>
                <w:webHidden/>
              </w:rPr>
              <w:fldChar w:fldCharType="begin"/>
            </w:r>
            <w:r w:rsidR="00A31CD9">
              <w:rPr>
                <w:noProof/>
                <w:webHidden/>
              </w:rPr>
              <w:instrText xml:space="preserve"> PAGEREF _Toc530750820 \h </w:instrText>
            </w:r>
            <w:r w:rsidR="00A31CD9">
              <w:rPr>
                <w:noProof/>
                <w:webHidden/>
              </w:rPr>
            </w:r>
            <w:r w:rsidR="00A31CD9">
              <w:rPr>
                <w:noProof/>
                <w:webHidden/>
              </w:rPr>
              <w:fldChar w:fldCharType="separate"/>
            </w:r>
            <w:r w:rsidR="00A31CD9">
              <w:rPr>
                <w:noProof/>
                <w:webHidden/>
              </w:rPr>
              <w:t>19</w:t>
            </w:r>
            <w:r w:rsidR="00A31CD9">
              <w:rPr>
                <w:noProof/>
                <w:webHidden/>
              </w:rPr>
              <w:fldChar w:fldCharType="end"/>
            </w:r>
          </w:hyperlink>
        </w:p>
        <w:p w14:paraId="16B22543" w14:textId="77777777" w:rsidR="00A31CD9" w:rsidRDefault="00974844">
          <w:pPr>
            <w:pStyle w:val="TOC2"/>
            <w:rPr>
              <w:noProof/>
              <w:lang w:eastAsia="nl-BE"/>
            </w:rPr>
          </w:pPr>
          <w:hyperlink w:anchor="_Toc530750821" w:history="1">
            <w:r w:rsidR="00A31CD9" w:rsidRPr="0063261A">
              <w:rPr>
                <w:rStyle w:val="Hyperlink"/>
                <w:noProof/>
              </w:rPr>
              <w:t>Dagrapport n° 12</w:t>
            </w:r>
            <w:r w:rsidR="00A31CD9">
              <w:rPr>
                <w:noProof/>
                <w:webHidden/>
              </w:rPr>
              <w:tab/>
            </w:r>
            <w:r w:rsidR="00A31CD9">
              <w:rPr>
                <w:noProof/>
                <w:webHidden/>
              </w:rPr>
              <w:fldChar w:fldCharType="begin"/>
            </w:r>
            <w:r w:rsidR="00A31CD9">
              <w:rPr>
                <w:noProof/>
                <w:webHidden/>
              </w:rPr>
              <w:instrText xml:space="preserve"> PAGEREF _Toc530750821 \h </w:instrText>
            </w:r>
            <w:r w:rsidR="00A31CD9">
              <w:rPr>
                <w:noProof/>
                <w:webHidden/>
              </w:rPr>
            </w:r>
            <w:r w:rsidR="00A31CD9">
              <w:rPr>
                <w:noProof/>
                <w:webHidden/>
              </w:rPr>
              <w:fldChar w:fldCharType="separate"/>
            </w:r>
            <w:r w:rsidR="00A31CD9">
              <w:rPr>
                <w:noProof/>
                <w:webHidden/>
              </w:rPr>
              <w:t>20</w:t>
            </w:r>
            <w:r w:rsidR="00A31CD9">
              <w:rPr>
                <w:noProof/>
                <w:webHidden/>
              </w:rPr>
              <w:fldChar w:fldCharType="end"/>
            </w:r>
          </w:hyperlink>
        </w:p>
        <w:p w14:paraId="4B4C49CA" w14:textId="77777777" w:rsidR="00A31CD9" w:rsidRDefault="00974844">
          <w:pPr>
            <w:pStyle w:val="TOC2"/>
            <w:rPr>
              <w:noProof/>
              <w:lang w:eastAsia="nl-BE"/>
            </w:rPr>
          </w:pPr>
          <w:hyperlink w:anchor="_Toc530750822" w:history="1">
            <w:r w:rsidR="00A31CD9" w:rsidRPr="0063261A">
              <w:rPr>
                <w:rStyle w:val="Hyperlink"/>
                <w:noProof/>
              </w:rPr>
              <w:t>Dagrapport n° 13</w:t>
            </w:r>
            <w:r w:rsidR="00A31CD9">
              <w:rPr>
                <w:noProof/>
                <w:webHidden/>
              </w:rPr>
              <w:tab/>
            </w:r>
            <w:r w:rsidR="00A31CD9">
              <w:rPr>
                <w:noProof/>
                <w:webHidden/>
              </w:rPr>
              <w:fldChar w:fldCharType="begin"/>
            </w:r>
            <w:r w:rsidR="00A31CD9">
              <w:rPr>
                <w:noProof/>
                <w:webHidden/>
              </w:rPr>
              <w:instrText xml:space="preserve"> PAGEREF _Toc530750822 \h </w:instrText>
            </w:r>
            <w:r w:rsidR="00A31CD9">
              <w:rPr>
                <w:noProof/>
                <w:webHidden/>
              </w:rPr>
            </w:r>
            <w:r w:rsidR="00A31CD9">
              <w:rPr>
                <w:noProof/>
                <w:webHidden/>
              </w:rPr>
              <w:fldChar w:fldCharType="separate"/>
            </w:r>
            <w:r w:rsidR="00A31CD9">
              <w:rPr>
                <w:noProof/>
                <w:webHidden/>
              </w:rPr>
              <w:t>21</w:t>
            </w:r>
            <w:r w:rsidR="00A31CD9">
              <w:rPr>
                <w:noProof/>
                <w:webHidden/>
              </w:rPr>
              <w:fldChar w:fldCharType="end"/>
            </w:r>
          </w:hyperlink>
        </w:p>
        <w:p w14:paraId="48B7AB0A" w14:textId="77777777" w:rsidR="00A31CD9" w:rsidRDefault="00974844">
          <w:pPr>
            <w:pStyle w:val="TOC2"/>
            <w:rPr>
              <w:noProof/>
              <w:lang w:eastAsia="nl-BE"/>
            </w:rPr>
          </w:pPr>
          <w:hyperlink w:anchor="_Toc530750823" w:history="1">
            <w:r w:rsidR="00A31CD9" w:rsidRPr="0063261A">
              <w:rPr>
                <w:rStyle w:val="Hyperlink"/>
                <w:noProof/>
              </w:rPr>
              <w:t>Dagrapport n° 14</w:t>
            </w:r>
            <w:r w:rsidR="00A31CD9">
              <w:rPr>
                <w:noProof/>
                <w:webHidden/>
              </w:rPr>
              <w:tab/>
            </w:r>
            <w:r w:rsidR="00A31CD9">
              <w:rPr>
                <w:noProof/>
                <w:webHidden/>
              </w:rPr>
              <w:fldChar w:fldCharType="begin"/>
            </w:r>
            <w:r w:rsidR="00A31CD9">
              <w:rPr>
                <w:noProof/>
                <w:webHidden/>
              </w:rPr>
              <w:instrText xml:space="preserve"> PAGEREF _Toc530750823 \h </w:instrText>
            </w:r>
            <w:r w:rsidR="00A31CD9">
              <w:rPr>
                <w:noProof/>
                <w:webHidden/>
              </w:rPr>
            </w:r>
            <w:r w:rsidR="00A31CD9">
              <w:rPr>
                <w:noProof/>
                <w:webHidden/>
              </w:rPr>
              <w:fldChar w:fldCharType="separate"/>
            </w:r>
            <w:r w:rsidR="00A31CD9">
              <w:rPr>
                <w:noProof/>
                <w:webHidden/>
              </w:rPr>
              <w:t>22</w:t>
            </w:r>
            <w:r w:rsidR="00A31CD9">
              <w:rPr>
                <w:noProof/>
                <w:webHidden/>
              </w:rPr>
              <w:fldChar w:fldCharType="end"/>
            </w:r>
          </w:hyperlink>
        </w:p>
        <w:p w14:paraId="4929849C" w14:textId="77777777" w:rsidR="00A31CD9" w:rsidRDefault="00974844">
          <w:pPr>
            <w:pStyle w:val="TOC2"/>
            <w:rPr>
              <w:noProof/>
              <w:lang w:eastAsia="nl-BE"/>
            </w:rPr>
          </w:pPr>
          <w:hyperlink w:anchor="_Toc530750824" w:history="1">
            <w:r w:rsidR="00A31CD9" w:rsidRPr="0063261A">
              <w:rPr>
                <w:rStyle w:val="Hyperlink"/>
                <w:noProof/>
              </w:rPr>
              <w:t>Dagrapport n° 15</w:t>
            </w:r>
            <w:r w:rsidR="00A31CD9">
              <w:rPr>
                <w:noProof/>
                <w:webHidden/>
              </w:rPr>
              <w:tab/>
            </w:r>
            <w:r w:rsidR="00A31CD9">
              <w:rPr>
                <w:noProof/>
                <w:webHidden/>
              </w:rPr>
              <w:fldChar w:fldCharType="begin"/>
            </w:r>
            <w:r w:rsidR="00A31CD9">
              <w:rPr>
                <w:noProof/>
                <w:webHidden/>
              </w:rPr>
              <w:instrText xml:space="preserve"> PAGEREF _Toc530750824 \h </w:instrText>
            </w:r>
            <w:r w:rsidR="00A31CD9">
              <w:rPr>
                <w:noProof/>
                <w:webHidden/>
              </w:rPr>
            </w:r>
            <w:r w:rsidR="00A31CD9">
              <w:rPr>
                <w:noProof/>
                <w:webHidden/>
              </w:rPr>
              <w:fldChar w:fldCharType="separate"/>
            </w:r>
            <w:r w:rsidR="00A31CD9">
              <w:rPr>
                <w:noProof/>
                <w:webHidden/>
              </w:rPr>
              <w:t>23</w:t>
            </w:r>
            <w:r w:rsidR="00A31CD9">
              <w:rPr>
                <w:noProof/>
                <w:webHidden/>
              </w:rPr>
              <w:fldChar w:fldCharType="end"/>
            </w:r>
          </w:hyperlink>
        </w:p>
        <w:p w14:paraId="58D136AD" w14:textId="77777777" w:rsidR="00A31CD9" w:rsidRDefault="00974844">
          <w:pPr>
            <w:pStyle w:val="TOC2"/>
            <w:rPr>
              <w:noProof/>
              <w:lang w:eastAsia="nl-BE"/>
            </w:rPr>
          </w:pPr>
          <w:hyperlink w:anchor="_Toc530750825" w:history="1">
            <w:r w:rsidR="00A31CD9" w:rsidRPr="0063261A">
              <w:rPr>
                <w:rStyle w:val="Hyperlink"/>
                <w:noProof/>
              </w:rPr>
              <w:t>Dagrapport n° 16</w:t>
            </w:r>
            <w:r w:rsidR="00A31CD9">
              <w:rPr>
                <w:noProof/>
                <w:webHidden/>
              </w:rPr>
              <w:tab/>
            </w:r>
            <w:r w:rsidR="00A31CD9">
              <w:rPr>
                <w:noProof/>
                <w:webHidden/>
              </w:rPr>
              <w:fldChar w:fldCharType="begin"/>
            </w:r>
            <w:r w:rsidR="00A31CD9">
              <w:rPr>
                <w:noProof/>
                <w:webHidden/>
              </w:rPr>
              <w:instrText xml:space="preserve"> PAGEREF _Toc530750825 \h </w:instrText>
            </w:r>
            <w:r w:rsidR="00A31CD9">
              <w:rPr>
                <w:noProof/>
                <w:webHidden/>
              </w:rPr>
            </w:r>
            <w:r w:rsidR="00A31CD9">
              <w:rPr>
                <w:noProof/>
                <w:webHidden/>
              </w:rPr>
              <w:fldChar w:fldCharType="separate"/>
            </w:r>
            <w:r w:rsidR="00A31CD9">
              <w:rPr>
                <w:noProof/>
                <w:webHidden/>
              </w:rPr>
              <w:t>24</w:t>
            </w:r>
            <w:r w:rsidR="00A31CD9">
              <w:rPr>
                <w:noProof/>
                <w:webHidden/>
              </w:rPr>
              <w:fldChar w:fldCharType="end"/>
            </w:r>
          </w:hyperlink>
        </w:p>
        <w:p w14:paraId="6D2B7B2A" w14:textId="77777777" w:rsidR="00A31CD9" w:rsidRDefault="00974844">
          <w:pPr>
            <w:pStyle w:val="TOC2"/>
            <w:rPr>
              <w:noProof/>
              <w:lang w:eastAsia="nl-BE"/>
            </w:rPr>
          </w:pPr>
          <w:hyperlink w:anchor="_Toc530750826" w:history="1">
            <w:r w:rsidR="00A31CD9" w:rsidRPr="0063261A">
              <w:rPr>
                <w:rStyle w:val="Hyperlink"/>
                <w:noProof/>
              </w:rPr>
              <w:t>Dagrapport n° 17</w:t>
            </w:r>
            <w:r w:rsidR="00A31CD9">
              <w:rPr>
                <w:noProof/>
                <w:webHidden/>
              </w:rPr>
              <w:tab/>
            </w:r>
            <w:r w:rsidR="00A31CD9">
              <w:rPr>
                <w:noProof/>
                <w:webHidden/>
              </w:rPr>
              <w:fldChar w:fldCharType="begin"/>
            </w:r>
            <w:r w:rsidR="00A31CD9">
              <w:rPr>
                <w:noProof/>
                <w:webHidden/>
              </w:rPr>
              <w:instrText xml:space="preserve"> PAGEREF _Toc530750826 \h </w:instrText>
            </w:r>
            <w:r w:rsidR="00A31CD9">
              <w:rPr>
                <w:noProof/>
                <w:webHidden/>
              </w:rPr>
            </w:r>
            <w:r w:rsidR="00A31CD9">
              <w:rPr>
                <w:noProof/>
                <w:webHidden/>
              </w:rPr>
              <w:fldChar w:fldCharType="separate"/>
            </w:r>
            <w:r w:rsidR="00A31CD9">
              <w:rPr>
                <w:noProof/>
                <w:webHidden/>
              </w:rPr>
              <w:t>25</w:t>
            </w:r>
            <w:r w:rsidR="00A31CD9">
              <w:rPr>
                <w:noProof/>
                <w:webHidden/>
              </w:rPr>
              <w:fldChar w:fldCharType="end"/>
            </w:r>
          </w:hyperlink>
        </w:p>
        <w:p w14:paraId="3820DED0" w14:textId="77777777" w:rsidR="00A31CD9" w:rsidRDefault="00974844">
          <w:pPr>
            <w:pStyle w:val="TOC2"/>
            <w:rPr>
              <w:noProof/>
              <w:lang w:eastAsia="nl-BE"/>
            </w:rPr>
          </w:pPr>
          <w:hyperlink w:anchor="_Toc530750827" w:history="1">
            <w:r w:rsidR="00A31CD9" w:rsidRPr="0063261A">
              <w:rPr>
                <w:rStyle w:val="Hyperlink"/>
                <w:noProof/>
              </w:rPr>
              <w:t>Dagrapport n° 18</w:t>
            </w:r>
            <w:r w:rsidR="00A31CD9">
              <w:rPr>
                <w:noProof/>
                <w:webHidden/>
              </w:rPr>
              <w:tab/>
            </w:r>
            <w:r w:rsidR="00A31CD9">
              <w:rPr>
                <w:noProof/>
                <w:webHidden/>
              </w:rPr>
              <w:fldChar w:fldCharType="begin"/>
            </w:r>
            <w:r w:rsidR="00A31CD9">
              <w:rPr>
                <w:noProof/>
                <w:webHidden/>
              </w:rPr>
              <w:instrText xml:space="preserve"> PAGEREF _Toc530750827 \h </w:instrText>
            </w:r>
            <w:r w:rsidR="00A31CD9">
              <w:rPr>
                <w:noProof/>
                <w:webHidden/>
              </w:rPr>
            </w:r>
            <w:r w:rsidR="00A31CD9">
              <w:rPr>
                <w:noProof/>
                <w:webHidden/>
              </w:rPr>
              <w:fldChar w:fldCharType="separate"/>
            </w:r>
            <w:r w:rsidR="00A31CD9">
              <w:rPr>
                <w:noProof/>
                <w:webHidden/>
              </w:rPr>
              <w:t>26</w:t>
            </w:r>
            <w:r w:rsidR="00A31CD9">
              <w:rPr>
                <w:noProof/>
                <w:webHidden/>
              </w:rPr>
              <w:fldChar w:fldCharType="end"/>
            </w:r>
          </w:hyperlink>
        </w:p>
        <w:p w14:paraId="6010A269" w14:textId="77777777" w:rsidR="00A31CD9" w:rsidRDefault="00974844">
          <w:pPr>
            <w:pStyle w:val="TOC2"/>
            <w:rPr>
              <w:noProof/>
              <w:lang w:eastAsia="nl-BE"/>
            </w:rPr>
          </w:pPr>
          <w:hyperlink w:anchor="_Toc530750828" w:history="1">
            <w:r w:rsidR="00A31CD9" w:rsidRPr="0063261A">
              <w:rPr>
                <w:rStyle w:val="Hyperlink"/>
                <w:noProof/>
              </w:rPr>
              <w:t>Dagrapport n° 19</w:t>
            </w:r>
            <w:r w:rsidR="00A31CD9">
              <w:rPr>
                <w:noProof/>
                <w:webHidden/>
              </w:rPr>
              <w:tab/>
            </w:r>
            <w:r w:rsidR="00A31CD9">
              <w:rPr>
                <w:noProof/>
                <w:webHidden/>
              </w:rPr>
              <w:fldChar w:fldCharType="begin"/>
            </w:r>
            <w:r w:rsidR="00A31CD9">
              <w:rPr>
                <w:noProof/>
                <w:webHidden/>
              </w:rPr>
              <w:instrText xml:space="preserve"> PAGEREF _Toc530750828 \h </w:instrText>
            </w:r>
            <w:r w:rsidR="00A31CD9">
              <w:rPr>
                <w:noProof/>
                <w:webHidden/>
              </w:rPr>
            </w:r>
            <w:r w:rsidR="00A31CD9">
              <w:rPr>
                <w:noProof/>
                <w:webHidden/>
              </w:rPr>
              <w:fldChar w:fldCharType="separate"/>
            </w:r>
            <w:r w:rsidR="00A31CD9">
              <w:rPr>
                <w:noProof/>
                <w:webHidden/>
              </w:rPr>
              <w:t>27</w:t>
            </w:r>
            <w:r w:rsidR="00A31CD9">
              <w:rPr>
                <w:noProof/>
                <w:webHidden/>
              </w:rPr>
              <w:fldChar w:fldCharType="end"/>
            </w:r>
          </w:hyperlink>
        </w:p>
        <w:p w14:paraId="79336F9B" w14:textId="77777777" w:rsidR="00A31CD9" w:rsidRDefault="00974844">
          <w:pPr>
            <w:pStyle w:val="TOC2"/>
            <w:rPr>
              <w:noProof/>
              <w:lang w:eastAsia="nl-BE"/>
            </w:rPr>
          </w:pPr>
          <w:hyperlink w:anchor="_Toc530750829" w:history="1">
            <w:r w:rsidR="00A31CD9" w:rsidRPr="0063261A">
              <w:rPr>
                <w:rStyle w:val="Hyperlink"/>
                <w:noProof/>
              </w:rPr>
              <w:t>Dagrapport n° 20</w:t>
            </w:r>
            <w:r w:rsidR="00A31CD9">
              <w:rPr>
                <w:noProof/>
                <w:webHidden/>
              </w:rPr>
              <w:tab/>
            </w:r>
            <w:r w:rsidR="00A31CD9">
              <w:rPr>
                <w:noProof/>
                <w:webHidden/>
              </w:rPr>
              <w:fldChar w:fldCharType="begin"/>
            </w:r>
            <w:r w:rsidR="00A31CD9">
              <w:rPr>
                <w:noProof/>
                <w:webHidden/>
              </w:rPr>
              <w:instrText xml:space="preserve"> PAGEREF _Toc530750829 \h </w:instrText>
            </w:r>
            <w:r w:rsidR="00A31CD9">
              <w:rPr>
                <w:noProof/>
                <w:webHidden/>
              </w:rPr>
            </w:r>
            <w:r w:rsidR="00A31CD9">
              <w:rPr>
                <w:noProof/>
                <w:webHidden/>
              </w:rPr>
              <w:fldChar w:fldCharType="separate"/>
            </w:r>
            <w:r w:rsidR="00A31CD9">
              <w:rPr>
                <w:noProof/>
                <w:webHidden/>
              </w:rPr>
              <w:t>28</w:t>
            </w:r>
            <w:r w:rsidR="00A31CD9">
              <w:rPr>
                <w:noProof/>
                <w:webHidden/>
              </w:rPr>
              <w:fldChar w:fldCharType="end"/>
            </w:r>
          </w:hyperlink>
        </w:p>
        <w:p w14:paraId="454D88DE" w14:textId="77777777" w:rsidR="00A31CD9" w:rsidRDefault="00974844">
          <w:pPr>
            <w:pStyle w:val="TOC2"/>
            <w:rPr>
              <w:noProof/>
              <w:lang w:eastAsia="nl-BE"/>
            </w:rPr>
          </w:pPr>
          <w:hyperlink w:anchor="_Toc530750830" w:history="1">
            <w:r w:rsidR="00A31CD9" w:rsidRPr="0063261A">
              <w:rPr>
                <w:rStyle w:val="Hyperlink"/>
                <w:noProof/>
              </w:rPr>
              <w:t>Dagrapport n° 21</w:t>
            </w:r>
            <w:r w:rsidR="00A31CD9">
              <w:rPr>
                <w:noProof/>
                <w:webHidden/>
              </w:rPr>
              <w:tab/>
            </w:r>
            <w:r w:rsidR="00A31CD9">
              <w:rPr>
                <w:noProof/>
                <w:webHidden/>
              </w:rPr>
              <w:fldChar w:fldCharType="begin"/>
            </w:r>
            <w:r w:rsidR="00A31CD9">
              <w:rPr>
                <w:noProof/>
                <w:webHidden/>
              </w:rPr>
              <w:instrText xml:space="preserve"> PAGEREF _Toc530750830 \h </w:instrText>
            </w:r>
            <w:r w:rsidR="00A31CD9">
              <w:rPr>
                <w:noProof/>
                <w:webHidden/>
              </w:rPr>
            </w:r>
            <w:r w:rsidR="00A31CD9">
              <w:rPr>
                <w:noProof/>
                <w:webHidden/>
              </w:rPr>
              <w:fldChar w:fldCharType="separate"/>
            </w:r>
            <w:r w:rsidR="00A31CD9">
              <w:rPr>
                <w:noProof/>
                <w:webHidden/>
              </w:rPr>
              <w:t>29</w:t>
            </w:r>
            <w:r w:rsidR="00A31CD9">
              <w:rPr>
                <w:noProof/>
                <w:webHidden/>
              </w:rPr>
              <w:fldChar w:fldCharType="end"/>
            </w:r>
          </w:hyperlink>
        </w:p>
        <w:p w14:paraId="4A88745B" w14:textId="77777777" w:rsidR="00A31CD9" w:rsidRDefault="00974844">
          <w:pPr>
            <w:pStyle w:val="TOC2"/>
            <w:rPr>
              <w:noProof/>
              <w:lang w:eastAsia="nl-BE"/>
            </w:rPr>
          </w:pPr>
          <w:hyperlink w:anchor="_Toc530750831" w:history="1">
            <w:r w:rsidR="00A31CD9" w:rsidRPr="0063261A">
              <w:rPr>
                <w:rStyle w:val="Hyperlink"/>
                <w:noProof/>
              </w:rPr>
              <w:t>Dagrapport n° 22</w:t>
            </w:r>
            <w:r w:rsidR="00A31CD9">
              <w:rPr>
                <w:noProof/>
                <w:webHidden/>
              </w:rPr>
              <w:tab/>
            </w:r>
            <w:r w:rsidR="00A31CD9">
              <w:rPr>
                <w:noProof/>
                <w:webHidden/>
              </w:rPr>
              <w:fldChar w:fldCharType="begin"/>
            </w:r>
            <w:r w:rsidR="00A31CD9">
              <w:rPr>
                <w:noProof/>
                <w:webHidden/>
              </w:rPr>
              <w:instrText xml:space="preserve"> PAGEREF _Toc530750831 \h </w:instrText>
            </w:r>
            <w:r w:rsidR="00A31CD9">
              <w:rPr>
                <w:noProof/>
                <w:webHidden/>
              </w:rPr>
            </w:r>
            <w:r w:rsidR="00A31CD9">
              <w:rPr>
                <w:noProof/>
                <w:webHidden/>
              </w:rPr>
              <w:fldChar w:fldCharType="separate"/>
            </w:r>
            <w:r w:rsidR="00A31CD9">
              <w:rPr>
                <w:noProof/>
                <w:webHidden/>
              </w:rPr>
              <w:t>30</w:t>
            </w:r>
            <w:r w:rsidR="00A31CD9">
              <w:rPr>
                <w:noProof/>
                <w:webHidden/>
              </w:rPr>
              <w:fldChar w:fldCharType="end"/>
            </w:r>
          </w:hyperlink>
        </w:p>
        <w:p w14:paraId="6FE49A60" w14:textId="77777777" w:rsidR="00A31CD9" w:rsidRDefault="00974844">
          <w:pPr>
            <w:pStyle w:val="TOC2"/>
            <w:rPr>
              <w:noProof/>
              <w:lang w:eastAsia="nl-BE"/>
            </w:rPr>
          </w:pPr>
          <w:hyperlink w:anchor="_Toc530750832" w:history="1">
            <w:r w:rsidR="00A31CD9" w:rsidRPr="0063261A">
              <w:rPr>
                <w:rStyle w:val="Hyperlink"/>
                <w:noProof/>
              </w:rPr>
              <w:t>Dagrapport n° 23</w:t>
            </w:r>
            <w:r w:rsidR="00A31CD9">
              <w:rPr>
                <w:noProof/>
                <w:webHidden/>
              </w:rPr>
              <w:tab/>
            </w:r>
            <w:r w:rsidR="00A31CD9">
              <w:rPr>
                <w:noProof/>
                <w:webHidden/>
              </w:rPr>
              <w:fldChar w:fldCharType="begin"/>
            </w:r>
            <w:r w:rsidR="00A31CD9">
              <w:rPr>
                <w:noProof/>
                <w:webHidden/>
              </w:rPr>
              <w:instrText xml:space="preserve"> PAGEREF _Toc530750832 \h </w:instrText>
            </w:r>
            <w:r w:rsidR="00A31CD9">
              <w:rPr>
                <w:noProof/>
                <w:webHidden/>
              </w:rPr>
            </w:r>
            <w:r w:rsidR="00A31CD9">
              <w:rPr>
                <w:noProof/>
                <w:webHidden/>
              </w:rPr>
              <w:fldChar w:fldCharType="separate"/>
            </w:r>
            <w:r w:rsidR="00A31CD9">
              <w:rPr>
                <w:noProof/>
                <w:webHidden/>
              </w:rPr>
              <w:t>31</w:t>
            </w:r>
            <w:r w:rsidR="00A31CD9">
              <w:rPr>
                <w:noProof/>
                <w:webHidden/>
              </w:rPr>
              <w:fldChar w:fldCharType="end"/>
            </w:r>
          </w:hyperlink>
        </w:p>
        <w:p w14:paraId="3003547B" w14:textId="77777777" w:rsidR="00A31CD9" w:rsidRDefault="00974844">
          <w:pPr>
            <w:pStyle w:val="TOC2"/>
            <w:rPr>
              <w:noProof/>
              <w:lang w:eastAsia="nl-BE"/>
            </w:rPr>
          </w:pPr>
          <w:hyperlink w:anchor="_Toc530750833" w:history="1">
            <w:r w:rsidR="00A31CD9" w:rsidRPr="0063261A">
              <w:rPr>
                <w:rStyle w:val="Hyperlink"/>
                <w:noProof/>
              </w:rPr>
              <w:t>Dagrapport n° 24</w:t>
            </w:r>
            <w:r w:rsidR="00A31CD9">
              <w:rPr>
                <w:noProof/>
                <w:webHidden/>
              </w:rPr>
              <w:tab/>
            </w:r>
            <w:r w:rsidR="00A31CD9">
              <w:rPr>
                <w:noProof/>
                <w:webHidden/>
              </w:rPr>
              <w:fldChar w:fldCharType="begin"/>
            </w:r>
            <w:r w:rsidR="00A31CD9">
              <w:rPr>
                <w:noProof/>
                <w:webHidden/>
              </w:rPr>
              <w:instrText xml:space="preserve"> PAGEREF _Toc530750833 \h </w:instrText>
            </w:r>
            <w:r w:rsidR="00A31CD9">
              <w:rPr>
                <w:noProof/>
                <w:webHidden/>
              </w:rPr>
            </w:r>
            <w:r w:rsidR="00A31CD9">
              <w:rPr>
                <w:noProof/>
                <w:webHidden/>
              </w:rPr>
              <w:fldChar w:fldCharType="separate"/>
            </w:r>
            <w:r w:rsidR="00A31CD9">
              <w:rPr>
                <w:noProof/>
                <w:webHidden/>
              </w:rPr>
              <w:t>32</w:t>
            </w:r>
            <w:r w:rsidR="00A31CD9">
              <w:rPr>
                <w:noProof/>
                <w:webHidden/>
              </w:rPr>
              <w:fldChar w:fldCharType="end"/>
            </w:r>
          </w:hyperlink>
        </w:p>
        <w:p w14:paraId="0ACCB30D" w14:textId="77777777" w:rsidR="00A31CD9" w:rsidRDefault="00974844">
          <w:pPr>
            <w:pStyle w:val="TOC2"/>
            <w:rPr>
              <w:noProof/>
              <w:lang w:eastAsia="nl-BE"/>
            </w:rPr>
          </w:pPr>
          <w:hyperlink w:anchor="_Toc530750834" w:history="1">
            <w:r w:rsidR="00A31CD9" w:rsidRPr="0063261A">
              <w:rPr>
                <w:rStyle w:val="Hyperlink"/>
                <w:noProof/>
              </w:rPr>
              <w:t>Dagrapport n° 25</w:t>
            </w:r>
            <w:r w:rsidR="00A31CD9">
              <w:rPr>
                <w:noProof/>
                <w:webHidden/>
              </w:rPr>
              <w:tab/>
            </w:r>
            <w:r w:rsidR="00A31CD9">
              <w:rPr>
                <w:noProof/>
                <w:webHidden/>
              </w:rPr>
              <w:fldChar w:fldCharType="begin"/>
            </w:r>
            <w:r w:rsidR="00A31CD9">
              <w:rPr>
                <w:noProof/>
                <w:webHidden/>
              </w:rPr>
              <w:instrText xml:space="preserve"> PAGEREF _Toc530750834 \h </w:instrText>
            </w:r>
            <w:r w:rsidR="00A31CD9">
              <w:rPr>
                <w:noProof/>
                <w:webHidden/>
              </w:rPr>
            </w:r>
            <w:r w:rsidR="00A31CD9">
              <w:rPr>
                <w:noProof/>
                <w:webHidden/>
              </w:rPr>
              <w:fldChar w:fldCharType="separate"/>
            </w:r>
            <w:r w:rsidR="00A31CD9">
              <w:rPr>
                <w:noProof/>
                <w:webHidden/>
              </w:rPr>
              <w:t>33</w:t>
            </w:r>
            <w:r w:rsidR="00A31CD9">
              <w:rPr>
                <w:noProof/>
                <w:webHidden/>
              </w:rPr>
              <w:fldChar w:fldCharType="end"/>
            </w:r>
          </w:hyperlink>
        </w:p>
        <w:p w14:paraId="69FDAE52" w14:textId="77777777" w:rsidR="00A31CD9" w:rsidRDefault="00974844">
          <w:pPr>
            <w:pStyle w:val="TOC2"/>
            <w:rPr>
              <w:noProof/>
              <w:lang w:eastAsia="nl-BE"/>
            </w:rPr>
          </w:pPr>
          <w:hyperlink w:anchor="_Toc530750835" w:history="1">
            <w:r w:rsidR="00A31CD9" w:rsidRPr="0063261A">
              <w:rPr>
                <w:rStyle w:val="Hyperlink"/>
                <w:noProof/>
              </w:rPr>
              <w:t>Dagrapport n° 26</w:t>
            </w:r>
            <w:r w:rsidR="00A31CD9">
              <w:rPr>
                <w:noProof/>
                <w:webHidden/>
              </w:rPr>
              <w:tab/>
            </w:r>
            <w:r w:rsidR="00A31CD9">
              <w:rPr>
                <w:noProof/>
                <w:webHidden/>
              </w:rPr>
              <w:fldChar w:fldCharType="begin"/>
            </w:r>
            <w:r w:rsidR="00A31CD9">
              <w:rPr>
                <w:noProof/>
                <w:webHidden/>
              </w:rPr>
              <w:instrText xml:space="preserve"> PAGEREF _Toc530750835 \h </w:instrText>
            </w:r>
            <w:r w:rsidR="00A31CD9">
              <w:rPr>
                <w:noProof/>
                <w:webHidden/>
              </w:rPr>
            </w:r>
            <w:r w:rsidR="00A31CD9">
              <w:rPr>
                <w:noProof/>
                <w:webHidden/>
              </w:rPr>
              <w:fldChar w:fldCharType="separate"/>
            </w:r>
            <w:r w:rsidR="00A31CD9">
              <w:rPr>
                <w:noProof/>
                <w:webHidden/>
              </w:rPr>
              <w:t>34</w:t>
            </w:r>
            <w:r w:rsidR="00A31CD9">
              <w:rPr>
                <w:noProof/>
                <w:webHidden/>
              </w:rPr>
              <w:fldChar w:fldCharType="end"/>
            </w:r>
          </w:hyperlink>
        </w:p>
        <w:p w14:paraId="44156D42" w14:textId="77777777" w:rsidR="00A31CD9" w:rsidRDefault="00974844">
          <w:pPr>
            <w:pStyle w:val="TOC2"/>
            <w:rPr>
              <w:noProof/>
              <w:lang w:eastAsia="nl-BE"/>
            </w:rPr>
          </w:pPr>
          <w:hyperlink w:anchor="_Toc530750836" w:history="1">
            <w:r w:rsidR="00A31CD9" w:rsidRPr="0063261A">
              <w:rPr>
                <w:rStyle w:val="Hyperlink"/>
                <w:noProof/>
              </w:rPr>
              <w:t>Dagrapport n° 27</w:t>
            </w:r>
            <w:r w:rsidR="00A31CD9">
              <w:rPr>
                <w:noProof/>
                <w:webHidden/>
              </w:rPr>
              <w:tab/>
            </w:r>
            <w:r w:rsidR="00A31CD9">
              <w:rPr>
                <w:noProof/>
                <w:webHidden/>
              </w:rPr>
              <w:fldChar w:fldCharType="begin"/>
            </w:r>
            <w:r w:rsidR="00A31CD9">
              <w:rPr>
                <w:noProof/>
                <w:webHidden/>
              </w:rPr>
              <w:instrText xml:space="preserve"> PAGEREF _Toc530750836 \h </w:instrText>
            </w:r>
            <w:r w:rsidR="00A31CD9">
              <w:rPr>
                <w:noProof/>
                <w:webHidden/>
              </w:rPr>
            </w:r>
            <w:r w:rsidR="00A31CD9">
              <w:rPr>
                <w:noProof/>
                <w:webHidden/>
              </w:rPr>
              <w:fldChar w:fldCharType="separate"/>
            </w:r>
            <w:r w:rsidR="00A31CD9">
              <w:rPr>
                <w:noProof/>
                <w:webHidden/>
              </w:rPr>
              <w:t>35</w:t>
            </w:r>
            <w:r w:rsidR="00A31CD9">
              <w:rPr>
                <w:noProof/>
                <w:webHidden/>
              </w:rPr>
              <w:fldChar w:fldCharType="end"/>
            </w:r>
          </w:hyperlink>
        </w:p>
        <w:p w14:paraId="050D6548" w14:textId="77777777" w:rsidR="00A31CD9" w:rsidRDefault="00974844">
          <w:pPr>
            <w:pStyle w:val="TOC2"/>
            <w:rPr>
              <w:noProof/>
              <w:lang w:eastAsia="nl-BE"/>
            </w:rPr>
          </w:pPr>
          <w:hyperlink w:anchor="_Toc530750837" w:history="1">
            <w:r w:rsidR="00A31CD9" w:rsidRPr="0063261A">
              <w:rPr>
                <w:rStyle w:val="Hyperlink"/>
                <w:noProof/>
              </w:rPr>
              <w:t>Dagrapport n° 28</w:t>
            </w:r>
            <w:r w:rsidR="00A31CD9">
              <w:rPr>
                <w:noProof/>
                <w:webHidden/>
              </w:rPr>
              <w:tab/>
            </w:r>
            <w:r w:rsidR="00A31CD9">
              <w:rPr>
                <w:noProof/>
                <w:webHidden/>
              </w:rPr>
              <w:fldChar w:fldCharType="begin"/>
            </w:r>
            <w:r w:rsidR="00A31CD9">
              <w:rPr>
                <w:noProof/>
                <w:webHidden/>
              </w:rPr>
              <w:instrText xml:space="preserve"> PAGEREF _Toc530750837 \h </w:instrText>
            </w:r>
            <w:r w:rsidR="00A31CD9">
              <w:rPr>
                <w:noProof/>
                <w:webHidden/>
              </w:rPr>
            </w:r>
            <w:r w:rsidR="00A31CD9">
              <w:rPr>
                <w:noProof/>
                <w:webHidden/>
              </w:rPr>
              <w:fldChar w:fldCharType="separate"/>
            </w:r>
            <w:r w:rsidR="00A31CD9">
              <w:rPr>
                <w:noProof/>
                <w:webHidden/>
              </w:rPr>
              <w:t>36</w:t>
            </w:r>
            <w:r w:rsidR="00A31CD9">
              <w:rPr>
                <w:noProof/>
                <w:webHidden/>
              </w:rPr>
              <w:fldChar w:fldCharType="end"/>
            </w:r>
          </w:hyperlink>
        </w:p>
        <w:p w14:paraId="6DF328A3" w14:textId="77777777" w:rsidR="00A31CD9" w:rsidRDefault="00974844">
          <w:pPr>
            <w:pStyle w:val="TOC2"/>
            <w:rPr>
              <w:noProof/>
              <w:lang w:eastAsia="nl-BE"/>
            </w:rPr>
          </w:pPr>
          <w:hyperlink w:anchor="_Toc530750838" w:history="1">
            <w:r w:rsidR="00A31CD9" w:rsidRPr="0063261A">
              <w:rPr>
                <w:rStyle w:val="Hyperlink"/>
                <w:noProof/>
              </w:rPr>
              <w:t>Dagrapport n° 29</w:t>
            </w:r>
            <w:r w:rsidR="00A31CD9">
              <w:rPr>
                <w:noProof/>
                <w:webHidden/>
              </w:rPr>
              <w:tab/>
            </w:r>
            <w:r w:rsidR="00A31CD9">
              <w:rPr>
                <w:noProof/>
                <w:webHidden/>
              </w:rPr>
              <w:fldChar w:fldCharType="begin"/>
            </w:r>
            <w:r w:rsidR="00A31CD9">
              <w:rPr>
                <w:noProof/>
                <w:webHidden/>
              </w:rPr>
              <w:instrText xml:space="preserve"> PAGEREF _Toc530750838 \h </w:instrText>
            </w:r>
            <w:r w:rsidR="00A31CD9">
              <w:rPr>
                <w:noProof/>
                <w:webHidden/>
              </w:rPr>
            </w:r>
            <w:r w:rsidR="00A31CD9">
              <w:rPr>
                <w:noProof/>
                <w:webHidden/>
              </w:rPr>
              <w:fldChar w:fldCharType="separate"/>
            </w:r>
            <w:r w:rsidR="00A31CD9">
              <w:rPr>
                <w:noProof/>
                <w:webHidden/>
              </w:rPr>
              <w:t>37</w:t>
            </w:r>
            <w:r w:rsidR="00A31CD9">
              <w:rPr>
                <w:noProof/>
                <w:webHidden/>
              </w:rPr>
              <w:fldChar w:fldCharType="end"/>
            </w:r>
          </w:hyperlink>
        </w:p>
        <w:p w14:paraId="246AD8DF" w14:textId="77777777" w:rsidR="00A31CD9" w:rsidRDefault="00974844">
          <w:pPr>
            <w:pStyle w:val="TOC2"/>
            <w:rPr>
              <w:noProof/>
              <w:lang w:eastAsia="nl-BE"/>
            </w:rPr>
          </w:pPr>
          <w:hyperlink w:anchor="_Toc530750839" w:history="1">
            <w:r w:rsidR="00A31CD9" w:rsidRPr="0063261A">
              <w:rPr>
                <w:rStyle w:val="Hyperlink"/>
                <w:noProof/>
              </w:rPr>
              <w:t>Dagrapport n° 30</w:t>
            </w:r>
            <w:r w:rsidR="00A31CD9">
              <w:rPr>
                <w:noProof/>
                <w:webHidden/>
              </w:rPr>
              <w:tab/>
            </w:r>
            <w:r w:rsidR="00A31CD9">
              <w:rPr>
                <w:noProof/>
                <w:webHidden/>
              </w:rPr>
              <w:fldChar w:fldCharType="begin"/>
            </w:r>
            <w:r w:rsidR="00A31CD9">
              <w:rPr>
                <w:noProof/>
                <w:webHidden/>
              </w:rPr>
              <w:instrText xml:space="preserve"> PAGEREF _Toc530750839 \h </w:instrText>
            </w:r>
            <w:r w:rsidR="00A31CD9">
              <w:rPr>
                <w:noProof/>
                <w:webHidden/>
              </w:rPr>
            </w:r>
            <w:r w:rsidR="00A31CD9">
              <w:rPr>
                <w:noProof/>
                <w:webHidden/>
              </w:rPr>
              <w:fldChar w:fldCharType="separate"/>
            </w:r>
            <w:r w:rsidR="00A31CD9">
              <w:rPr>
                <w:noProof/>
                <w:webHidden/>
              </w:rPr>
              <w:t>38</w:t>
            </w:r>
            <w:r w:rsidR="00A31CD9">
              <w:rPr>
                <w:noProof/>
                <w:webHidden/>
              </w:rPr>
              <w:fldChar w:fldCharType="end"/>
            </w:r>
          </w:hyperlink>
        </w:p>
        <w:p w14:paraId="320EACF8" w14:textId="77777777" w:rsidR="00A31CD9" w:rsidRDefault="00974844">
          <w:pPr>
            <w:pStyle w:val="TOC2"/>
            <w:rPr>
              <w:noProof/>
              <w:lang w:eastAsia="nl-BE"/>
            </w:rPr>
          </w:pPr>
          <w:hyperlink w:anchor="_Toc530750840" w:history="1">
            <w:r w:rsidR="00A31CD9" w:rsidRPr="0063261A">
              <w:rPr>
                <w:rStyle w:val="Hyperlink"/>
                <w:noProof/>
              </w:rPr>
              <w:t>Dagrapport n° 31</w:t>
            </w:r>
            <w:r w:rsidR="00A31CD9">
              <w:rPr>
                <w:noProof/>
                <w:webHidden/>
              </w:rPr>
              <w:tab/>
            </w:r>
            <w:r w:rsidR="00A31CD9">
              <w:rPr>
                <w:noProof/>
                <w:webHidden/>
              </w:rPr>
              <w:fldChar w:fldCharType="begin"/>
            </w:r>
            <w:r w:rsidR="00A31CD9">
              <w:rPr>
                <w:noProof/>
                <w:webHidden/>
              </w:rPr>
              <w:instrText xml:space="preserve"> PAGEREF _Toc530750840 \h </w:instrText>
            </w:r>
            <w:r w:rsidR="00A31CD9">
              <w:rPr>
                <w:noProof/>
                <w:webHidden/>
              </w:rPr>
            </w:r>
            <w:r w:rsidR="00A31CD9">
              <w:rPr>
                <w:noProof/>
                <w:webHidden/>
              </w:rPr>
              <w:fldChar w:fldCharType="separate"/>
            </w:r>
            <w:r w:rsidR="00A31CD9">
              <w:rPr>
                <w:noProof/>
                <w:webHidden/>
              </w:rPr>
              <w:t>39</w:t>
            </w:r>
            <w:r w:rsidR="00A31CD9">
              <w:rPr>
                <w:noProof/>
                <w:webHidden/>
              </w:rPr>
              <w:fldChar w:fldCharType="end"/>
            </w:r>
          </w:hyperlink>
        </w:p>
        <w:p w14:paraId="780E6448" w14:textId="77777777" w:rsidR="00A31CD9" w:rsidRDefault="00974844">
          <w:pPr>
            <w:pStyle w:val="TOC2"/>
            <w:rPr>
              <w:noProof/>
              <w:lang w:eastAsia="nl-BE"/>
            </w:rPr>
          </w:pPr>
          <w:hyperlink w:anchor="_Toc530750841" w:history="1">
            <w:r w:rsidR="00A31CD9" w:rsidRPr="0063261A">
              <w:rPr>
                <w:rStyle w:val="Hyperlink"/>
                <w:noProof/>
              </w:rPr>
              <w:t>Dagrapport n° 32</w:t>
            </w:r>
            <w:r w:rsidR="00A31CD9">
              <w:rPr>
                <w:noProof/>
                <w:webHidden/>
              </w:rPr>
              <w:tab/>
            </w:r>
            <w:r w:rsidR="00A31CD9">
              <w:rPr>
                <w:noProof/>
                <w:webHidden/>
              </w:rPr>
              <w:fldChar w:fldCharType="begin"/>
            </w:r>
            <w:r w:rsidR="00A31CD9">
              <w:rPr>
                <w:noProof/>
                <w:webHidden/>
              </w:rPr>
              <w:instrText xml:space="preserve"> PAGEREF _Toc530750841 \h </w:instrText>
            </w:r>
            <w:r w:rsidR="00A31CD9">
              <w:rPr>
                <w:noProof/>
                <w:webHidden/>
              </w:rPr>
            </w:r>
            <w:r w:rsidR="00A31CD9">
              <w:rPr>
                <w:noProof/>
                <w:webHidden/>
              </w:rPr>
              <w:fldChar w:fldCharType="separate"/>
            </w:r>
            <w:r w:rsidR="00A31CD9">
              <w:rPr>
                <w:noProof/>
                <w:webHidden/>
              </w:rPr>
              <w:t>40</w:t>
            </w:r>
            <w:r w:rsidR="00A31CD9">
              <w:rPr>
                <w:noProof/>
                <w:webHidden/>
              </w:rPr>
              <w:fldChar w:fldCharType="end"/>
            </w:r>
          </w:hyperlink>
        </w:p>
        <w:p w14:paraId="5B2A1537" w14:textId="77777777" w:rsidR="00A31CD9" w:rsidRDefault="00974844">
          <w:pPr>
            <w:pStyle w:val="TOC2"/>
            <w:rPr>
              <w:noProof/>
              <w:lang w:eastAsia="nl-BE"/>
            </w:rPr>
          </w:pPr>
          <w:hyperlink w:anchor="_Toc530750842" w:history="1">
            <w:r w:rsidR="00A31CD9" w:rsidRPr="0063261A">
              <w:rPr>
                <w:rStyle w:val="Hyperlink"/>
                <w:noProof/>
              </w:rPr>
              <w:t>Dagrapport n° 33</w:t>
            </w:r>
            <w:r w:rsidR="00A31CD9">
              <w:rPr>
                <w:noProof/>
                <w:webHidden/>
              </w:rPr>
              <w:tab/>
            </w:r>
            <w:r w:rsidR="00A31CD9">
              <w:rPr>
                <w:noProof/>
                <w:webHidden/>
              </w:rPr>
              <w:fldChar w:fldCharType="begin"/>
            </w:r>
            <w:r w:rsidR="00A31CD9">
              <w:rPr>
                <w:noProof/>
                <w:webHidden/>
              </w:rPr>
              <w:instrText xml:space="preserve"> PAGEREF _Toc530750842 \h </w:instrText>
            </w:r>
            <w:r w:rsidR="00A31CD9">
              <w:rPr>
                <w:noProof/>
                <w:webHidden/>
              </w:rPr>
            </w:r>
            <w:r w:rsidR="00A31CD9">
              <w:rPr>
                <w:noProof/>
                <w:webHidden/>
              </w:rPr>
              <w:fldChar w:fldCharType="separate"/>
            </w:r>
            <w:r w:rsidR="00A31CD9">
              <w:rPr>
                <w:noProof/>
                <w:webHidden/>
              </w:rPr>
              <w:t>41</w:t>
            </w:r>
            <w:r w:rsidR="00A31CD9">
              <w:rPr>
                <w:noProof/>
                <w:webHidden/>
              </w:rPr>
              <w:fldChar w:fldCharType="end"/>
            </w:r>
          </w:hyperlink>
        </w:p>
        <w:p w14:paraId="787CD0F1" w14:textId="77777777" w:rsidR="00A31CD9" w:rsidRDefault="00974844">
          <w:pPr>
            <w:pStyle w:val="TOC2"/>
            <w:rPr>
              <w:noProof/>
              <w:lang w:eastAsia="nl-BE"/>
            </w:rPr>
          </w:pPr>
          <w:hyperlink w:anchor="_Toc530750843" w:history="1">
            <w:r w:rsidR="00A31CD9" w:rsidRPr="0063261A">
              <w:rPr>
                <w:rStyle w:val="Hyperlink"/>
                <w:noProof/>
              </w:rPr>
              <w:t>Dagrapport n° 34</w:t>
            </w:r>
            <w:r w:rsidR="00A31CD9">
              <w:rPr>
                <w:noProof/>
                <w:webHidden/>
              </w:rPr>
              <w:tab/>
            </w:r>
            <w:r w:rsidR="00A31CD9">
              <w:rPr>
                <w:noProof/>
                <w:webHidden/>
              </w:rPr>
              <w:fldChar w:fldCharType="begin"/>
            </w:r>
            <w:r w:rsidR="00A31CD9">
              <w:rPr>
                <w:noProof/>
                <w:webHidden/>
              </w:rPr>
              <w:instrText xml:space="preserve"> PAGEREF _Toc530750843 \h </w:instrText>
            </w:r>
            <w:r w:rsidR="00A31CD9">
              <w:rPr>
                <w:noProof/>
                <w:webHidden/>
              </w:rPr>
            </w:r>
            <w:r w:rsidR="00A31CD9">
              <w:rPr>
                <w:noProof/>
                <w:webHidden/>
              </w:rPr>
              <w:fldChar w:fldCharType="separate"/>
            </w:r>
            <w:r w:rsidR="00A31CD9">
              <w:rPr>
                <w:noProof/>
                <w:webHidden/>
              </w:rPr>
              <w:t>42</w:t>
            </w:r>
            <w:r w:rsidR="00A31CD9">
              <w:rPr>
                <w:noProof/>
                <w:webHidden/>
              </w:rPr>
              <w:fldChar w:fldCharType="end"/>
            </w:r>
          </w:hyperlink>
        </w:p>
        <w:p w14:paraId="6768B851" w14:textId="77777777" w:rsidR="00A31CD9" w:rsidRDefault="00974844">
          <w:pPr>
            <w:pStyle w:val="TOC2"/>
            <w:rPr>
              <w:noProof/>
              <w:lang w:eastAsia="nl-BE"/>
            </w:rPr>
          </w:pPr>
          <w:hyperlink w:anchor="_Toc530750844" w:history="1">
            <w:r w:rsidR="00A31CD9" w:rsidRPr="0063261A">
              <w:rPr>
                <w:rStyle w:val="Hyperlink"/>
                <w:noProof/>
              </w:rPr>
              <w:t>Dagrapport n° 35</w:t>
            </w:r>
            <w:r w:rsidR="00A31CD9">
              <w:rPr>
                <w:noProof/>
                <w:webHidden/>
              </w:rPr>
              <w:tab/>
            </w:r>
            <w:r w:rsidR="00A31CD9">
              <w:rPr>
                <w:noProof/>
                <w:webHidden/>
              </w:rPr>
              <w:fldChar w:fldCharType="begin"/>
            </w:r>
            <w:r w:rsidR="00A31CD9">
              <w:rPr>
                <w:noProof/>
                <w:webHidden/>
              </w:rPr>
              <w:instrText xml:space="preserve"> PAGEREF _Toc530750844 \h </w:instrText>
            </w:r>
            <w:r w:rsidR="00A31CD9">
              <w:rPr>
                <w:noProof/>
                <w:webHidden/>
              </w:rPr>
            </w:r>
            <w:r w:rsidR="00A31CD9">
              <w:rPr>
                <w:noProof/>
                <w:webHidden/>
              </w:rPr>
              <w:fldChar w:fldCharType="separate"/>
            </w:r>
            <w:r w:rsidR="00A31CD9">
              <w:rPr>
                <w:noProof/>
                <w:webHidden/>
              </w:rPr>
              <w:t>43</w:t>
            </w:r>
            <w:r w:rsidR="00A31CD9">
              <w:rPr>
                <w:noProof/>
                <w:webHidden/>
              </w:rPr>
              <w:fldChar w:fldCharType="end"/>
            </w:r>
          </w:hyperlink>
        </w:p>
        <w:p w14:paraId="3773E48D" w14:textId="77777777" w:rsidR="00A31CD9" w:rsidRDefault="00974844">
          <w:pPr>
            <w:pStyle w:val="TOC2"/>
            <w:rPr>
              <w:noProof/>
              <w:lang w:eastAsia="nl-BE"/>
            </w:rPr>
          </w:pPr>
          <w:hyperlink w:anchor="_Toc530750845" w:history="1">
            <w:r w:rsidR="00A31CD9" w:rsidRPr="0063261A">
              <w:rPr>
                <w:rStyle w:val="Hyperlink"/>
                <w:noProof/>
              </w:rPr>
              <w:t>Dagrapport n° 36</w:t>
            </w:r>
            <w:r w:rsidR="00A31CD9">
              <w:rPr>
                <w:noProof/>
                <w:webHidden/>
              </w:rPr>
              <w:tab/>
            </w:r>
            <w:r w:rsidR="00A31CD9">
              <w:rPr>
                <w:noProof/>
                <w:webHidden/>
              </w:rPr>
              <w:fldChar w:fldCharType="begin"/>
            </w:r>
            <w:r w:rsidR="00A31CD9">
              <w:rPr>
                <w:noProof/>
                <w:webHidden/>
              </w:rPr>
              <w:instrText xml:space="preserve"> PAGEREF _Toc530750845 \h </w:instrText>
            </w:r>
            <w:r w:rsidR="00A31CD9">
              <w:rPr>
                <w:noProof/>
                <w:webHidden/>
              </w:rPr>
            </w:r>
            <w:r w:rsidR="00A31CD9">
              <w:rPr>
                <w:noProof/>
                <w:webHidden/>
              </w:rPr>
              <w:fldChar w:fldCharType="separate"/>
            </w:r>
            <w:r w:rsidR="00A31CD9">
              <w:rPr>
                <w:noProof/>
                <w:webHidden/>
              </w:rPr>
              <w:t>44</w:t>
            </w:r>
            <w:r w:rsidR="00A31CD9">
              <w:rPr>
                <w:noProof/>
                <w:webHidden/>
              </w:rPr>
              <w:fldChar w:fldCharType="end"/>
            </w:r>
          </w:hyperlink>
        </w:p>
        <w:p w14:paraId="7413C8FD" w14:textId="77777777" w:rsidR="00A31CD9" w:rsidRDefault="00974844">
          <w:pPr>
            <w:pStyle w:val="TOC2"/>
            <w:rPr>
              <w:noProof/>
              <w:lang w:eastAsia="nl-BE"/>
            </w:rPr>
          </w:pPr>
          <w:hyperlink w:anchor="_Toc530750846" w:history="1">
            <w:r w:rsidR="00A31CD9" w:rsidRPr="0063261A">
              <w:rPr>
                <w:rStyle w:val="Hyperlink"/>
                <w:noProof/>
              </w:rPr>
              <w:t>Dagrapport n° 37</w:t>
            </w:r>
            <w:r w:rsidR="00A31CD9">
              <w:rPr>
                <w:noProof/>
                <w:webHidden/>
              </w:rPr>
              <w:tab/>
            </w:r>
            <w:r w:rsidR="00A31CD9">
              <w:rPr>
                <w:noProof/>
                <w:webHidden/>
              </w:rPr>
              <w:fldChar w:fldCharType="begin"/>
            </w:r>
            <w:r w:rsidR="00A31CD9">
              <w:rPr>
                <w:noProof/>
                <w:webHidden/>
              </w:rPr>
              <w:instrText xml:space="preserve"> PAGEREF _Toc530750846 \h </w:instrText>
            </w:r>
            <w:r w:rsidR="00A31CD9">
              <w:rPr>
                <w:noProof/>
                <w:webHidden/>
              </w:rPr>
            </w:r>
            <w:r w:rsidR="00A31CD9">
              <w:rPr>
                <w:noProof/>
                <w:webHidden/>
              </w:rPr>
              <w:fldChar w:fldCharType="separate"/>
            </w:r>
            <w:r w:rsidR="00A31CD9">
              <w:rPr>
                <w:noProof/>
                <w:webHidden/>
              </w:rPr>
              <w:t>45</w:t>
            </w:r>
            <w:r w:rsidR="00A31CD9">
              <w:rPr>
                <w:noProof/>
                <w:webHidden/>
              </w:rPr>
              <w:fldChar w:fldCharType="end"/>
            </w:r>
          </w:hyperlink>
        </w:p>
        <w:p w14:paraId="361294F6" w14:textId="77777777" w:rsidR="00A31CD9" w:rsidRDefault="00974844">
          <w:pPr>
            <w:pStyle w:val="TOC2"/>
            <w:rPr>
              <w:noProof/>
              <w:lang w:eastAsia="nl-BE"/>
            </w:rPr>
          </w:pPr>
          <w:hyperlink w:anchor="_Toc530750847" w:history="1">
            <w:r w:rsidR="00A31CD9" w:rsidRPr="0063261A">
              <w:rPr>
                <w:rStyle w:val="Hyperlink"/>
                <w:noProof/>
              </w:rPr>
              <w:t>Dagrapport n° 38</w:t>
            </w:r>
            <w:r w:rsidR="00A31CD9">
              <w:rPr>
                <w:noProof/>
                <w:webHidden/>
              </w:rPr>
              <w:tab/>
            </w:r>
            <w:r w:rsidR="00A31CD9">
              <w:rPr>
                <w:noProof/>
                <w:webHidden/>
              </w:rPr>
              <w:fldChar w:fldCharType="begin"/>
            </w:r>
            <w:r w:rsidR="00A31CD9">
              <w:rPr>
                <w:noProof/>
                <w:webHidden/>
              </w:rPr>
              <w:instrText xml:space="preserve"> PAGEREF _Toc530750847 \h </w:instrText>
            </w:r>
            <w:r w:rsidR="00A31CD9">
              <w:rPr>
                <w:noProof/>
                <w:webHidden/>
              </w:rPr>
            </w:r>
            <w:r w:rsidR="00A31CD9">
              <w:rPr>
                <w:noProof/>
                <w:webHidden/>
              </w:rPr>
              <w:fldChar w:fldCharType="separate"/>
            </w:r>
            <w:r w:rsidR="00A31CD9">
              <w:rPr>
                <w:noProof/>
                <w:webHidden/>
              </w:rPr>
              <w:t>46</w:t>
            </w:r>
            <w:r w:rsidR="00A31CD9">
              <w:rPr>
                <w:noProof/>
                <w:webHidden/>
              </w:rPr>
              <w:fldChar w:fldCharType="end"/>
            </w:r>
          </w:hyperlink>
        </w:p>
        <w:p w14:paraId="01E96F5F" w14:textId="77777777" w:rsidR="00A31CD9" w:rsidRDefault="00974844">
          <w:pPr>
            <w:pStyle w:val="TOC2"/>
            <w:rPr>
              <w:noProof/>
              <w:lang w:eastAsia="nl-BE"/>
            </w:rPr>
          </w:pPr>
          <w:hyperlink w:anchor="_Toc530750848" w:history="1">
            <w:r w:rsidR="00A31CD9" w:rsidRPr="0063261A">
              <w:rPr>
                <w:rStyle w:val="Hyperlink"/>
                <w:noProof/>
              </w:rPr>
              <w:t>Dagrapport n° 39</w:t>
            </w:r>
            <w:r w:rsidR="00A31CD9">
              <w:rPr>
                <w:noProof/>
                <w:webHidden/>
              </w:rPr>
              <w:tab/>
            </w:r>
            <w:r w:rsidR="00A31CD9">
              <w:rPr>
                <w:noProof/>
                <w:webHidden/>
              </w:rPr>
              <w:fldChar w:fldCharType="begin"/>
            </w:r>
            <w:r w:rsidR="00A31CD9">
              <w:rPr>
                <w:noProof/>
                <w:webHidden/>
              </w:rPr>
              <w:instrText xml:space="preserve"> PAGEREF _Toc530750848 \h </w:instrText>
            </w:r>
            <w:r w:rsidR="00A31CD9">
              <w:rPr>
                <w:noProof/>
                <w:webHidden/>
              </w:rPr>
            </w:r>
            <w:r w:rsidR="00A31CD9">
              <w:rPr>
                <w:noProof/>
                <w:webHidden/>
              </w:rPr>
              <w:fldChar w:fldCharType="separate"/>
            </w:r>
            <w:r w:rsidR="00A31CD9">
              <w:rPr>
                <w:noProof/>
                <w:webHidden/>
              </w:rPr>
              <w:t>47</w:t>
            </w:r>
            <w:r w:rsidR="00A31CD9">
              <w:rPr>
                <w:noProof/>
                <w:webHidden/>
              </w:rPr>
              <w:fldChar w:fldCharType="end"/>
            </w:r>
          </w:hyperlink>
        </w:p>
        <w:p w14:paraId="7362465B" w14:textId="77777777" w:rsidR="00A31CD9" w:rsidRDefault="00974844">
          <w:pPr>
            <w:pStyle w:val="TOC2"/>
            <w:rPr>
              <w:noProof/>
              <w:lang w:eastAsia="nl-BE"/>
            </w:rPr>
          </w:pPr>
          <w:hyperlink w:anchor="_Toc530750849" w:history="1">
            <w:r w:rsidR="00A31CD9" w:rsidRPr="0063261A">
              <w:rPr>
                <w:rStyle w:val="Hyperlink"/>
                <w:noProof/>
              </w:rPr>
              <w:t>Dagrapport n° 40</w:t>
            </w:r>
            <w:r w:rsidR="00A31CD9">
              <w:rPr>
                <w:noProof/>
                <w:webHidden/>
              </w:rPr>
              <w:tab/>
            </w:r>
            <w:r w:rsidR="00A31CD9">
              <w:rPr>
                <w:noProof/>
                <w:webHidden/>
              </w:rPr>
              <w:fldChar w:fldCharType="begin"/>
            </w:r>
            <w:r w:rsidR="00A31CD9">
              <w:rPr>
                <w:noProof/>
                <w:webHidden/>
              </w:rPr>
              <w:instrText xml:space="preserve"> PAGEREF _Toc530750849 \h </w:instrText>
            </w:r>
            <w:r w:rsidR="00A31CD9">
              <w:rPr>
                <w:noProof/>
                <w:webHidden/>
              </w:rPr>
            </w:r>
            <w:r w:rsidR="00A31CD9">
              <w:rPr>
                <w:noProof/>
                <w:webHidden/>
              </w:rPr>
              <w:fldChar w:fldCharType="separate"/>
            </w:r>
            <w:r w:rsidR="00A31CD9">
              <w:rPr>
                <w:noProof/>
                <w:webHidden/>
              </w:rPr>
              <w:t>48</w:t>
            </w:r>
            <w:r w:rsidR="00A31CD9">
              <w:rPr>
                <w:noProof/>
                <w:webHidden/>
              </w:rPr>
              <w:fldChar w:fldCharType="end"/>
            </w:r>
          </w:hyperlink>
        </w:p>
        <w:p w14:paraId="1C320FC4" w14:textId="77777777" w:rsidR="00A31CD9" w:rsidRDefault="00974844">
          <w:pPr>
            <w:pStyle w:val="TOC2"/>
            <w:rPr>
              <w:noProof/>
              <w:lang w:eastAsia="nl-BE"/>
            </w:rPr>
          </w:pPr>
          <w:hyperlink w:anchor="_Toc530750850" w:history="1">
            <w:r w:rsidR="00A31CD9" w:rsidRPr="0063261A">
              <w:rPr>
                <w:rStyle w:val="Hyperlink"/>
                <w:noProof/>
              </w:rPr>
              <w:t>Dagrapport n° 41</w:t>
            </w:r>
            <w:r w:rsidR="00A31CD9">
              <w:rPr>
                <w:noProof/>
                <w:webHidden/>
              </w:rPr>
              <w:tab/>
            </w:r>
            <w:r w:rsidR="00A31CD9">
              <w:rPr>
                <w:noProof/>
                <w:webHidden/>
              </w:rPr>
              <w:fldChar w:fldCharType="begin"/>
            </w:r>
            <w:r w:rsidR="00A31CD9">
              <w:rPr>
                <w:noProof/>
                <w:webHidden/>
              </w:rPr>
              <w:instrText xml:space="preserve"> PAGEREF _Toc530750850 \h </w:instrText>
            </w:r>
            <w:r w:rsidR="00A31CD9">
              <w:rPr>
                <w:noProof/>
                <w:webHidden/>
              </w:rPr>
            </w:r>
            <w:r w:rsidR="00A31CD9">
              <w:rPr>
                <w:noProof/>
                <w:webHidden/>
              </w:rPr>
              <w:fldChar w:fldCharType="separate"/>
            </w:r>
            <w:r w:rsidR="00A31CD9">
              <w:rPr>
                <w:noProof/>
                <w:webHidden/>
              </w:rPr>
              <w:t>49</w:t>
            </w:r>
            <w:r w:rsidR="00A31CD9">
              <w:rPr>
                <w:noProof/>
                <w:webHidden/>
              </w:rPr>
              <w:fldChar w:fldCharType="end"/>
            </w:r>
          </w:hyperlink>
        </w:p>
        <w:p w14:paraId="4793A29A" w14:textId="77777777" w:rsidR="00A31CD9" w:rsidRDefault="00974844">
          <w:pPr>
            <w:pStyle w:val="TOC2"/>
            <w:rPr>
              <w:noProof/>
              <w:lang w:eastAsia="nl-BE"/>
            </w:rPr>
          </w:pPr>
          <w:hyperlink w:anchor="_Toc530750851" w:history="1">
            <w:r w:rsidR="00A31CD9" w:rsidRPr="0063261A">
              <w:rPr>
                <w:rStyle w:val="Hyperlink"/>
                <w:noProof/>
              </w:rPr>
              <w:t>Dagrapport n° 42</w:t>
            </w:r>
            <w:r w:rsidR="00A31CD9">
              <w:rPr>
                <w:noProof/>
                <w:webHidden/>
              </w:rPr>
              <w:tab/>
            </w:r>
            <w:r w:rsidR="00A31CD9">
              <w:rPr>
                <w:noProof/>
                <w:webHidden/>
              </w:rPr>
              <w:fldChar w:fldCharType="begin"/>
            </w:r>
            <w:r w:rsidR="00A31CD9">
              <w:rPr>
                <w:noProof/>
                <w:webHidden/>
              </w:rPr>
              <w:instrText xml:space="preserve"> PAGEREF _Toc530750851 \h </w:instrText>
            </w:r>
            <w:r w:rsidR="00A31CD9">
              <w:rPr>
                <w:noProof/>
                <w:webHidden/>
              </w:rPr>
            </w:r>
            <w:r w:rsidR="00A31CD9">
              <w:rPr>
                <w:noProof/>
                <w:webHidden/>
              </w:rPr>
              <w:fldChar w:fldCharType="separate"/>
            </w:r>
            <w:r w:rsidR="00A31CD9">
              <w:rPr>
                <w:noProof/>
                <w:webHidden/>
              </w:rPr>
              <w:t>50</w:t>
            </w:r>
            <w:r w:rsidR="00A31CD9">
              <w:rPr>
                <w:noProof/>
                <w:webHidden/>
              </w:rPr>
              <w:fldChar w:fldCharType="end"/>
            </w:r>
          </w:hyperlink>
        </w:p>
        <w:p w14:paraId="05D1C3F8" w14:textId="77777777" w:rsidR="00A31CD9" w:rsidRDefault="00974844">
          <w:pPr>
            <w:pStyle w:val="TOC2"/>
            <w:rPr>
              <w:noProof/>
              <w:lang w:eastAsia="nl-BE"/>
            </w:rPr>
          </w:pPr>
          <w:hyperlink w:anchor="_Toc530750852" w:history="1">
            <w:r w:rsidR="00A31CD9" w:rsidRPr="0063261A">
              <w:rPr>
                <w:rStyle w:val="Hyperlink"/>
                <w:noProof/>
              </w:rPr>
              <w:t>Dagrapport n° 43</w:t>
            </w:r>
            <w:r w:rsidR="00A31CD9">
              <w:rPr>
                <w:noProof/>
                <w:webHidden/>
              </w:rPr>
              <w:tab/>
            </w:r>
            <w:r w:rsidR="00A31CD9">
              <w:rPr>
                <w:noProof/>
                <w:webHidden/>
              </w:rPr>
              <w:fldChar w:fldCharType="begin"/>
            </w:r>
            <w:r w:rsidR="00A31CD9">
              <w:rPr>
                <w:noProof/>
                <w:webHidden/>
              </w:rPr>
              <w:instrText xml:space="preserve"> PAGEREF _Toc530750852 \h </w:instrText>
            </w:r>
            <w:r w:rsidR="00A31CD9">
              <w:rPr>
                <w:noProof/>
                <w:webHidden/>
              </w:rPr>
            </w:r>
            <w:r w:rsidR="00A31CD9">
              <w:rPr>
                <w:noProof/>
                <w:webHidden/>
              </w:rPr>
              <w:fldChar w:fldCharType="separate"/>
            </w:r>
            <w:r w:rsidR="00A31CD9">
              <w:rPr>
                <w:noProof/>
                <w:webHidden/>
              </w:rPr>
              <w:t>51</w:t>
            </w:r>
            <w:r w:rsidR="00A31CD9">
              <w:rPr>
                <w:noProof/>
                <w:webHidden/>
              </w:rPr>
              <w:fldChar w:fldCharType="end"/>
            </w:r>
          </w:hyperlink>
        </w:p>
        <w:p w14:paraId="5B57A249" w14:textId="77777777" w:rsidR="00A31CD9" w:rsidRDefault="00974844">
          <w:pPr>
            <w:pStyle w:val="TOC2"/>
            <w:rPr>
              <w:noProof/>
              <w:lang w:eastAsia="nl-BE"/>
            </w:rPr>
          </w:pPr>
          <w:hyperlink w:anchor="_Toc530750853" w:history="1">
            <w:r w:rsidR="00A31CD9" w:rsidRPr="0063261A">
              <w:rPr>
                <w:rStyle w:val="Hyperlink"/>
                <w:noProof/>
              </w:rPr>
              <w:t>Dagrapport n° 44</w:t>
            </w:r>
            <w:r w:rsidR="00A31CD9">
              <w:rPr>
                <w:noProof/>
                <w:webHidden/>
              </w:rPr>
              <w:tab/>
            </w:r>
            <w:r w:rsidR="00A31CD9">
              <w:rPr>
                <w:noProof/>
                <w:webHidden/>
              </w:rPr>
              <w:fldChar w:fldCharType="begin"/>
            </w:r>
            <w:r w:rsidR="00A31CD9">
              <w:rPr>
                <w:noProof/>
                <w:webHidden/>
              </w:rPr>
              <w:instrText xml:space="preserve"> PAGEREF _Toc530750853 \h </w:instrText>
            </w:r>
            <w:r w:rsidR="00A31CD9">
              <w:rPr>
                <w:noProof/>
                <w:webHidden/>
              </w:rPr>
            </w:r>
            <w:r w:rsidR="00A31CD9">
              <w:rPr>
                <w:noProof/>
                <w:webHidden/>
              </w:rPr>
              <w:fldChar w:fldCharType="separate"/>
            </w:r>
            <w:r w:rsidR="00A31CD9">
              <w:rPr>
                <w:noProof/>
                <w:webHidden/>
              </w:rPr>
              <w:t>52</w:t>
            </w:r>
            <w:r w:rsidR="00A31CD9">
              <w:rPr>
                <w:noProof/>
                <w:webHidden/>
              </w:rPr>
              <w:fldChar w:fldCharType="end"/>
            </w:r>
          </w:hyperlink>
        </w:p>
        <w:p w14:paraId="438ABFBB" w14:textId="77777777" w:rsidR="00920F8D" w:rsidRDefault="00920F8D">
          <w:r>
            <w:rPr>
              <w:b/>
              <w:bCs/>
              <w:noProof/>
            </w:rPr>
            <w:fldChar w:fldCharType="end"/>
          </w:r>
        </w:p>
      </w:sdtContent>
    </w:sdt>
    <w:p w14:paraId="253A9836" w14:textId="77777777" w:rsidR="00767304" w:rsidRDefault="00767304">
      <w:pPr>
        <w:spacing w:after="200" w:line="276" w:lineRule="auto"/>
        <w:rPr>
          <w:rFonts w:ascii="Corbel" w:eastAsiaTheme="majorEastAsia" w:hAnsi="Corbel" w:cstheme="minorHAnsi"/>
          <w:b/>
          <w:bCs/>
          <w:smallCaps/>
          <w:kern w:val="32"/>
          <w:sz w:val="36"/>
          <w:szCs w:val="36"/>
          <w:lang w:val="nl-NL" w:eastAsia="nl-NL"/>
        </w:rPr>
      </w:pPr>
      <w:bookmarkStart w:id="1" w:name="_Toc498326624"/>
      <w:r>
        <w:br w:type="page"/>
      </w:r>
    </w:p>
    <w:p w14:paraId="73729EC9" w14:textId="32348E0F" w:rsidR="00767304" w:rsidRDefault="00767304" w:rsidP="00767304">
      <w:pPr>
        <w:pStyle w:val="ABOEKop1NoNumber"/>
      </w:pPr>
      <w:bookmarkStart w:id="2" w:name="_Toc530750805"/>
      <w:r w:rsidRPr="00AB3B85">
        <w:lastRenderedPageBreak/>
        <w:t>Lijst van figuren</w:t>
      </w:r>
      <w:bookmarkEnd w:id="2"/>
    </w:p>
    <w:p w14:paraId="028284E0" w14:textId="77777777" w:rsidR="00CF72CE" w:rsidRDefault="00767304">
      <w:pPr>
        <w:pStyle w:val="TableofFigures"/>
        <w:tabs>
          <w:tab w:val="right" w:leader="dot" w:pos="8777"/>
        </w:tabs>
        <w:rPr>
          <w:rFonts w:eastAsiaTheme="minorEastAsia"/>
          <w:noProof/>
          <w:lang w:val="en-US"/>
        </w:rPr>
      </w:pPr>
      <w:r>
        <w:rPr>
          <w:rFonts w:ascii="Corbel" w:eastAsia="Times New Roman" w:hAnsi="Corbel" w:cs="Calibri"/>
          <w:smallCaps/>
          <w:kern w:val="3"/>
          <w:sz w:val="36"/>
          <w:szCs w:val="36"/>
          <w:lang w:eastAsia="nl-NL"/>
        </w:rPr>
        <w:fldChar w:fldCharType="begin"/>
      </w:r>
      <w:r>
        <w:rPr>
          <w:rFonts w:ascii="Corbel" w:eastAsia="Times New Roman" w:hAnsi="Corbel" w:cs="Calibri"/>
          <w:smallCaps/>
          <w:kern w:val="3"/>
          <w:sz w:val="36"/>
          <w:szCs w:val="36"/>
          <w:lang w:eastAsia="nl-NL"/>
        </w:rPr>
        <w:instrText xml:space="preserve"> TOC \h \z \c "Figuur" </w:instrText>
      </w:r>
      <w:r>
        <w:rPr>
          <w:rFonts w:ascii="Corbel" w:eastAsia="Times New Roman" w:hAnsi="Corbel" w:cs="Calibri"/>
          <w:smallCaps/>
          <w:kern w:val="3"/>
          <w:sz w:val="36"/>
          <w:szCs w:val="36"/>
          <w:lang w:eastAsia="nl-NL"/>
        </w:rPr>
        <w:fldChar w:fldCharType="separate"/>
      </w:r>
      <w:hyperlink w:anchor="_Toc513012581" w:history="1">
        <w:r w:rsidR="00CF72CE" w:rsidRPr="00171CC4">
          <w:rPr>
            <w:rStyle w:val="Hyperlink"/>
            <w:noProof/>
          </w:rPr>
          <w:t>Figuur 1: Boorplan verkennend archeologisch booronderzoek in het programma van maatregelen.</w:t>
        </w:r>
        <w:r w:rsidR="00CF72CE">
          <w:rPr>
            <w:noProof/>
            <w:webHidden/>
          </w:rPr>
          <w:tab/>
        </w:r>
        <w:r w:rsidR="00CF72CE">
          <w:rPr>
            <w:noProof/>
            <w:webHidden/>
          </w:rPr>
          <w:fldChar w:fldCharType="begin"/>
        </w:r>
        <w:r w:rsidR="00CF72CE">
          <w:rPr>
            <w:noProof/>
            <w:webHidden/>
          </w:rPr>
          <w:instrText xml:space="preserve"> PAGEREF _Toc513012581 \h </w:instrText>
        </w:r>
        <w:r w:rsidR="00CF72CE">
          <w:rPr>
            <w:noProof/>
            <w:webHidden/>
          </w:rPr>
        </w:r>
        <w:r w:rsidR="00CF72CE">
          <w:rPr>
            <w:noProof/>
            <w:webHidden/>
          </w:rPr>
          <w:fldChar w:fldCharType="separate"/>
        </w:r>
        <w:r w:rsidR="00A31CD9">
          <w:rPr>
            <w:noProof/>
            <w:webHidden/>
          </w:rPr>
          <w:t>8</w:t>
        </w:r>
        <w:r w:rsidR="00CF72CE">
          <w:rPr>
            <w:noProof/>
            <w:webHidden/>
          </w:rPr>
          <w:fldChar w:fldCharType="end"/>
        </w:r>
      </w:hyperlink>
    </w:p>
    <w:p w14:paraId="016DCB78" w14:textId="51798FE3" w:rsidR="00685B93" w:rsidRDefault="00767304" w:rsidP="00767304">
      <w:pPr>
        <w:spacing w:after="200" w:line="276" w:lineRule="auto"/>
        <w:rPr>
          <w:rFonts w:ascii="Corbel" w:eastAsiaTheme="majorEastAsia" w:hAnsi="Corbel" w:cstheme="minorHAnsi"/>
          <w:b/>
          <w:bCs/>
          <w:smallCaps/>
          <w:kern w:val="28"/>
          <w:sz w:val="28"/>
          <w:szCs w:val="28"/>
          <w:lang w:val="nl-NL" w:eastAsia="nl-NL"/>
        </w:rPr>
      </w:pPr>
      <w:r>
        <w:rPr>
          <w:rFonts w:ascii="Corbel" w:eastAsia="Times New Roman" w:hAnsi="Corbel" w:cs="Calibri"/>
          <w:smallCaps/>
          <w:kern w:val="3"/>
          <w:sz w:val="36"/>
          <w:szCs w:val="36"/>
          <w:lang w:eastAsia="nl-NL"/>
        </w:rPr>
        <w:fldChar w:fldCharType="end"/>
      </w:r>
    </w:p>
    <w:p w14:paraId="47666EB1" w14:textId="77777777" w:rsidR="00767304" w:rsidRDefault="00767304">
      <w:pPr>
        <w:spacing w:after="200" w:line="276" w:lineRule="auto"/>
        <w:rPr>
          <w:rFonts w:ascii="Corbel" w:hAnsi="Corbel"/>
          <w:smallCaps/>
          <w:sz w:val="40"/>
          <w:szCs w:val="40"/>
        </w:rPr>
      </w:pPr>
      <w:r>
        <w:br w:type="page"/>
      </w:r>
    </w:p>
    <w:p w14:paraId="4F5CF262" w14:textId="6D5A972C" w:rsidR="00DB7A8A" w:rsidRDefault="00DB7A8A" w:rsidP="00767304">
      <w:pPr>
        <w:pStyle w:val="ABOEHOOFDSTUK"/>
      </w:pPr>
      <w:r>
        <w:lastRenderedPageBreak/>
        <w:t>Inleiding</w:t>
      </w:r>
    </w:p>
    <w:p w14:paraId="3E314F93" w14:textId="04C69392" w:rsidR="00767304" w:rsidRDefault="00767304" w:rsidP="00767304">
      <w:pPr>
        <w:pStyle w:val="ABOEKop1NoPageBreak"/>
      </w:pPr>
      <w:bookmarkStart w:id="3" w:name="_Toc530750806"/>
      <w:r>
        <w:t>Inleiding</w:t>
      </w:r>
      <w:bookmarkEnd w:id="3"/>
    </w:p>
    <w:p w14:paraId="58511C39" w14:textId="77777777" w:rsidR="00685B93" w:rsidRPr="00DE1B35" w:rsidRDefault="00685B93" w:rsidP="00685B93">
      <w:pPr>
        <w:pStyle w:val="ABOEKop2"/>
        <w:numPr>
          <w:ilvl w:val="2"/>
          <w:numId w:val="31"/>
        </w:numPr>
      </w:pPr>
      <w:bookmarkStart w:id="4" w:name="_Toc498326625"/>
      <w:bookmarkStart w:id="5" w:name="_Toc530750807"/>
      <w:bookmarkEnd w:id="1"/>
      <w:r>
        <w:t>Administratieve gegevens</w:t>
      </w:r>
      <w:bookmarkEnd w:id="4"/>
      <w:bookmarkEnd w:id="5"/>
    </w:p>
    <w:tbl>
      <w:tblPr>
        <w:tblStyle w:val="ABOETABELSTIJL"/>
        <w:tblW w:w="5000" w:type="pct"/>
        <w:tblLook w:val="04A0" w:firstRow="1" w:lastRow="0" w:firstColumn="1" w:lastColumn="0" w:noHBand="0" w:noVBand="1"/>
      </w:tblPr>
      <w:tblGrid>
        <w:gridCol w:w="2953"/>
        <w:gridCol w:w="5824"/>
      </w:tblGrid>
      <w:tr w:rsidR="004F1D2A" w14:paraId="4FC8236F" w14:textId="77777777" w:rsidTr="00516C48">
        <w:trPr>
          <w:cnfStyle w:val="100000000000" w:firstRow="1" w:lastRow="0" w:firstColumn="0" w:lastColumn="0" w:oddVBand="0" w:evenVBand="0" w:oddHBand="0" w:evenHBand="0" w:firstRowFirstColumn="0" w:firstRowLastColumn="0" w:lastRowFirstColumn="0" w:lastRowLastColumn="0"/>
          <w:trHeight w:val="448"/>
        </w:trPr>
        <w:tc>
          <w:tcPr>
            <w:tcW w:w="2858" w:type="dxa"/>
          </w:tcPr>
          <w:p w14:paraId="47E4A853" w14:textId="77777777" w:rsidR="004F1D2A" w:rsidRDefault="004F1D2A" w:rsidP="00516C48">
            <w:pPr>
              <w:pStyle w:val="ABOE"/>
              <w:spacing w:line="360" w:lineRule="auto"/>
              <w:rPr>
                <w:b w:val="0"/>
              </w:rPr>
            </w:pPr>
            <w:r>
              <w:t>Projectcode</w:t>
            </w:r>
          </w:p>
        </w:tc>
        <w:tc>
          <w:tcPr>
            <w:tcW w:w="5636" w:type="dxa"/>
          </w:tcPr>
          <w:p w14:paraId="2A1A58A9" w14:textId="77777777" w:rsidR="004F1D2A" w:rsidRDefault="004F1D2A" w:rsidP="00516C48">
            <w:pPr>
              <w:spacing w:line="360" w:lineRule="auto"/>
              <w:rPr>
                <w:b w:val="0"/>
              </w:rPr>
            </w:pPr>
            <w:r w:rsidRPr="005A76D1">
              <w:t xml:space="preserve">Onroerend Erfgoed: </w:t>
            </w:r>
            <w:r>
              <w:t>2016L270</w:t>
            </w:r>
          </w:p>
        </w:tc>
      </w:tr>
      <w:tr w:rsidR="004F1D2A" w14:paraId="737950E7" w14:textId="77777777" w:rsidTr="00516C48">
        <w:tc>
          <w:tcPr>
            <w:tcW w:w="2858" w:type="dxa"/>
          </w:tcPr>
          <w:p w14:paraId="4C044392" w14:textId="77777777" w:rsidR="004F1D2A" w:rsidRPr="00F977AD" w:rsidRDefault="004F1D2A" w:rsidP="00516C48">
            <w:pPr>
              <w:pStyle w:val="ABOETabel"/>
              <w:spacing w:after="160" w:line="360" w:lineRule="auto"/>
              <w:rPr>
                <w:b/>
              </w:rPr>
            </w:pPr>
            <w:r w:rsidRPr="00F977AD">
              <w:rPr>
                <w:b/>
              </w:rPr>
              <w:t>ISSN-nummer</w:t>
            </w:r>
          </w:p>
        </w:tc>
        <w:tc>
          <w:tcPr>
            <w:tcW w:w="5636" w:type="dxa"/>
          </w:tcPr>
          <w:p w14:paraId="5AA1279B" w14:textId="77777777" w:rsidR="004F1D2A" w:rsidRDefault="004F1D2A" w:rsidP="00516C48">
            <w:pPr>
              <w:pStyle w:val="ABOE"/>
              <w:spacing w:line="360" w:lineRule="auto"/>
            </w:pPr>
            <w:r w:rsidRPr="00876707">
              <w:t>2406-3940</w:t>
            </w:r>
          </w:p>
        </w:tc>
      </w:tr>
      <w:tr w:rsidR="004F1D2A" w14:paraId="32DC4745" w14:textId="77777777" w:rsidTr="00516C48">
        <w:tc>
          <w:tcPr>
            <w:tcW w:w="2858" w:type="dxa"/>
          </w:tcPr>
          <w:p w14:paraId="1021A7D4" w14:textId="77777777" w:rsidR="004F1D2A" w:rsidRPr="00F977AD" w:rsidRDefault="004F1D2A" w:rsidP="00516C48">
            <w:pPr>
              <w:pStyle w:val="ABOETabel"/>
              <w:spacing w:after="160" w:line="360" w:lineRule="auto"/>
              <w:rPr>
                <w:b/>
              </w:rPr>
            </w:pPr>
            <w:r w:rsidRPr="00F977AD">
              <w:rPr>
                <w:b/>
              </w:rPr>
              <w:t>Erkend Archeoloog</w:t>
            </w:r>
          </w:p>
        </w:tc>
        <w:tc>
          <w:tcPr>
            <w:tcW w:w="5636" w:type="dxa"/>
          </w:tcPr>
          <w:p w14:paraId="763037DE" w14:textId="77777777" w:rsidR="004F1D2A" w:rsidRPr="00AD752F" w:rsidRDefault="004F1D2A" w:rsidP="00516C48">
            <w:pPr>
              <w:spacing w:line="360" w:lineRule="auto"/>
              <w:rPr>
                <w:highlight w:val="yellow"/>
              </w:rPr>
            </w:pPr>
            <w:r>
              <w:t>ABO nv</w:t>
            </w:r>
          </w:p>
        </w:tc>
      </w:tr>
      <w:tr w:rsidR="004F1D2A" w14:paraId="621AA2B6" w14:textId="77777777" w:rsidTr="00516C48">
        <w:tc>
          <w:tcPr>
            <w:tcW w:w="2858" w:type="dxa"/>
          </w:tcPr>
          <w:p w14:paraId="47A6F337" w14:textId="77777777" w:rsidR="004F1D2A" w:rsidRPr="00F977AD" w:rsidRDefault="004F1D2A" w:rsidP="00516C48">
            <w:pPr>
              <w:pStyle w:val="ABOETabel"/>
              <w:spacing w:after="160" w:line="360" w:lineRule="auto"/>
              <w:rPr>
                <w:b/>
              </w:rPr>
            </w:pPr>
            <w:r w:rsidRPr="00F977AD">
              <w:rPr>
                <w:b/>
              </w:rPr>
              <w:t>Erkenningsnummer</w:t>
            </w:r>
          </w:p>
        </w:tc>
        <w:tc>
          <w:tcPr>
            <w:tcW w:w="5636" w:type="dxa"/>
          </w:tcPr>
          <w:p w14:paraId="6ACD53F4" w14:textId="77777777" w:rsidR="004F1D2A" w:rsidRPr="00AD752F" w:rsidRDefault="004F1D2A" w:rsidP="00516C48">
            <w:pPr>
              <w:spacing w:line="360" w:lineRule="auto"/>
              <w:rPr>
                <w:highlight w:val="yellow"/>
              </w:rPr>
            </w:pPr>
            <w:r>
              <w:t>OE/ERK/Archeoloog/2017/000167</w:t>
            </w:r>
          </w:p>
        </w:tc>
      </w:tr>
      <w:tr w:rsidR="004F1D2A" w14:paraId="1391A388" w14:textId="77777777" w:rsidTr="00516C48">
        <w:trPr>
          <w:trHeight w:val="199"/>
        </w:trPr>
        <w:tc>
          <w:tcPr>
            <w:tcW w:w="2858" w:type="dxa"/>
          </w:tcPr>
          <w:p w14:paraId="32E10FB0" w14:textId="77777777" w:rsidR="004F1D2A" w:rsidRPr="00F977AD" w:rsidRDefault="004F1D2A" w:rsidP="00516C48">
            <w:pPr>
              <w:pStyle w:val="ABOETabel"/>
              <w:spacing w:after="160" w:line="360" w:lineRule="auto"/>
              <w:rPr>
                <w:b/>
              </w:rPr>
            </w:pPr>
            <w:r w:rsidRPr="00F977AD">
              <w:rPr>
                <w:b/>
              </w:rPr>
              <w:t>Naam + adres onderzoeksgebied</w:t>
            </w:r>
          </w:p>
        </w:tc>
        <w:tc>
          <w:tcPr>
            <w:tcW w:w="5636" w:type="dxa"/>
          </w:tcPr>
          <w:p w14:paraId="7F23982B" w14:textId="77777777" w:rsidR="004F1D2A" w:rsidRDefault="004F1D2A" w:rsidP="00516C48">
            <w:pPr>
              <w:spacing w:line="360" w:lineRule="auto"/>
            </w:pPr>
            <w:r w:rsidRPr="00CE5CC4">
              <w:t>Terhills</w:t>
            </w:r>
          </w:p>
        </w:tc>
      </w:tr>
      <w:tr w:rsidR="004F1D2A" w:rsidRPr="00432A0D" w14:paraId="3AD77D95" w14:textId="77777777" w:rsidTr="00516C48">
        <w:tc>
          <w:tcPr>
            <w:tcW w:w="2858" w:type="dxa"/>
          </w:tcPr>
          <w:p w14:paraId="553B6043" w14:textId="77777777" w:rsidR="004F1D2A" w:rsidRDefault="004F1D2A" w:rsidP="004F1D2A">
            <w:pPr>
              <w:pStyle w:val="ABOETabel"/>
              <w:numPr>
                <w:ilvl w:val="0"/>
                <w:numId w:val="32"/>
              </w:numPr>
              <w:spacing w:after="160" w:line="360" w:lineRule="auto"/>
            </w:pPr>
            <w:r>
              <w:t xml:space="preserve">straat + nr.: </w:t>
            </w:r>
          </w:p>
        </w:tc>
        <w:tc>
          <w:tcPr>
            <w:tcW w:w="5636" w:type="dxa"/>
          </w:tcPr>
          <w:p w14:paraId="61E8CB98" w14:textId="77777777" w:rsidR="004F1D2A" w:rsidRPr="00D97D34" w:rsidRDefault="004F1D2A" w:rsidP="00516C48">
            <w:pPr>
              <w:spacing w:line="360" w:lineRule="auto"/>
            </w:pPr>
            <w:r w:rsidRPr="005A48A5">
              <w:rPr>
                <w:lang w:val="nl-BE"/>
              </w:rPr>
              <w:t>Boslaan Nationaal Parklaan, Sparrendal, Vilvertstraat, Zetellaan</w:t>
            </w:r>
          </w:p>
        </w:tc>
      </w:tr>
      <w:tr w:rsidR="004F1D2A" w14:paraId="333E43DC" w14:textId="77777777" w:rsidTr="00516C48">
        <w:tc>
          <w:tcPr>
            <w:tcW w:w="2858" w:type="dxa"/>
          </w:tcPr>
          <w:p w14:paraId="77F97E2A" w14:textId="77777777" w:rsidR="004F1D2A" w:rsidRDefault="004F1D2A" w:rsidP="004F1D2A">
            <w:pPr>
              <w:pStyle w:val="ABOETabel"/>
              <w:numPr>
                <w:ilvl w:val="0"/>
                <w:numId w:val="32"/>
              </w:numPr>
              <w:spacing w:after="160" w:line="360" w:lineRule="auto"/>
            </w:pPr>
            <w:r>
              <w:t xml:space="preserve">postcode: </w:t>
            </w:r>
          </w:p>
        </w:tc>
        <w:tc>
          <w:tcPr>
            <w:tcW w:w="5636" w:type="dxa"/>
          </w:tcPr>
          <w:p w14:paraId="396A0493" w14:textId="77777777" w:rsidR="004F1D2A" w:rsidRPr="00B176B7" w:rsidRDefault="004F1D2A" w:rsidP="00516C48">
            <w:pPr>
              <w:spacing w:line="360" w:lineRule="auto"/>
              <w:rPr>
                <w:highlight w:val="yellow"/>
              </w:rPr>
            </w:pPr>
            <w:r w:rsidRPr="00CE5CC4">
              <w:t>3630, 3650</w:t>
            </w:r>
          </w:p>
        </w:tc>
      </w:tr>
      <w:tr w:rsidR="004F1D2A" w14:paraId="35EEA6D8" w14:textId="77777777" w:rsidTr="00516C48">
        <w:tc>
          <w:tcPr>
            <w:tcW w:w="2858" w:type="dxa"/>
          </w:tcPr>
          <w:p w14:paraId="76BE1B32" w14:textId="77777777" w:rsidR="004F1D2A" w:rsidRDefault="004F1D2A" w:rsidP="004F1D2A">
            <w:pPr>
              <w:pStyle w:val="ABOETabel"/>
              <w:numPr>
                <w:ilvl w:val="0"/>
                <w:numId w:val="32"/>
              </w:numPr>
              <w:spacing w:after="160" w:line="360" w:lineRule="auto"/>
            </w:pPr>
            <w:r>
              <w:t>fusiegemeente:</w:t>
            </w:r>
          </w:p>
        </w:tc>
        <w:tc>
          <w:tcPr>
            <w:tcW w:w="5636" w:type="dxa"/>
          </w:tcPr>
          <w:p w14:paraId="762649EB" w14:textId="77777777" w:rsidR="004F1D2A" w:rsidRPr="00B176B7" w:rsidRDefault="004F1D2A" w:rsidP="00516C48">
            <w:pPr>
              <w:spacing w:line="360" w:lineRule="auto"/>
              <w:rPr>
                <w:highlight w:val="yellow"/>
              </w:rPr>
            </w:pPr>
            <w:r w:rsidRPr="00CE5CC4">
              <w:t>Dilsen-Stokkem</w:t>
            </w:r>
            <w:r>
              <w:t xml:space="preserve"> (</w:t>
            </w:r>
            <w:r w:rsidRPr="0048147A">
              <w:t>Maasmechelen</w:t>
            </w:r>
            <w:r>
              <w:t>)</w:t>
            </w:r>
          </w:p>
        </w:tc>
      </w:tr>
      <w:tr w:rsidR="004F1D2A" w14:paraId="6A26518F" w14:textId="77777777" w:rsidTr="00516C48">
        <w:tc>
          <w:tcPr>
            <w:tcW w:w="2858" w:type="dxa"/>
          </w:tcPr>
          <w:p w14:paraId="1F838AA8" w14:textId="77777777" w:rsidR="004F1D2A" w:rsidRDefault="004F1D2A" w:rsidP="004F1D2A">
            <w:pPr>
              <w:pStyle w:val="ABOETabel"/>
              <w:numPr>
                <w:ilvl w:val="0"/>
                <w:numId w:val="32"/>
              </w:numPr>
              <w:spacing w:after="160" w:line="360" w:lineRule="auto"/>
            </w:pPr>
            <w:r>
              <w:t>land:</w:t>
            </w:r>
          </w:p>
        </w:tc>
        <w:tc>
          <w:tcPr>
            <w:tcW w:w="5636" w:type="dxa"/>
          </w:tcPr>
          <w:p w14:paraId="146B0EE0" w14:textId="77777777" w:rsidR="004F1D2A" w:rsidRPr="00B176B7" w:rsidRDefault="004F1D2A" w:rsidP="00516C48">
            <w:pPr>
              <w:pStyle w:val="ABOE"/>
              <w:spacing w:line="360" w:lineRule="auto"/>
              <w:rPr>
                <w:highlight w:val="yellow"/>
              </w:rPr>
            </w:pPr>
            <w:r w:rsidRPr="00CE5CC4">
              <w:t>België</w:t>
            </w:r>
          </w:p>
        </w:tc>
      </w:tr>
      <w:tr w:rsidR="004F1D2A" w:rsidRPr="004D778C" w14:paraId="5639C06D" w14:textId="77777777" w:rsidTr="00516C48">
        <w:trPr>
          <w:trHeight w:val="385"/>
        </w:trPr>
        <w:tc>
          <w:tcPr>
            <w:tcW w:w="2858" w:type="dxa"/>
          </w:tcPr>
          <w:p w14:paraId="5B13BEE7" w14:textId="77777777" w:rsidR="004F1D2A" w:rsidRPr="00ED0253" w:rsidRDefault="004F1D2A" w:rsidP="00516C48">
            <w:pPr>
              <w:pStyle w:val="ABOETabel"/>
              <w:spacing w:after="160" w:line="360" w:lineRule="auto"/>
              <w:rPr>
                <w:b/>
              </w:rPr>
            </w:pPr>
            <w:r w:rsidRPr="00ED0253">
              <w:rPr>
                <w:b/>
              </w:rPr>
              <w:t>Lambert72coördinaten</w:t>
            </w:r>
          </w:p>
          <w:p w14:paraId="1F8F8999" w14:textId="77777777" w:rsidR="004F1D2A" w:rsidRPr="00ED0253" w:rsidRDefault="004F1D2A" w:rsidP="00516C48">
            <w:pPr>
              <w:pStyle w:val="ABOETabel"/>
              <w:spacing w:after="160" w:line="360" w:lineRule="auto"/>
              <w:rPr>
                <w:b/>
              </w:rPr>
            </w:pPr>
            <w:r w:rsidRPr="00ED0253">
              <w:rPr>
                <w:b/>
              </w:rPr>
              <w:t>(EPSG:31370)</w:t>
            </w:r>
          </w:p>
        </w:tc>
        <w:tc>
          <w:tcPr>
            <w:tcW w:w="5636" w:type="dxa"/>
          </w:tcPr>
          <w:p w14:paraId="609E78B7" w14:textId="77777777" w:rsidR="004F1D2A" w:rsidRPr="005A48A5" w:rsidRDefault="004F1D2A" w:rsidP="00516C48">
            <w:pPr>
              <w:spacing w:after="60"/>
              <w:rPr>
                <w:lang w:val="fr-FR"/>
              </w:rPr>
            </w:pPr>
            <w:r w:rsidRPr="005A48A5">
              <w:rPr>
                <w:lang w:val="fr-FR"/>
              </w:rPr>
              <w:t>x-Min, y-Min 5.67617, 51.0023 : x-Max, y-Max 5.69341, 51.0121</w:t>
            </w:r>
          </w:p>
          <w:p w14:paraId="3A89DEEB" w14:textId="77777777" w:rsidR="004F1D2A" w:rsidRPr="005A48A5" w:rsidRDefault="004F1D2A" w:rsidP="00516C48">
            <w:pPr>
              <w:spacing w:line="360" w:lineRule="auto"/>
              <w:rPr>
                <w:lang w:val="fr-FR"/>
              </w:rPr>
            </w:pPr>
            <w:r w:rsidRPr="005A48A5">
              <w:rPr>
                <w:lang w:val="fr-FR"/>
              </w:rPr>
              <w:t>x-Min, y-Min 5.68226,50.9989 : x-Max, y-Max 5.70454,51.0066</w:t>
            </w:r>
          </w:p>
        </w:tc>
      </w:tr>
      <w:tr w:rsidR="004F1D2A" w:rsidRPr="006111BE" w14:paraId="3B9C8899" w14:textId="77777777" w:rsidTr="00516C48">
        <w:trPr>
          <w:trHeight w:val="385"/>
        </w:trPr>
        <w:tc>
          <w:tcPr>
            <w:tcW w:w="2858" w:type="dxa"/>
          </w:tcPr>
          <w:p w14:paraId="0097F463" w14:textId="77777777" w:rsidR="004F1D2A" w:rsidRPr="00F977AD" w:rsidRDefault="004F1D2A" w:rsidP="00516C48">
            <w:pPr>
              <w:pStyle w:val="ABOETabel"/>
              <w:spacing w:after="160" w:line="360" w:lineRule="auto"/>
              <w:rPr>
                <w:b/>
              </w:rPr>
            </w:pPr>
            <w:r w:rsidRPr="00F977AD">
              <w:rPr>
                <w:b/>
              </w:rPr>
              <w:t>Kadaster</w:t>
            </w:r>
          </w:p>
        </w:tc>
        <w:tc>
          <w:tcPr>
            <w:tcW w:w="5636" w:type="dxa"/>
          </w:tcPr>
          <w:p w14:paraId="608724D2" w14:textId="77777777" w:rsidR="004F1D2A" w:rsidRPr="005E4C6B" w:rsidRDefault="004F1D2A" w:rsidP="00516C48">
            <w:pPr>
              <w:spacing w:line="360" w:lineRule="auto"/>
            </w:pPr>
          </w:p>
        </w:tc>
      </w:tr>
      <w:tr w:rsidR="004F1D2A" w:rsidRPr="00AB39F5" w14:paraId="3E6D68F0" w14:textId="77777777" w:rsidTr="00516C48">
        <w:trPr>
          <w:trHeight w:val="385"/>
        </w:trPr>
        <w:tc>
          <w:tcPr>
            <w:tcW w:w="2858" w:type="dxa"/>
          </w:tcPr>
          <w:p w14:paraId="7F3121A1" w14:textId="77777777" w:rsidR="004F1D2A" w:rsidRDefault="004F1D2A" w:rsidP="004F1D2A">
            <w:pPr>
              <w:pStyle w:val="ABOETabel"/>
              <w:numPr>
                <w:ilvl w:val="0"/>
                <w:numId w:val="32"/>
              </w:numPr>
              <w:spacing w:after="160" w:line="360" w:lineRule="auto"/>
            </w:pPr>
            <w:r>
              <w:t>Gemeente:</w:t>
            </w:r>
          </w:p>
        </w:tc>
        <w:tc>
          <w:tcPr>
            <w:tcW w:w="5636" w:type="dxa"/>
          </w:tcPr>
          <w:p w14:paraId="1AE42BB4" w14:textId="77777777" w:rsidR="004F1D2A" w:rsidRPr="0050201B" w:rsidRDefault="004F1D2A" w:rsidP="00516C48">
            <w:pPr>
              <w:spacing w:line="360" w:lineRule="auto"/>
            </w:pPr>
            <w:r w:rsidRPr="0048147A">
              <w:t>Maasmechelen</w:t>
            </w:r>
          </w:p>
        </w:tc>
      </w:tr>
      <w:tr w:rsidR="004F1D2A" w:rsidRPr="00C97426" w14:paraId="6138B59C" w14:textId="77777777" w:rsidTr="00516C48">
        <w:trPr>
          <w:trHeight w:val="385"/>
        </w:trPr>
        <w:tc>
          <w:tcPr>
            <w:tcW w:w="2858" w:type="dxa"/>
          </w:tcPr>
          <w:p w14:paraId="065FA325" w14:textId="77777777" w:rsidR="004F1D2A" w:rsidRDefault="004F1D2A" w:rsidP="004F1D2A">
            <w:pPr>
              <w:pStyle w:val="ABOETabel"/>
              <w:numPr>
                <w:ilvl w:val="0"/>
                <w:numId w:val="32"/>
              </w:numPr>
              <w:spacing w:after="160" w:line="360" w:lineRule="auto"/>
            </w:pPr>
            <w:r>
              <w:t>Afdeling:</w:t>
            </w:r>
          </w:p>
        </w:tc>
        <w:tc>
          <w:tcPr>
            <w:tcW w:w="5636" w:type="dxa"/>
          </w:tcPr>
          <w:p w14:paraId="1E0281C2" w14:textId="77777777" w:rsidR="004F1D2A" w:rsidRPr="0034596D" w:rsidRDefault="004F1D2A" w:rsidP="00516C48">
            <w:pPr>
              <w:spacing w:line="360" w:lineRule="auto"/>
            </w:pPr>
            <w:r w:rsidRPr="00CE5CC4">
              <w:t>5</w:t>
            </w:r>
          </w:p>
        </w:tc>
      </w:tr>
      <w:tr w:rsidR="004F1D2A" w:rsidRPr="00C97426" w14:paraId="6FED0CDA" w14:textId="77777777" w:rsidTr="00516C48">
        <w:trPr>
          <w:trHeight w:val="385"/>
        </w:trPr>
        <w:tc>
          <w:tcPr>
            <w:tcW w:w="2858" w:type="dxa"/>
          </w:tcPr>
          <w:p w14:paraId="579BFC1C" w14:textId="77777777" w:rsidR="004F1D2A" w:rsidRDefault="004F1D2A" w:rsidP="004F1D2A">
            <w:pPr>
              <w:pStyle w:val="ABOETabel"/>
              <w:numPr>
                <w:ilvl w:val="0"/>
                <w:numId w:val="32"/>
              </w:numPr>
              <w:spacing w:after="160" w:line="360" w:lineRule="auto"/>
            </w:pPr>
            <w:r>
              <w:t>Sectie:</w:t>
            </w:r>
          </w:p>
        </w:tc>
        <w:tc>
          <w:tcPr>
            <w:tcW w:w="5636" w:type="dxa"/>
          </w:tcPr>
          <w:p w14:paraId="1623A13B" w14:textId="77777777" w:rsidR="004F1D2A" w:rsidRPr="00B56084" w:rsidRDefault="004F1D2A" w:rsidP="00516C48">
            <w:pPr>
              <w:spacing w:line="360" w:lineRule="auto"/>
            </w:pPr>
          </w:p>
        </w:tc>
      </w:tr>
      <w:tr w:rsidR="004F1D2A" w:rsidRPr="00432A0D" w14:paraId="7EB4189B" w14:textId="77777777" w:rsidTr="00516C48">
        <w:trPr>
          <w:trHeight w:val="446"/>
        </w:trPr>
        <w:tc>
          <w:tcPr>
            <w:tcW w:w="2858" w:type="dxa"/>
          </w:tcPr>
          <w:p w14:paraId="7412FEC7" w14:textId="77777777" w:rsidR="004F1D2A" w:rsidRPr="0060004A" w:rsidRDefault="004F1D2A" w:rsidP="004F1D2A">
            <w:pPr>
              <w:pStyle w:val="ABOETabel"/>
              <w:numPr>
                <w:ilvl w:val="0"/>
                <w:numId w:val="32"/>
              </w:numPr>
              <w:spacing w:after="160" w:line="360" w:lineRule="auto"/>
            </w:pPr>
            <w:r w:rsidRPr="0060004A">
              <w:t>Percelen:</w:t>
            </w:r>
          </w:p>
        </w:tc>
        <w:tc>
          <w:tcPr>
            <w:tcW w:w="5636" w:type="dxa"/>
          </w:tcPr>
          <w:p w14:paraId="17C5149A" w14:textId="77777777" w:rsidR="004F1D2A" w:rsidRPr="00B56084" w:rsidRDefault="004F1D2A" w:rsidP="00516C48">
            <w:pPr>
              <w:spacing w:line="360" w:lineRule="auto"/>
            </w:pPr>
            <w:r>
              <w:t>268H, 268G, 268E, 268F, 268L, 268M, 268N, 269K, 269L, 269B, 269C,269E, 269B2, 269Z, 269X, 269V, 269S, 268P, 269R, 268R, 268D, 292E</w:t>
            </w:r>
          </w:p>
        </w:tc>
      </w:tr>
      <w:tr w:rsidR="004F1D2A" w:rsidRPr="00C97426" w14:paraId="371EB823" w14:textId="77777777" w:rsidTr="00516C48">
        <w:trPr>
          <w:trHeight w:val="385"/>
        </w:trPr>
        <w:tc>
          <w:tcPr>
            <w:tcW w:w="2858" w:type="dxa"/>
          </w:tcPr>
          <w:p w14:paraId="5E20E925" w14:textId="77777777" w:rsidR="004F1D2A" w:rsidRPr="00F977AD" w:rsidRDefault="004F1D2A" w:rsidP="00516C48">
            <w:pPr>
              <w:pStyle w:val="ABOETabel"/>
              <w:spacing w:after="160" w:line="360" w:lineRule="auto"/>
              <w:rPr>
                <w:b/>
              </w:rPr>
            </w:pPr>
            <w:r w:rsidRPr="00F977AD">
              <w:rPr>
                <w:b/>
              </w:rPr>
              <w:t>Onderzoekstermijn</w:t>
            </w:r>
          </w:p>
        </w:tc>
        <w:tc>
          <w:tcPr>
            <w:tcW w:w="5636" w:type="dxa"/>
          </w:tcPr>
          <w:p w14:paraId="2F9D0D94" w14:textId="77777777" w:rsidR="004F1D2A" w:rsidRDefault="004F1D2A" w:rsidP="00516C48">
            <w:pPr>
              <w:pStyle w:val="ABOE"/>
              <w:spacing w:line="360" w:lineRule="auto"/>
            </w:pPr>
            <w:r>
              <w:t>Februari–maart 2018</w:t>
            </w:r>
          </w:p>
        </w:tc>
      </w:tr>
    </w:tbl>
    <w:p w14:paraId="257723B5" w14:textId="77777777" w:rsidR="00685B93" w:rsidRPr="000347C3" w:rsidRDefault="00685B93" w:rsidP="00685B93">
      <w:pPr>
        <w:pStyle w:val="ABOE"/>
      </w:pPr>
    </w:p>
    <w:p w14:paraId="7DEA3891" w14:textId="77777777" w:rsidR="00F5334F" w:rsidRDefault="00F5334F">
      <w:pPr>
        <w:spacing w:after="200" w:line="276" w:lineRule="auto"/>
        <w:rPr>
          <w:rFonts w:ascii="Corbel" w:eastAsiaTheme="majorEastAsia" w:hAnsi="Corbel" w:cstheme="minorHAnsi"/>
          <w:b/>
          <w:bCs/>
          <w:smallCaps/>
          <w:kern w:val="28"/>
          <w:sz w:val="28"/>
          <w:szCs w:val="28"/>
          <w:lang w:val="nl-NL" w:eastAsia="nl-NL"/>
        </w:rPr>
      </w:pPr>
      <w:bookmarkStart w:id="6" w:name="_Toc498326626"/>
      <w:r>
        <w:br w:type="page"/>
      </w:r>
    </w:p>
    <w:p w14:paraId="66A19E4F" w14:textId="06A83447" w:rsidR="00685B93" w:rsidRDefault="00685B93" w:rsidP="00685B93">
      <w:pPr>
        <w:pStyle w:val="ABOEKop2"/>
        <w:numPr>
          <w:ilvl w:val="2"/>
          <w:numId w:val="31"/>
        </w:numPr>
      </w:pPr>
      <w:bookmarkStart w:id="7" w:name="_Toc530750808"/>
      <w:r>
        <w:lastRenderedPageBreak/>
        <w:t>Locatie en omschrijving van de werken</w:t>
      </w:r>
      <w:bookmarkEnd w:id="6"/>
      <w:bookmarkEnd w:id="7"/>
    </w:p>
    <w:p w14:paraId="2EF802D4" w14:textId="1AE72510" w:rsidR="004F1D2A" w:rsidRDefault="004F1D2A" w:rsidP="004F1D2A">
      <w:pPr>
        <w:jc w:val="both"/>
      </w:pPr>
      <w:bookmarkStart w:id="8" w:name="_Toc501616769"/>
      <w:r>
        <w:rPr>
          <w:lang w:eastAsia="nl-NL"/>
        </w:rPr>
        <w:t>De</w:t>
      </w:r>
      <w:r w:rsidRPr="006046A1">
        <w:rPr>
          <w:lang w:eastAsia="nl-NL"/>
        </w:rPr>
        <w:t xml:space="preserve"> archeologienota</w:t>
      </w:r>
      <w:r>
        <w:rPr>
          <w:lang w:eastAsia="nl-NL"/>
        </w:rPr>
        <w:t xml:space="preserve"> opgesteld</w:t>
      </w:r>
      <w:r w:rsidRPr="006046A1">
        <w:rPr>
          <w:lang w:eastAsia="nl-NL"/>
        </w:rPr>
        <w:t xml:space="preserve"> in </w:t>
      </w:r>
      <w:r>
        <w:rPr>
          <w:lang w:eastAsia="nl-NL"/>
        </w:rPr>
        <w:t>het kader</w:t>
      </w:r>
      <w:r w:rsidRPr="006046A1">
        <w:rPr>
          <w:lang w:eastAsia="nl-NL"/>
        </w:rPr>
        <w:t xml:space="preserve"> van </w:t>
      </w:r>
      <w:r>
        <w:rPr>
          <w:lang w:eastAsia="nl-NL"/>
        </w:rPr>
        <w:t>een grootschalig bouwdossier voor de realisatie van het toekomstig vakantiedomein</w:t>
      </w:r>
      <w:r w:rsidRPr="006046A1">
        <w:rPr>
          <w:lang w:eastAsia="nl-NL"/>
        </w:rPr>
        <w:t xml:space="preserve"> </w:t>
      </w:r>
      <w:r>
        <w:rPr>
          <w:lang w:eastAsia="nl-NL"/>
        </w:rPr>
        <w:t xml:space="preserve">Terhills </w:t>
      </w:r>
      <w:r w:rsidRPr="006046A1">
        <w:rPr>
          <w:lang w:eastAsia="nl-NL"/>
        </w:rPr>
        <w:t>te</w:t>
      </w:r>
      <w:r>
        <w:rPr>
          <w:lang w:eastAsia="nl-NL"/>
        </w:rPr>
        <w:t xml:space="preserve"> Dilsem-Stokkem</w:t>
      </w:r>
      <w:r w:rsidRPr="006046A1">
        <w:rPr>
          <w:lang w:eastAsia="nl-NL"/>
        </w:rPr>
        <w:t xml:space="preserve"> </w:t>
      </w:r>
      <w:r>
        <w:rPr>
          <w:lang w:eastAsia="nl-NL"/>
        </w:rPr>
        <w:t>in de provincie Limburg gaf aan dat het bodemarchief grotendeels wordt bedr</w:t>
      </w:r>
      <w:r w:rsidR="00516C48">
        <w:rPr>
          <w:lang w:eastAsia="nl-NL"/>
        </w:rPr>
        <w:t>eigd door de geplande graafwerk</w:t>
      </w:r>
      <w:r>
        <w:rPr>
          <w:lang w:eastAsia="nl-NL"/>
        </w:rPr>
        <w:t>en</w:t>
      </w:r>
      <w:r w:rsidRPr="006046A1">
        <w:rPr>
          <w:lang w:eastAsia="nl-NL"/>
        </w:rPr>
        <w:t>.</w:t>
      </w:r>
      <w:r>
        <w:rPr>
          <w:lang w:eastAsia="nl-NL"/>
        </w:rPr>
        <w:t xml:space="preserve"> </w:t>
      </w:r>
      <w:r w:rsidRPr="00A61098">
        <w:rPr>
          <w:lang w:eastAsia="nl-NL"/>
        </w:rPr>
        <w:t xml:space="preserve">Het betreft een totale oppervlakte van ca </w:t>
      </w:r>
      <w:r>
        <w:rPr>
          <w:lang w:eastAsia="nl-NL"/>
        </w:rPr>
        <w:t>40 ha.</w:t>
      </w:r>
    </w:p>
    <w:p w14:paraId="7B915914" w14:textId="4ED408EA" w:rsidR="004F1D2A" w:rsidRPr="006046A1" w:rsidRDefault="00516C48" w:rsidP="004F1D2A">
      <w:pPr>
        <w:jc w:val="both"/>
      </w:pPr>
      <w:r>
        <w:rPr>
          <w:lang w:eastAsia="nl-NL"/>
        </w:rPr>
        <w:t>Er wordt in het onderzoeksgebied de realisatie van een vakantiepark gepland, inclusief een aantal wegen, c. 250 bungalows en een meanderende bosrivier. Afhankelijk van de bestemming varieert de bodemingreep. Zo houden de wegen een bodemverstoring in van c. 50cm-MV opbouw (excl. 50cm verdichting), de bungalows een bodemverstoring in van c. 100cm-MV (excl. 50cm verdichting) en de bosrivier een bodemverstoring van c. 200 tot 750cm-MV (excl. 50cm verdichting). De diepte van de bosrivier hangt nauw samen met het bodempeil van de grindplas ten zuidwesten van het onderzoeksgebied. Deze bedraagt c. 36.30m TAW. Daar de topografie van het onderzoeksgebied lokaal sterk kan variëren, varieert ook de bodemingreep van deze rivier sterk. Het landschap wordt gekenmerkt door langgerekte verhevenheden met een overwegend zuidwest-noordoostoriëntatie. Hiertussen bevinden zich kleine dalen als ook depressies. De bodemingreep is het grootst op deze plaatsen waar de geplande rivier de verhevenheden zal snijden en het laagst in de lager gelegen delen van het landschap</w:t>
      </w:r>
      <w:r w:rsidR="004F1D2A" w:rsidRPr="00A61098">
        <w:t>.</w:t>
      </w:r>
    </w:p>
    <w:p w14:paraId="68737EE5" w14:textId="77777777" w:rsidR="00685B93" w:rsidRDefault="00685B93" w:rsidP="00685B93">
      <w:pPr>
        <w:pStyle w:val="ABOEKop2"/>
        <w:numPr>
          <w:ilvl w:val="2"/>
          <w:numId w:val="31"/>
        </w:numPr>
      </w:pPr>
      <w:bookmarkStart w:id="9" w:name="_Toc498326627"/>
      <w:bookmarkStart w:id="10" w:name="_Toc530750809"/>
      <w:bookmarkEnd w:id="8"/>
      <w:r>
        <w:t>Stand van zaken inzake archeologische evaluatie</w:t>
      </w:r>
      <w:bookmarkEnd w:id="9"/>
      <w:bookmarkEnd w:id="10"/>
    </w:p>
    <w:p w14:paraId="7EA54A3D" w14:textId="119C11CC" w:rsidR="004F1D2A" w:rsidRDefault="00516C48" w:rsidP="004F1D2A">
      <w:pPr>
        <w:pStyle w:val="ABOE"/>
        <w:jc w:val="both"/>
      </w:pPr>
      <w:r>
        <w:t>De</w:t>
      </w:r>
      <w:r w:rsidR="004F1D2A" w:rsidRPr="003E2802">
        <w:t xml:space="preserve"> </w:t>
      </w:r>
      <w:r w:rsidR="004F1D2A">
        <w:t>archeologienota suggereerde een hoge</w:t>
      </w:r>
      <w:r w:rsidR="004F1D2A" w:rsidRPr="003E2802">
        <w:t xml:space="preserve"> </w:t>
      </w:r>
      <w:r w:rsidR="004F1D2A">
        <w:t>kans</w:t>
      </w:r>
      <w:r w:rsidR="004F1D2A" w:rsidRPr="003E2802">
        <w:t xml:space="preserve"> om </w:t>
      </w:r>
      <w:r w:rsidR="004F1D2A">
        <w:t xml:space="preserve">het aantreffen van </w:t>
      </w:r>
      <w:r w:rsidR="004F1D2A" w:rsidRPr="009133FC">
        <w:rPr>
          <w:i/>
        </w:rPr>
        <w:t>in-situ</w:t>
      </w:r>
      <w:r w:rsidR="004F1D2A">
        <w:t xml:space="preserve"> </w:t>
      </w:r>
      <w:r w:rsidR="004F1D2A" w:rsidRPr="003E2802">
        <w:t>arche</w:t>
      </w:r>
      <w:r w:rsidR="004F1D2A">
        <w:t>ologische resten uit de steentijd</w:t>
      </w:r>
      <w:r w:rsidR="004F1D2A" w:rsidRPr="003E2802">
        <w:t>.</w:t>
      </w:r>
      <w:r w:rsidR="004F1D2A">
        <w:t xml:space="preserve"> H</w:t>
      </w:r>
      <w:r w:rsidR="004F1D2A" w:rsidRPr="003E2802">
        <w:t xml:space="preserve">et </w:t>
      </w:r>
      <w:r>
        <w:t>onderzoeksgebied omvat namelijk hoger en lager gelegen zones. Bovendien werd tijdens het landschappelijk booronderzoek een kleiige depressie aangetroffen, waarin water stagneert.</w:t>
      </w:r>
      <w:r w:rsidR="00A92002">
        <w:t xml:space="preserve"> </w:t>
      </w:r>
      <w:r w:rsidR="004F1D2A">
        <w:t>Deze landschappelijk</w:t>
      </w:r>
      <w:r w:rsidR="004F1D2A" w:rsidRPr="003E2802">
        <w:t xml:space="preserve"> </w:t>
      </w:r>
      <w:r w:rsidR="004F1D2A">
        <w:t>situatie</w:t>
      </w:r>
      <w:r w:rsidR="004F1D2A" w:rsidRPr="003E2802">
        <w:t xml:space="preserve"> was een</w:t>
      </w:r>
      <w:r w:rsidR="004F1D2A">
        <w:t xml:space="preserve"> aantrekkingspool voor bewoning</w:t>
      </w:r>
      <w:r w:rsidR="004F1D2A" w:rsidRPr="003E2802">
        <w:t xml:space="preserve">. In de omgeving zijn </w:t>
      </w:r>
      <w:r w:rsidR="004F1D2A">
        <w:t xml:space="preserve">tevens </w:t>
      </w:r>
      <w:r w:rsidR="004F1D2A" w:rsidRPr="003E2802">
        <w:t>verschillende archeologische vindplaatsen gekend</w:t>
      </w:r>
      <w:r w:rsidR="004F1D2A">
        <w:t xml:space="preserve"> in een gelijkaardige landschappelijke situatie. Het betreft resten uit</w:t>
      </w:r>
      <w:r w:rsidR="004F1D2A" w:rsidRPr="003E2802">
        <w:t xml:space="preserve"> </w:t>
      </w:r>
      <w:r w:rsidR="004F1D2A">
        <w:t>de steentijd</w:t>
      </w:r>
      <w:r w:rsidR="004F1D2A" w:rsidRPr="003E2802">
        <w:t>. Voor het terrein zelf zijn</w:t>
      </w:r>
      <w:r w:rsidR="00A92002">
        <w:t xml:space="preserve"> er</w:t>
      </w:r>
      <w:r w:rsidR="004F1D2A" w:rsidRPr="003E2802">
        <w:t xml:space="preserve"> </w:t>
      </w:r>
      <w:r w:rsidR="004F1D2A">
        <w:t>thans</w:t>
      </w:r>
      <w:r w:rsidR="004F1D2A" w:rsidRPr="003E2802">
        <w:t xml:space="preserve"> geen meldingen van archeologisch erfgoed gekend. </w:t>
      </w:r>
      <w:r w:rsidR="004F1D2A">
        <w:t>Het</w:t>
      </w:r>
      <w:r w:rsidR="004F1D2A" w:rsidRPr="003E2802">
        <w:t xml:space="preserve"> bleef</w:t>
      </w:r>
      <w:r w:rsidR="004F1D2A">
        <w:t xml:space="preserve"> verder </w:t>
      </w:r>
      <w:r w:rsidR="004F1D2A" w:rsidRPr="003E2802">
        <w:t xml:space="preserve">onbebouwd </w:t>
      </w:r>
      <w:r w:rsidR="004F1D2A">
        <w:t>sinds minstens de tweede helft van de 18</w:t>
      </w:r>
      <w:r w:rsidR="004F1D2A" w:rsidRPr="0003213F">
        <w:rPr>
          <w:vertAlign w:val="superscript"/>
        </w:rPr>
        <w:t>de</w:t>
      </w:r>
      <w:r w:rsidR="004F1D2A">
        <w:t xml:space="preserve"> eeuw. Landschappelijk booronderzoek wees </w:t>
      </w:r>
      <w:r w:rsidR="00A92002">
        <w:t>ook</w:t>
      </w:r>
      <w:r w:rsidR="004F1D2A">
        <w:t xml:space="preserve"> uit dat de </w:t>
      </w:r>
      <w:r w:rsidR="004F1D2A" w:rsidRPr="003E2802">
        <w:t>bodemopbouw</w:t>
      </w:r>
      <w:r w:rsidR="004F1D2A">
        <w:t xml:space="preserve"> </w:t>
      </w:r>
      <w:r w:rsidR="00A92002">
        <w:t xml:space="preserve">grotendeels </w:t>
      </w:r>
      <w:r w:rsidR="004F1D2A" w:rsidRPr="003E2802">
        <w:t>inta</w:t>
      </w:r>
      <w:r w:rsidR="004F1D2A">
        <w:t>ct</w:t>
      </w:r>
      <w:r w:rsidR="004F1D2A" w:rsidRPr="003E2802">
        <w:t xml:space="preserve"> </w:t>
      </w:r>
      <w:r w:rsidR="004F1D2A">
        <w:t xml:space="preserve">is, waardoor een eventuele archeologische archief </w:t>
      </w:r>
      <w:r w:rsidR="00A92002">
        <w:t xml:space="preserve">eveneens </w:t>
      </w:r>
      <w:r w:rsidR="004F1D2A">
        <w:t>intact kan zijn</w:t>
      </w:r>
      <w:r w:rsidR="004F1D2A" w:rsidRPr="003E2802">
        <w:t>.</w:t>
      </w:r>
      <w:r w:rsidR="004F1D2A">
        <w:t xml:space="preserve"> </w:t>
      </w:r>
      <w:r w:rsidR="00A92002">
        <w:rPr>
          <w:lang w:val="nl-NL"/>
        </w:rPr>
        <w:t xml:space="preserve">Door de mineraalarme eigenheid van deze bodems wordt het aantreffen van archeologische erfgoedwaarden die verband houden met landbouwgemeenschappen lager ingeschat. </w:t>
      </w:r>
      <w:r w:rsidR="004F1D2A">
        <w:t xml:space="preserve">Het landschappelijk booronderzoek gaf </w:t>
      </w:r>
      <w:r w:rsidR="00A92002">
        <w:t>daarnaast ook</w:t>
      </w:r>
      <w:r w:rsidR="004F1D2A">
        <w:t xml:space="preserve"> aan dat er zich </w:t>
      </w:r>
      <w:r w:rsidR="00A92002">
        <w:t>begraven bodems bevinden ter hoogte van het onderzoeksgebied, waaronder de Usselo-paleobodem, die reeds met steentijdsites kon worden geassocieerd</w:t>
      </w:r>
      <w:r w:rsidR="004F1D2A">
        <w:t>.</w:t>
      </w:r>
      <w:r w:rsidR="00A92002" w:rsidRPr="00A92002">
        <w:rPr>
          <w:lang w:val="nl-NL"/>
        </w:rPr>
        <w:t xml:space="preserve"> </w:t>
      </w:r>
    </w:p>
    <w:p w14:paraId="6E1124B7" w14:textId="55BE36A0" w:rsidR="004F1D2A" w:rsidRDefault="004F1D2A" w:rsidP="004F1D2A">
      <w:pPr>
        <w:pStyle w:val="ABOE"/>
        <w:jc w:val="both"/>
      </w:pPr>
      <w:r>
        <w:t>Er werd</w:t>
      </w:r>
      <w:r w:rsidRPr="003E2802">
        <w:t xml:space="preserve"> geconcludeerd worden dat de verwachting om archeologische resten aan te treffen op het terrein hoog is gezien het duidelijke archeologisch potent</w:t>
      </w:r>
      <w:r>
        <w:t xml:space="preserve">ieel en de beperkte verstoring. </w:t>
      </w:r>
      <w:r w:rsidRPr="00C1100B">
        <w:t xml:space="preserve">Er </w:t>
      </w:r>
      <w:r>
        <w:t xml:space="preserve">werd </w:t>
      </w:r>
      <w:r w:rsidR="00A92002">
        <w:t>bijgevolg</w:t>
      </w:r>
      <w:r w:rsidRPr="00C1100B">
        <w:t xml:space="preserve"> bijkomend vooronderzoek </w:t>
      </w:r>
      <w:r w:rsidR="00A92002">
        <w:t>aanbevolen</w:t>
      </w:r>
      <w:r w:rsidRPr="00C1100B">
        <w:t xml:space="preserve"> </w:t>
      </w:r>
      <w:r>
        <w:t xml:space="preserve">in de vorm van archeologisch </w:t>
      </w:r>
      <w:r w:rsidR="00A92002">
        <w:t>booronderzoek</w:t>
      </w:r>
      <w:r w:rsidRPr="00C1100B">
        <w:t>.</w:t>
      </w:r>
      <w:r w:rsidR="00A92002">
        <w:rPr>
          <w:lang w:val="nl-NL" w:eastAsia="nl-NL"/>
        </w:rPr>
        <w:t xml:space="preserve"> Zowel v</w:t>
      </w:r>
      <w:r w:rsidRPr="0098662B">
        <w:rPr>
          <w:lang w:val="nl-NL" w:eastAsia="nl-NL"/>
        </w:rPr>
        <w:t xml:space="preserve">erkennend </w:t>
      </w:r>
      <w:r w:rsidR="00A92002">
        <w:rPr>
          <w:lang w:val="nl-NL" w:eastAsia="nl-NL"/>
        </w:rPr>
        <w:t>als</w:t>
      </w:r>
      <w:r>
        <w:rPr>
          <w:lang w:val="nl-NL" w:eastAsia="nl-NL"/>
        </w:rPr>
        <w:t xml:space="preserve"> waarderend</w:t>
      </w:r>
      <w:r w:rsidRPr="0098662B">
        <w:rPr>
          <w:lang w:val="nl-NL" w:eastAsia="nl-NL"/>
        </w:rPr>
        <w:t xml:space="preserve"> archeologisch booronderzoek zijn </w:t>
      </w:r>
      <w:r w:rsidR="00A92002">
        <w:rPr>
          <w:lang w:val="nl-NL" w:eastAsia="nl-NL"/>
        </w:rPr>
        <w:t>goed</w:t>
      </w:r>
      <w:r>
        <w:rPr>
          <w:lang w:val="nl-NL" w:eastAsia="nl-NL"/>
        </w:rPr>
        <w:t xml:space="preserve"> </w:t>
      </w:r>
      <w:r w:rsidRPr="0098662B">
        <w:rPr>
          <w:lang w:val="nl-NL" w:eastAsia="nl-NL"/>
        </w:rPr>
        <w:t xml:space="preserve">geschikte </w:t>
      </w:r>
      <w:r>
        <w:rPr>
          <w:lang w:val="nl-NL" w:eastAsia="nl-NL"/>
        </w:rPr>
        <w:t>onderzoeks</w:t>
      </w:r>
      <w:r w:rsidR="00A92002">
        <w:rPr>
          <w:lang w:val="nl-NL" w:eastAsia="nl-NL"/>
        </w:rPr>
        <w:t>-</w:t>
      </w:r>
      <w:r w:rsidRPr="0098662B">
        <w:rPr>
          <w:lang w:val="nl-NL" w:eastAsia="nl-NL"/>
        </w:rPr>
        <w:t xml:space="preserve">strategieën voor het opsporen </w:t>
      </w:r>
      <w:r>
        <w:rPr>
          <w:lang w:val="nl-NL" w:eastAsia="nl-NL"/>
        </w:rPr>
        <w:t xml:space="preserve">en het evalueren </w:t>
      </w:r>
      <w:r w:rsidRPr="0098662B">
        <w:rPr>
          <w:lang w:val="nl-NL" w:eastAsia="nl-NL"/>
        </w:rPr>
        <w:t>van steentijdsites.</w:t>
      </w:r>
      <w:r>
        <w:rPr>
          <w:lang w:val="nl-NL" w:eastAsia="nl-NL"/>
        </w:rPr>
        <w:t xml:space="preserve"> </w:t>
      </w:r>
      <w:r w:rsidR="00A92002">
        <w:rPr>
          <w:lang w:val="nl-NL" w:eastAsia="nl-NL"/>
        </w:rPr>
        <w:t>Verder vormt e</w:t>
      </w:r>
      <w:r w:rsidRPr="00396C67">
        <w:t xml:space="preserve">en systematisch booronderzoek en het uitzeven van de boorkernen </w:t>
      </w:r>
      <w:r>
        <w:t>(</w:t>
      </w:r>
      <w:r w:rsidRPr="00396C67">
        <w:t>maximale maaswijdte 2mm</w:t>
      </w:r>
      <w:r>
        <w:t>)</w:t>
      </w:r>
      <w:r w:rsidRPr="00396C67">
        <w:t xml:space="preserve"> een geschikte manier om inzicht te krijgen op de eventuele aanwezigheid van prehistoris</w:t>
      </w:r>
      <w:r>
        <w:t xml:space="preserve">che vindplaatsen </w:t>
      </w:r>
      <w:r w:rsidR="00A92002">
        <w:t>ter hoogte van het onderzoeksgebied</w:t>
      </w:r>
      <w:r>
        <w:t>.</w:t>
      </w:r>
    </w:p>
    <w:p w14:paraId="0EF92210" w14:textId="2DF6E4F7" w:rsidR="004F1D2A" w:rsidRDefault="004F1D2A" w:rsidP="004F1D2A">
      <w:pPr>
        <w:pStyle w:val="ABOE"/>
        <w:jc w:val="both"/>
        <w:rPr>
          <w:lang w:val="nl-NL"/>
        </w:rPr>
      </w:pPr>
      <w:r>
        <w:rPr>
          <w:lang w:val="nl-NL"/>
        </w:rPr>
        <w:t xml:space="preserve">Er werd in totaal wordt een gebied van ca. </w:t>
      </w:r>
      <w:r w:rsidRPr="00437DE8">
        <w:rPr>
          <w:lang w:val="nl-NL"/>
        </w:rPr>
        <w:t>141.950m²</w:t>
      </w:r>
      <w:r>
        <w:rPr>
          <w:lang w:val="nl-NL"/>
        </w:rPr>
        <w:t xml:space="preserve"> afgebakend. De overige delen van het terrein werden voor deze stap in het onderzoekstraject niet weerhouden. De bovengenoemde oppervlakte is verdeeld over </w:t>
      </w:r>
      <w:r w:rsidR="00974844">
        <w:rPr>
          <w:lang w:val="nl-NL"/>
        </w:rPr>
        <w:t>dri</w:t>
      </w:r>
      <w:bookmarkStart w:id="11" w:name="_GoBack"/>
      <w:bookmarkEnd w:id="11"/>
      <w:r w:rsidR="009136AB">
        <w:rPr>
          <w:lang w:val="nl-NL"/>
        </w:rPr>
        <w:t>e</w:t>
      </w:r>
      <w:r>
        <w:rPr>
          <w:lang w:val="nl-NL"/>
        </w:rPr>
        <w:t xml:space="preserve"> grote zones, meer bepaald de westelijke zone, de centrale en oostelijke zone en een noordoostelijke zone. </w:t>
      </w:r>
    </w:p>
    <w:p w14:paraId="069C6F52" w14:textId="1780B2B3" w:rsidR="004F1D2A" w:rsidRDefault="004F1D2A" w:rsidP="004F1D2A">
      <w:pPr>
        <w:pStyle w:val="ABOE"/>
        <w:numPr>
          <w:ilvl w:val="0"/>
          <w:numId w:val="37"/>
        </w:numPr>
        <w:jc w:val="both"/>
        <w:rPr>
          <w:lang w:val="nl-NL"/>
        </w:rPr>
      </w:pPr>
      <w:r>
        <w:rPr>
          <w:lang w:val="nl-NL"/>
        </w:rPr>
        <w:lastRenderedPageBreak/>
        <w:t xml:space="preserve">De </w:t>
      </w:r>
      <w:r w:rsidRPr="004157D8">
        <w:rPr>
          <w:b/>
          <w:lang w:val="nl-NL"/>
        </w:rPr>
        <w:t>westelijk zone</w:t>
      </w:r>
      <w:r>
        <w:rPr>
          <w:lang w:val="nl-NL"/>
        </w:rPr>
        <w:t xml:space="preserve"> bevindt zich in een hoger gelegen deel van het landschap. De natuurlijke bodemopbouw suggereert een oud duinenlandschap bestaande uit zandgronden met een humus- en/of ijzerrijke Podzol B-horizont die lokaal niet afgedekt zijn. </w:t>
      </w:r>
    </w:p>
    <w:p w14:paraId="3A675669" w14:textId="2235174C" w:rsidR="004F1D2A" w:rsidRDefault="004F1D2A" w:rsidP="004F1D2A">
      <w:pPr>
        <w:pStyle w:val="ABOE"/>
        <w:numPr>
          <w:ilvl w:val="0"/>
          <w:numId w:val="37"/>
        </w:numPr>
        <w:jc w:val="both"/>
        <w:rPr>
          <w:lang w:val="nl-NL"/>
        </w:rPr>
      </w:pPr>
      <w:r>
        <w:rPr>
          <w:lang w:val="nl-NL"/>
        </w:rPr>
        <w:t xml:space="preserve">De </w:t>
      </w:r>
      <w:r w:rsidRPr="004157D8">
        <w:rPr>
          <w:b/>
          <w:lang w:val="nl-NL"/>
        </w:rPr>
        <w:t>centrale en oostelijke zone</w:t>
      </w:r>
      <w:r>
        <w:rPr>
          <w:lang w:val="nl-NL"/>
        </w:rPr>
        <w:t xml:space="preserve"> wordt gekenmerkt door zuidwest-georiënteerde verhogingen in het landschap. </w:t>
      </w:r>
      <w:r w:rsidR="00A92002">
        <w:rPr>
          <w:lang w:val="nl-NL"/>
        </w:rPr>
        <w:t>De natuurlijke bodemopbouw suggereert eveneens een oud duinenlandschap bestaande uit zandgronden met een humus- en/of ijzerrijke Podzol B-horizont die lokaal niet afgedekt zijn. De</w:t>
      </w:r>
      <w:r>
        <w:rPr>
          <w:lang w:val="nl-NL"/>
        </w:rPr>
        <w:t xml:space="preserve"> bodemprofielen </w:t>
      </w:r>
      <w:r w:rsidR="00A92002">
        <w:rPr>
          <w:lang w:val="nl-NL"/>
        </w:rPr>
        <w:t xml:space="preserve">verkeren verder in </w:t>
      </w:r>
      <w:r>
        <w:rPr>
          <w:lang w:val="nl-NL"/>
        </w:rPr>
        <w:t xml:space="preserve">een matige tot goede bewaringstoestand. Deze zone omvat bovendien de relicten van een Usselo-bodem (boringen B91, B175 en B219), die </w:t>
      </w:r>
      <w:r w:rsidR="00A92002">
        <w:rPr>
          <w:lang w:val="nl-NL"/>
        </w:rPr>
        <w:t>vaak</w:t>
      </w:r>
      <w:r>
        <w:rPr>
          <w:lang w:val="nl-NL"/>
        </w:rPr>
        <w:t xml:space="preserve"> worden geassocieerd met steentijdsites van het laatpaleolithicum tot mesolithicum. Deze </w:t>
      </w:r>
      <w:r w:rsidR="00A92002">
        <w:rPr>
          <w:lang w:val="nl-NL"/>
        </w:rPr>
        <w:t xml:space="preserve">zone omvat </w:t>
      </w:r>
      <w:r>
        <w:rPr>
          <w:lang w:val="nl-NL"/>
        </w:rPr>
        <w:t xml:space="preserve">echter </w:t>
      </w:r>
      <w:r w:rsidR="00A92002">
        <w:rPr>
          <w:lang w:val="nl-NL"/>
        </w:rPr>
        <w:t>ook</w:t>
      </w:r>
      <w:r>
        <w:rPr>
          <w:lang w:val="nl-NL"/>
        </w:rPr>
        <w:t xml:space="preserve"> een concentratie van boringen met een m</w:t>
      </w:r>
      <w:r w:rsidR="00A92002">
        <w:rPr>
          <w:lang w:val="nl-NL"/>
        </w:rPr>
        <w:t xml:space="preserve">inder goed bewaarde bodemopbouw. Deze boringen worden gekenmerkt door </w:t>
      </w:r>
      <w:r>
        <w:rPr>
          <w:lang w:val="nl-NL"/>
        </w:rPr>
        <w:t xml:space="preserve">grinden </w:t>
      </w:r>
      <w:r w:rsidR="00A92002">
        <w:rPr>
          <w:lang w:val="nl-NL"/>
        </w:rPr>
        <w:t>op vrij geringe diepte</w:t>
      </w:r>
      <w:r>
        <w:rPr>
          <w:lang w:val="nl-NL"/>
        </w:rPr>
        <w:t xml:space="preserve">. Deze anomalie dient verder te worden onderzocht. </w:t>
      </w:r>
    </w:p>
    <w:p w14:paraId="22BA71ED" w14:textId="77777777" w:rsidR="004F1D2A" w:rsidRDefault="004F1D2A" w:rsidP="004F1D2A">
      <w:pPr>
        <w:pStyle w:val="ABOE"/>
        <w:keepNext/>
        <w:jc w:val="both"/>
      </w:pPr>
      <w:r>
        <w:rPr>
          <w:noProof/>
          <w:lang w:eastAsia="nl-BE"/>
        </w:rPr>
        <w:drawing>
          <wp:inline distT="0" distB="0" distL="0" distR="0" wp14:anchorId="528C2B38" wp14:editId="6662DE28">
            <wp:extent cx="5760720" cy="4067810"/>
            <wp:effectExtent l="19050" t="19050" r="11430" b="2794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Verkennende boringen (algemee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0720" cy="4067810"/>
                    </a:xfrm>
                    <a:prstGeom prst="rect">
                      <a:avLst/>
                    </a:prstGeom>
                    <a:noFill/>
                    <a:ln>
                      <a:solidFill>
                        <a:schemeClr val="tx1"/>
                      </a:solidFill>
                    </a:ln>
                  </pic:spPr>
                </pic:pic>
              </a:graphicData>
            </a:graphic>
          </wp:inline>
        </w:drawing>
      </w:r>
    </w:p>
    <w:p w14:paraId="65B144DF" w14:textId="77777777" w:rsidR="004F1D2A" w:rsidRPr="008C4EE3" w:rsidRDefault="004F1D2A" w:rsidP="004F1D2A">
      <w:pPr>
        <w:pStyle w:val="Caption"/>
        <w:jc w:val="both"/>
        <w:rPr>
          <w:lang w:val="nl-NL" w:eastAsia="nl-NL"/>
        </w:rPr>
      </w:pPr>
      <w:bookmarkStart w:id="12" w:name="_Toc500247589"/>
      <w:bookmarkStart w:id="13" w:name="_Toc506459111"/>
      <w:bookmarkStart w:id="14" w:name="_Toc513012581"/>
      <w:r w:rsidRPr="00396C67">
        <w:t xml:space="preserve">Figuur </w:t>
      </w:r>
      <w:r>
        <w:fldChar w:fldCharType="begin"/>
      </w:r>
      <w:r w:rsidRPr="00396C67">
        <w:instrText xml:space="preserve"> SEQ Figuur \* ARABIC </w:instrText>
      </w:r>
      <w:r>
        <w:fldChar w:fldCharType="separate"/>
      </w:r>
      <w:r>
        <w:rPr>
          <w:noProof/>
        </w:rPr>
        <w:t>1</w:t>
      </w:r>
      <w:r>
        <w:rPr>
          <w:noProof/>
        </w:rPr>
        <w:fldChar w:fldCharType="end"/>
      </w:r>
      <w:r>
        <w:t>: Boorplan verkennend</w:t>
      </w:r>
      <w:r w:rsidRPr="00396C67">
        <w:t xml:space="preserve"> archeologisch </w:t>
      </w:r>
      <w:r>
        <w:t>booronderzoek</w:t>
      </w:r>
      <w:r w:rsidRPr="00396C67">
        <w:t xml:space="preserve"> </w:t>
      </w:r>
      <w:r>
        <w:t>in het programma van maatregelen</w:t>
      </w:r>
      <w:bookmarkEnd w:id="12"/>
      <w:r>
        <w:t>.</w:t>
      </w:r>
      <w:bookmarkEnd w:id="13"/>
      <w:bookmarkEnd w:id="14"/>
    </w:p>
    <w:p w14:paraId="5CAC0C8E" w14:textId="77777777" w:rsidR="004F1D2A" w:rsidRDefault="004F1D2A" w:rsidP="004F1D2A">
      <w:pPr>
        <w:pStyle w:val="ABOE"/>
        <w:jc w:val="both"/>
        <w:rPr>
          <w:lang w:val="nl-NL" w:eastAsia="nl-NL"/>
        </w:rPr>
      </w:pPr>
    </w:p>
    <w:p w14:paraId="2A7A8331" w14:textId="6800B825" w:rsidR="00284302" w:rsidRPr="004F1D2A" w:rsidRDefault="00284302" w:rsidP="00284302">
      <w:pPr>
        <w:pStyle w:val="ABOE"/>
        <w:jc w:val="both"/>
        <w:rPr>
          <w:lang w:val="nl-NL" w:eastAsia="nl-NL"/>
        </w:rPr>
      </w:pPr>
    </w:p>
    <w:p w14:paraId="3A524D91" w14:textId="77777777" w:rsidR="00CF725F" w:rsidRDefault="00CF725F" w:rsidP="00CF725F">
      <w:pPr>
        <w:pStyle w:val="ABOE"/>
        <w:jc w:val="both"/>
        <w:rPr>
          <w:lang w:val="nl-NL" w:eastAsia="nl-NL"/>
        </w:rPr>
      </w:pPr>
    </w:p>
    <w:p w14:paraId="62229F24" w14:textId="5E121137" w:rsidR="00685B93" w:rsidRPr="004764C1" w:rsidRDefault="00685B93" w:rsidP="00F5334F">
      <w:pPr>
        <w:spacing w:after="0"/>
        <w:jc w:val="both"/>
        <w:rPr>
          <w:rFonts w:ascii="Calibri" w:hAnsi="Calibri"/>
          <w:lang w:eastAsia="nl-NL"/>
        </w:rPr>
      </w:pPr>
    </w:p>
    <w:p w14:paraId="76FFF768" w14:textId="77777777" w:rsidR="00284302" w:rsidRDefault="00284302">
      <w:pPr>
        <w:spacing w:after="200" w:line="276" w:lineRule="auto"/>
        <w:rPr>
          <w:rFonts w:ascii="Corbel" w:hAnsi="Corbel"/>
          <w:smallCaps/>
          <w:sz w:val="40"/>
          <w:szCs w:val="40"/>
        </w:rPr>
      </w:pPr>
      <w:r>
        <w:br w:type="page"/>
      </w:r>
    </w:p>
    <w:p w14:paraId="129C6040" w14:textId="60D2C97A" w:rsidR="00767304" w:rsidRDefault="00266F00" w:rsidP="00767304">
      <w:pPr>
        <w:pStyle w:val="ABOEHOOFDSTUK"/>
      </w:pPr>
      <w:r>
        <w:lastRenderedPageBreak/>
        <w:t>Verkennend archeologisch booronderzoek</w:t>
      </w:r>
    </w:p>
    <w:p w14:paraId="034F8940" w14:textId="77777777" w:rsidR="007A53C6" w:rsidRDefault="007A53C6" w:rsidP="000F2AFD">
      <w:pPr>
        <w:pStyle w:val="ABOEKop1NoNumber"/>
      </w:pPr>
      <w:bookmarkStart w:id="15" w:name="_Toc530750810"/>
      <w:r>
        <w:t>Dagrapport n° 1</w:t>
      </w:r>
      <w:bookmarkEnd w:id="15"/>
    </w:p>
    <w:tbl>
      <w:tblPr>
        <w:tblStyle w:val="ABOETABELSTIJL"/>
        <w:tblW w:w="0" w:type="auto"/>
        <w:tblLook w:val="0480" w:firstRow="0" w:lastRow="0" w:firstColumn="1" w:lastColumn="0" w:noHBand="0" w:noVBand="1"/>
      </w:tblPr>
      <w:tblGrid>
        <w:gridCol w:w="1560"/>
        <w:gridCol w:w="2475"/>
        <w:gridCol w:w="1869"/>
        <w:gridCol w:w="2873"/>
      </w:tblGrid>
      <w:tr w:rsidR="00CE5586" w14:paraId="421523B3" w14:textId="77777777" w:rsidTr="004D778C">
        <w:tc>
          <w:tcPr>
            <w:tcW w:w="1560" w:type="dxa"/>
          </w:tcPr>
          <w:p w14:paraId="548A8C07" w14:textId="77777777" w:rsidR="00CE5586" w:rsidRDefault="00CE5586" w:rsidP="004D778C">
            <w:pPr>
              <w:pStyle w:val="ABOE"/>
              <w:spacing w:after="0" w:line="276" w:lineRule="auto"/>
            </w:pPr>
            <w:r w:rsidRPr="00AE5C26">
              <w:rPr>
                <w:b/>
              </w:rPr>
              <w:t>Dag</w:t>
            </w:r>
          </w:p>
        </w:tc>
        <w:tc>
          <w:tcPr>
            <w:tcW w:w="2475" w:type="dxa"/>
          </w:tcPr>
          <w:p w14:paraId="622ACCCC" w14:textId="7925614A" w:rsidR="00CE5586" w:rsidRDefault="00CE5586" w:rsidP="004D778C">
            <w:pPr>
              <w:pStyle w:val="ABOE"/>
              <w:spacing w:after="0" w:line="276" w:lineRule="auto"/>
            </w:pPr>
            <w:r>
              <w:t>19/02/2018</w:t>
            </w:r>
          </w:p>
        </w:tc>
        <w:tc>
          <w:tcPr>
            <w:tcW w:w="1869" w:type="dxa"/>
          </w:tcPr>
          <w:p w14:paraId="1EFF894D" w14:textId="77777777" w:rsidR="00CE5586" w:rsidRDefault="00CE5586" w:rsidP="004D778C">
            <w:pPr>
              <w:pStyle w:val="ABOE"/>
              <w:spacing w:after="0" w:line="276" w:lineRule="auto"/>
            </w:pPr>
            <w:r w:rsidRPr="00C86872">
              <w:rPr>
                <w:b/>
              </w:rPr>
              <w:t>Erkend archeoloog</w:t>
            </w:r>
          </w:p>
        </w:tc>
        <w:tc>
          <w:tcPr>
            <w:tcW w:w="2873" w:type="dxa"/>
          </w:tcPr>
          <w:p w14:paraId="4C43049F" w14:textId="77777777" w:rsidR="00CE5586" w:rsidRDefault="00CE5586" w:rsidP="004D778C">
            <w:pPr>
              <w:pStyle w:val="ABOE"/>
              <w:spacing w:after="0" w:line="276" w:lineRule="auto"/>
            </w:pPr>
            <w:r>
              <w:t>ABO nv</w:t>
            </w:r>
          </w:p>
        </w:tc>
      </w:tr>
      <w:tr w:rsidR="00CE5586" w14:paraId="6B7479F4" w14:textId="77777777" w:rsidTr="004D778C">
        <w:tc>
          <w:tcPr>
            <w:tcW w:w="1560" w:type="dxa"/>
          </w:tcPr>
          <w:p w14:paraId="40075EFF" w14:textId="77777777" w:rsidR="00CE5586" w:rsidRDefault="00CE5586" w:rsidP="004D778C">
            <w:pPr>
              <w:pStyle w:val="ABOE"/>
              <w:spacing w:after="0" w:line="276" w:lineRule="auto"/>
            </w:pPr>
            <w:r w:rsidRPr="00F5633B">
              <w:rPr>
                <w:b/>
              </w:rPr>
              <w:t>Weer</w:t>
            </w:r>
          </w:p>
        </w:tc>
        <w:tc>
          <w:tcPr>
            <w:tcW w:w="2475" w:type="dxa"/>
          </w:tcPr>
          <w:p w14:paraId="75D435B9" w14:textId="7A8349E8" w:rsidR="00CE5586" w:rsidRDefault="00CE5586" w:rsidP="00CE5586">
            <w:pPr>
              <w:pStyle w:val="ABOE"/>
              <w:spacing w:after="0" w:line="276" w:lineRule="auto"/>
            </w:pPr>
            <w:r>
              <w:t>Droog; bewolkt; 3°C</w:t>
            </w:r>
          </w:p>
        </w:tc>
        <w:tc>
          <w:tcPr>
            <w:tcW w:w="1869" w:type="dxa"/>
          </w:tcPr>
          <w:p w14:paraId="691DF949" w14:textId="77777777" w:rsidR="00CE5586" w:rsidRDefault="00CE5586" w:rsidP="004D778C">
            <w:pPr>
              <w:pStyle w:val="ABOE"/>
              <w:spacing w:after="0" w:line="276" w:lineRule="auto"/>
            </w:pPr>
            <w:r w:rsidRPr="00AE5C26">
              <w:rPr>
                <w:b/>
              </w:rPr>
              <w:t>Onderaannemers</w:t>
            </w:r>
          </w:p>
        </w:tc>
        <w:tc>
          <w:tcPr>
            <w:tcW w:w="2873" w:type="dxa"/>
          </w:tcPr>
          <w:p w14:paraId="3DF141C2" w14:textId="77777777" w:rsidR="00CE5586" w:rsidRDefault="00CE5586" w:rsidP="004D778C">
            <w:pPr>
              <w:pStyle w:val="ABOE"/>
              <w:spacing w:after="0" w:line="276" w:lineRule="auto"/>
            </w:pPr>
            <w:r>
              <w:t>Geosonda NV</w:t>
            </w:r>
          </w:p>
        </w:tc>
      </w:tr>
      <w:tr w:rsidR="00CE5586" w14:paraId="4AD69723" w14:textId="77777777" w:rsidTr="004D778C">
        <w:tc>
          <w:tcPr>
            <w:tcW w:w="1560" w:type="dxa"/>
          </w:tcPr>
          <w:p w14:paraId="6E77749B" w14:textId="77777777" w:rsidR="00CE5586" w:rsidRDefault="00CE5586" w:rsidP="004D778C">
            <w:pPr>
              <w:pStyle w:val="ABOE"/>
              <w:spacing w:after="0" w:line="276" w:lineRule="auto"/>
            </w:pPr>
            <w:r w:rsidRPr="00AE5C26">
              <w:rPr>
                <w:b/>
              </w:rPr>
              <w:t>Projectleider</w:t>
            </w:r>
          </w:p>
        </w:tc>
        <w:tc>
          <w:tcPr>
            <w:tcW w:w="2475" w:type="dxa"/>
          </w:tcPr>
          <w:p w14:paraId="77C15EF5" w14:textId="77777777" w:rsidR="00CE5586" w:rsidRDefault="00CE5586" w:rsidP="004D778C">
            <w:pPr>
              <w:pStyle w:val="ABOE"/>
              <w:spacing w:after="0" w:line="276" w:lineRule="auto"/>
            </w:pPr>
            <w:r>
              <w:t>Léonard, Ine</w:t>
            </w:r>
          </w:p>
        </w:tc>
        <w:tc>
          <w:tcPr>
            <w:tcW w:w="1869" w:type="dxa"/>
          </w:tcPr>
          <w:p w14:paraId="5064D88F" w14:textId="77777777" w:rsidR="00CE5586" w:rsidRDefault="00CE5586" w:rsidP="004D778C">
            <w:pPr>
              <w:pStyle w:val="ABOE"/>
              <w:spacing w:after="0" w:line="276" w:lineRule="auto"/>
            </w:pPr>
            <w:r w:rsidRPr="00AE5C26">
              <w:rPr>
                <w:b/>
              </w:rPr>
              <w:t>Vergunning</w:t>
            </w:r>
            <w:r>
              <w:rPr>
                <w:b/>
              </w:rPr>
              <w:t xml:space="preserve"> n°</w:t>
            </w:r>
          </w:p>
        </w:tc>
        <w:tc>
          <w:tcPr>
            <w:tcW w:w="2873" w:type="dxa"/>
          </w:tcPr>
          <w:p w14:paraId="47D4D405" w14:textId="77777777" w:rsidR="00CE5586" w:rsidRDefault="00CE5586" w:rsidP="004D778C">
            <w:pPr>
              <w:pStyle w:val="ABOE"/>
              <w:spacing w:after="0" w:line="276" w:lineRule="auto"/>
            </w:pPr>
            <w:r w:rsidRPr="0031635D">
              <w:t>OE/ERK/Archeoloog/2017/00167</w:t>
            </w:r>
          </w:p>
        </w:tc>
      </w:tr>
    </w:tbl>
    <w:p w14:paraId="110B260B" w14:textId="2FEE7641" w:rsidR="00C86872" w:rsidRDefault="00B60E80" w:rsidP="00B60E8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C86872" w14:paraId="0CC41FA4" w14:textId="77777777" w:rsidTr="00C86872">
        <w:trPr>
          <w:cnfStyle w:val="100000000000" w:firstRow="1" w:lastRow="0" w:firstColumn="0" w:lastColumn="0" w:oddVBand="0" w:evenVBand="0" w:oddHBand="0" w:evenHBand="0" w:firstRowFirstColumn="0" w:firstRowLastColumn="0" w:lastRowFirstColumn="0" w:lastRowLastColumn="0"/>
        </w:trPr>
        <w:tc>
          <w:tcPr>
            <w:tcW w:w="2925" w:type="dxa"/>
          </w:tcPr>
          <w:p w14:paraId="73BF2406" w14:textId="77777777" w:rsidR="00C86872" w:rsidRDefault="00C86872" w:rsidP="00C86872">
            <w:pPr>
              <w:pStyle w:val="ABOE"/>
              <w:spacing w:after="0" w:line="276" w:lineRule="auto"/>
            </w:pPr>
            <w:r>
              <w:t>Naam</w:t>
            </w:r>
          </w:p>
        </w:tc>
        <w:tc>
          <w:tcPr>
            <w:tcW w:w="2926" w:type="dxa"/>
          </w:tcPr>
          <w:p w14:paraId="06D5E495" w14:textId="77777777" w:rsidR="00C86872" w:rsidRDefault="00C86872" w:rsidP="00C86872">
            <w:pPr>
              <w:pStyle w:val="ABOE"/>
              <w:spacing w:after="0" w:line="276" w:lineRule="auto"/>
            </w:pPr>
            <w:r>
              <w:t>Voornaam</w:t>
            </w:r>
          </w:p>
        </w:tc>
        <w:tc>
          <w:tcPr>
            <w:tcW w:w="2926" w:type="dxa"/>
          </w:tcPr>
          <w:p w14:paraId="56AED8E8" w14:textId="77777777" w:rsidR="00C86872" w:rsidRDefault="00C86872" w:rsidP="00C86872">
            <w:pPr>
              <w:pStyle w:val="ABOE"/>
              <w:spacing w:after="0" w:line="276" w:lineRule="auto"/>
            </w:pPr>
            <w:r>
              <w:t>Functie</w:t>
            </w:r>
          </w:p>
        </w:tc>
      </w:tr>
      <w:tr w:rsidR="00C86872" w14:paraId="767BAEF1" w14:textId="77777777" w:rsidTr="00C86872">
        <w:tc>
          <w:tcPr>
            <w:tcW w:w="2925" w:type="dxa"/>
          </w:tcPr>
          <w:p w14:paraId="5AFE8482" w14:textId="208739B5" w:rsidR="00C86872" w:rsidRDefault="004F1D2A" w:rsidP="00C86872">
            <w:pPr>
              <w:pStyle w:val="ABOE"/>
              <w:spacing w:after="0" w:line="276" w:lineRule="auto"/>
            </w:pPr>
            <w:r>
              <w:t>Bruynseels</w:t>
            </w:r>
          </w:p>
        </w:tc>
        <w:tc>
          <w:tcPr>
            <w:tcW w:w="2926" w:type="dxa"/>
          </w:tcPr>
          <w:p w14:paraId="712E5653" w14:textId="7EBD9CFB" w:rsidR="00C86872" w:rsidRDefault="004F1D2A" w:rsidP="00C86872">
            <w:pPr>
              <w:pStyle w:val="ABOE"/>
              <w:spacing w:after="0" w:line="276" w:lineRule="auto"/>
            </w:pPr>
            <w:r>
              <w:t>Stef</w:t>
            </w:r>
          </w:p>
        </w:tc>
        <w:tc>
          <w:tcPr>
            <w:tcW w:w="2926" w:type="dxa"/>
          </w:tcPr>
          <w:p w14:paraId="19B2ABF6" w14:textId="6FEA2149" w:rsidR="00C86872" w:rsidRDefault="00C86872" w:rsidP="004F1D2A">
            <w:pPr>
              <w:pStyle w:val="ABOE"/>
              <w:spacing w:after="0" w:line="276" w:lineRule="auto"/>
            </w:pPr>
            <w:r w:rsidRPr="00C86872">
              <w:t>Boormeester</w:t>
            </w:r>
            <w:r w:rsidR="004F1D2A">
              <w:t>/aardkundige</w:t>
            </w:r>
          </w:p>
        </w:tc>
      </w:tr>
      <w:tr w:rsidR="00C86872" w14:paraId="53119879" w14:textId="77777777" w:rsidTr="00C86872">
        <w:tc>
          <w:tcPr>
            <w:tcW w:w="2925" w:type="dxa"/>
          </w:tcPr>
          <w:p w14:paraId="01F344B2" w14:textId="4B3C4D48" w:rsidR="00C86872" w:rsidRPr="00C86872" w:rsidRDefault="004F1D2A" w:rsidP="00C86872">
            <w:pPr>
              <w:pStyle w:val="ABOE"/>
              <w:spacing w:after="0" w:line="276" w:lineRule="auto"/>
            </w:pPr>
            <w:r>
              <w:t>Boons</w:t>
            </w:r>
          </w:p>
        </w:tc>
        <w:tc>
          <w:tcPr>
            <w:tcW w:w="2926" w:type="dxa"/>
          </w:tcPr>
          <w:p w14:paraId="6C9F1EED" w14:textId="636DA5FC" w:rsidR="00C86872" w:rsidRPr="00C86872" w:rsidRDefault="004F1D2A" w:rsidP="00C86872">
            <w:pPr>
              <w:pStyle w:val="ABOE"/>
              <w:spacing w:after="0" w:line="276" w:lineRule="auto"/>
            </w:pPr>
            <w:r>
              <w:t>Jonas</w:t>
            </w:r>
          </w:p>
        </w:tc>
        <w:tc>
          <w:tcPr>
            <w:tcW w:w="2926" w:type="dxa"/>
          </w:tcPr>
          <w:p w14:paraId="2F726821" w14:textId="074DD7BB" w:rsidR="00C86872" w:rsidRPr="00C86872" w:rsidRDefault="004F1D2A" w:rsidP="00C86872">
            <w:pPr>
              <w:pStyle w:val="ABOE"/>
              <w:spacing w:after="0" w:line="276" w:lineRule="auto"/>
            </w:pPr>
            <w:r w:rsidRPr="00C86872">
              <w:t>Boormeester</w:t>
            </w:r>
            <w:r>
              <w:t>/aardkundige</w:t>
            </w:r>
          </w:p>
        </w:tc>
      </w:tr>
      <w:tr w:rsidR="004F1D2A" w14:paraId="5E95FD3B" w14:textId="77777777" w:rsidTr="00C86872">
        <w:tc>
          <w:tcPr>
            <w:tcW w:w="2925" w:type="dxa"/>
          </w:tcPr>
          <w:p w14:paraId="68619AA8" w14:textId="03F865DC" w:rsidR="004F1D2A" w:rsidRPr="00C86872" w:rsidRDefault="009136AB" w:rsidP="00C86872">
            <w:pPr>
              <w:pStyle w:val="ABOE"/>
              <w:spacing w:after="0" w:line="276" w:lineRule="auto"/>
            </w:pPr>
            <w:r>
              <w:t>De Bie</w:t>
            </w:r>
          </w:p>
        </w:tc>
        <w:tc>
          <w:tcPr>
            <w:tcW w:w="2926" w:type="dxa"/>
          </w:tcPr>
          <w:p w14:paraId="03772070" w14:textId="6B684D43" w:rsidR="004F1D2A" w:rsidRPr="00C86872" w:rsidRDefault="009136AB" w:rsidP="00C86872">
            <w:pPr>
              <w:pStyle w:val="ABOE"/>
              <w:spacing w:after="0" w:line="276" w:lineRule="auto"/>
            </w:pPr>
            <w:r>
              <w:t>Steven</w:t>
            </w:r>
          </w:p>
        </w:tc>
        <w:tc>
          <w:tcPr>
            <w:tcW w:w="2926" w:type="dxa"/>
          </w:tcPr>
          <w:p w14:paraId="0C241067" w14:textId="5059CFD7" w:rsidR="004F1D2A" w:rsidRDefault="004F1D2A" w:rsidP="00C86872">
            <w:pPr>
              <w:pStyle w:val="ABOE"/>
              <w:spacing w:after="0" w:line="276" w:lineRule="auto"/>
            </w:pPr>
            <w:r w:rsidRPr="00C86872">
              <w:t>Boormeester</w:t>
            </w:r>
            <w:r>
              <w:t>/aardkundige</w:t>
            </w:r>
          </w:p>
        </w:tc>
      </w:tr>
      <w:tr w:rsidR="00284302" w14:paraId="7C65F30B" w14:textId="77777777" w:rsidTr="00C86872">
        <w:tc>
          <w:tcPr>
            <w:tcW w:w="2925" w:type="dxa"/>
          </w:tcPr>
          <w:p w14:paraId="68CBC8C9" w14:textId="6E29DFC9" w:rsidR="00284302" w:rsidRPr="00C86872" w:rsidRDefault="00284302" w:rsidP="00C86872">
            <w:pPr>
              <w:pStyle w:val="ABOE"/>
              <w:spacing w:after="0" w:line="276" w:lineRule="auto"/>
            </w:pPr>
            <w:r>
              <w:t>Léonard</w:t>
            </w:r>
          </w:p>
        </w:tc>
        <w:tc>
          <w:tcPr>
            <w:tcW w:w="2926" w:type="dxa"/>
          </w:tcPr>
          <w:p w14:paraId="6CE2A6C7" w14:textId="577B0659" w:rsidR="00284302" w:rsidRPr="00C86872" w:rsidRDefault="00284302" w:rsidP="00C86872">
            <w:pPr>
              <w:pStyle w:val="ABOE"/>
              <w:spacing w:after="0" w:line="276" w:lineRule="auto"/>
            </w:pPr>
            <w:r>
              <w:t>Ine</w:t>
            </w:r>
          </w:p>
        </w:tc>
        <w:tc>
          <w:tcPr>
            <w:tcW w:w="2926" w:type="dxa"/>
          </w:tcPr>
          <w:p w14:paraId="4E24FF60" w14:textId="6CEBF8D2" w:rsidR="00284302" w:rsidRDefault="006242B2" w:rsidP="00C86872">
            <w:pPr>
              <w:pStyle w:val="ABOE"/>
              <w:spacing w:after="0" w:line="276" w:lineRule="auto"/>
            </w:pPr>
            <w:r>
              <w:t>Archeoloog-veldwerkleider-materiaalexpert (steentijd)</w:t>
            </w:r>
          </w:p>
        </w:tc>
      </w:tr>
      <w:tr w:rsidR="009136AB" w14:paraId="43D030FD" w14:textId="77777777" w:rsidTr="00C86872">
        <w:tc>
          <w:tcPr>
            <w:tcW w:w="2925" w:type="dxa"/>
          </w:tcPr>
          <w:p w14:paraId="5ABCB601" w14:textId="24F4267D" w:rsidR="009136AB" w:rsidRDefault="009136AB" w:rsidP="00C86872">
            <w:pPr>
              <w:pStyle w:val="ABOE"/>
              <w:spacing w:after="0" w:line="276" w:lineRule="auto"/>
            </w:pPr>
            <w:r>
              <w:t>Moeskops</w:t>
            </w:r>
          </w:p>
        </w:tc>
        <w:tc>
          <w:tcPr>
            <w:tcW w:w="2926" w:type="dxa"/>
          </w:tcPr>
          <w:p w14:paraId="149F258C" w14:textId="45755550" w:rsidR="009136AB" w:rsidRDefault="009136AB" w:rsidP="00C86872">
            <w:pPr>
              <w:pStyle w:val="ABOE"/>
              <w:spacing w:after="0" w:line="276" w:lineRule="auto"/>
            </w:pPr>
            <w:r>
              <w:t>Toon</w:t>
            </w:r>
          </w:p>
        </w:tc>
        <w:tc>
          <w:tcPr>
            <w:tcW w:w="2926" w:type="dxa"/>
          </w:tcPr>
          <w:p w14:paraId="387035E4" w14:textId="4156B7FA" w:rsidR="009136AB" w:rsidRDefault="009136AB" w:rsidP="00C86872">
            <w:pPr>
              <w:pStyle w:val="ABOE"/>
              <w:spacing w:after="0" w:line="276" w:lineRule="auto"/>
            </w:pPr>
            <w:r>
              <w:t>Project manager</w:t>
            </w:r>
          </w:p>
        </w:tc>
      </w:tr>
    </w:tbl>
    <w:p w14:paraId="651335AB" w14:textId="77777777" w:rsidR="00AE5C26" w:rsidRDefault="00AE5C26" w:rsidP="00B60E80">
      <w:pPr>
        <w:pStyle w:val="ABOEKop5"/>
      </w:pPr>
      <w:r>
        <w:t>Activiteiten</w:t>
      </w:r>
    </w:p>
    <w:p w14:paraId="30CF451F" w14:textId="0998D548" w:rsidR="009136AB" w:rsidRDefault="00266F00" w:rsidP="00266F00">
      <w:pPr>
        <w:pStyle w:val="ABOE"/>
        <w:numPr>
          <w:ilvl w:val="6"/>
          <w:numId w:val="41"/>
        </w:numPr>
        <w:spacing w:after="0"/>
      </w:pPr>
      <w:r w:rsidRPr="00266F00">
        <w:rPr>
          <w:u w:val="single"/>
        </w:rPr>
        <w:t>Voormiddag</w:t>
      </w:r>
      <w:r>
        <w:t>: installatie toilet, werfkeet en opslagcontainer</w:t>
      </w:r>
    </w:p>
    <w:p w14:paraId="3615E22C" w14:textId="7042D9CD" w:rsidR="009136AB" w:rsidRDefault="00266F00" w:rsidP="00266F00">
      <w:pPr>
        <w:pStyle w:val="ABOE"/>
        <w:numPr>
          <w:ilvl w:val="6"/>
          <w:numId w:val="41"/>
        </w:numPr>
        <w:spacing w:after="0"/>
      </w:pPr>
      <w:r w:rsidRPr="00266F00">
        <w:rPr>
          <w:u w:val="single"/>
        </w:rPr>
        <w:t>Namiddag</w:t>
      </w:r>
      <w:r>
        <w:t>: droog zeven</w:t>
      </w:r>
      <w:r w:rsidR="009136AB">
        <w:t xml:space="preserve">; </w:t>
      </w:r>
      <w:r>
        <w:t>b</w:t>
      </w:r>
      <w:r w:rsidRPr="00266F00">
        <w:t>oren in het westelijke deel van zone 9</w:t>
      </w:r>
    </w:p>
    <w:p w14:paraId="28F2CEFD" w14:textId="73E96731" w:rsidR="007A53C6" w:rsidRDefault="007A53C6" w:rsidP="00A31CD9">
      <w:pPr>
        <w:pStyle w:val="ABOEKop5"/>
      </w:pPr>
      <w:r>
        <w:t xml:space="preserve">Strategische en praktische keuzes </w:t>
      </w:r>
    </w:p>
    <w:p w14:paraId="6CB2F8A5" w14:textId="77777777" w:rsidR="00B60E80" w:rsidRDefault="009136AB" w:rsidP="009136AB">
      <w:pPr>
        <w:pStyle w:val="ABOE"/>
        <w:jc w:val="both"/>
        <w:rPr>
          <w:lang w:val="nl-NL" w:eastAsia="nl-NL"/>
        </w:rPr>
      </w:pPr>
      <w:r>
        <w:rPr>
          <w:lang w:val="nl-NL" w:eastAsia="nl-NL"/>
        </w:rPr>
        <w:t xml:space="preserve">Er was aanvankelijk gepland om in het meest westelijke deel van het onderzoeksgebied te starten. Deze zone wordt gekenmerkt door een uniforme ondergrond die tevens goed bewaard is. Er kon hier echter niet van start worden gegaan. Er werd voor het uitzetten van de boorpunten een beroep gedaan op een externe landmeter omwille van de dichte bebossing van het onderzoeksgebied. Er was </w:t>
      </w:r>
      <w:r w:rsidR="0023742F">
        <w:rPr>
          <w:lang w:val="nl-NL" w:eastAsia="nl-NL"/>
        </w:rPr>
        <w:t>overeengekomen</w:t>
      </w:r>
      <w:r>
        <w:rPr>
          <w:lang w:val="nl-NL" w:eastAsia="nl-NL"/>
        </w:rPr>
        <w:t xml:space="preserve"> om alle boorpunten uit te zetten vooraleer het archeologisch onderzoek zou aanvangen</w:t>
      </w:r>
      <w:r w:rsidR="0023742F">
        <w:rPr>
          <w:lang w:val="nl-NL" w:eastAsia="nl-NL"/>
        </w:rPr>
        <w:t xml:space="preserve">. Er kon echter worden vastgesteld dat de boorpunten niet volledig waren uitgezet, incl. in zone 1. </w:t>
      </w:r>
    </w:p>
    <w:p w14:paraId="05FB829A" w14:textId="28F9C1D0" w:rsidR="007A53C6" w:rsidRDefault="0023742F" w:rsidP="009136AB">
      <w:pPr>
        <w:pStyle w:val="ABOE"/>
        <w:jc w:val="both"/>
        <w:rPr>
          <w:lang w:val="nl-NL" w:eastAsia="nl-NL"/>
        </w:rPr>
      </w:pPr>
      <w:r>
        <w:rPr>
          <w:lang w:val="nl-NL" w:eastAsia="nl-NL"/>
        </w:rPr>
        <w:t>Er werd daarom beslist om aan te vangen in één van de reeds volledig afgewerkte zones, meer bepaald zone 9. De verwachting voor deze zone was het bodemtype</w:t>
      </w:r>
      <w:r w:rsidR="009136AB" w:rsidRPr="009136AB">
        <w:rPr>
          <w:lang w:val="nl-NL" w:eastAsia="nl-NL"/>
        </w:rPr>
        <w:t xml:space="preserve"> Zaf met goede bewaring</w:t>
      </w:r>
      <w:r>
        <w:rPr>
          <w:lang w:val="nl-NL" w:eastAsia="nl-NL"/>
        </w:rPr>
        <w:t xml:space="preserve"> in het westelijke deel. Dit is tevens een r</w:t>
      </w:r>
      <w:r w:rsidR="009136AB" w:rsidRPr="009136AB">
        <w:rPr>
          <w:lang w:val="nl-NL" w:eastAsia="nl-NL"/>
        </w:rPr>
        <w:t>egio met goed bewaard paleorelief, nl. landduinen</w:t>
      </w:r>
      <w:r>
        <w:rPr>
          <w:lang w:val="nl-NL" w:eastAsia="nl-NL"/>
        </w:rPr>
        <w:t xml:space="preserve">. Ter hoogte van de paden werd </w:t>
      </w:r>
      <w:r w:rsidR="009136AB" w:rsidRPr="009136AB">
        <w:rPr>
          <w:lang w:val="nl-NL" w:eastAsia="nl-NL"/>
        </w:rPr>
        <w:t xml:space="preserve">verstoring </w:t>
      </w:r>
      <w:r>
        <w:rPr>
          <w:lang w:val="nl-NL" w:eastAsia="nl-NL"/>
        </w:rPr>
        <w:t>verwacht</w:t>
      </w:r>
      <w:r w:rsidR="009136AB" w:rsidRPr="009136AB">
        <w:rPr>
          <w:lang w:val="nl-NL" w:eastAsia="nl-NL"/>
        </w:rPr>
        <w:t>.</w:t>
      </w:r>
      <w:r>
        <w:rPr>
          <w:lang w:val="nl-NL" w:eastAsia="nl-NL"/>
        </w:rPr>
        <w:t xml:space="preserve">De boringen werden uitgevoerd tot 100cm-MV. Het betreft hier namelijk een zone waar de ingreep in de bodem beperkt blijft tot lokale verstoring verbonden aan de bungalows, speelplein en wegen. Het </w:t>
      </w:r>
      <w:r w:rsidR="009136AB" w:rsidRPr="009136AB">
        <w:rPr>
          <w:lang w:val="nl-NL" w:eastAsia="nl-NL"/>
        </w:rPr>
        <w:t>westelijke deel van deze zone maakt geen deel uit van het tracé van de bosrivier.</w:t>
      </w:r>
    </w:p>
    <w:p w14:paraId="52DF7BFF" w14:textId="39F9B052" w:rsidR="0023742F" w:rsidRDefault="0023742F" w:rsidP="009136AB">
      <w:pPr>
        <w:pStyle w:val="ABOE"/>
        <w:jc w:val="both"/>
        <w:rPr>
          <w:lang w:val="nl-NL" w:eastAsia="nl-NL"/>
        </w:rPr>
      </w:pPr>
      <w:r>
        <w:rPr>
          <w:lang w:val="nl-NL" w:eastAsia="nl-NL"/>
        </w:rPr>
        <w:t>Er werd noodgedwongen geopteerd voor droog zeven aangezien de natte zeefinstallatie nog niet was geleverd. Droog zeven bleek goed toepasbaar omwille van de grofkorrelige textuur van de ondergrond van de het onderzoeksgebied.</w:t>
      </w:r>
    </w:p>
    <w:p w14:paraId="1CCDF463" w14:textId="77777777" w:rsidR="007A53C6" w:rsidRDefault="007A53C6" w:rsidP="00B60E80">
      <w:pPr>
        <w:pStyle w:val="ABOEKop5"/>
      </w:pPr>
      <w:r>
        <w:t>Voorlopige interpretatie</w:t>
      </w:r>
    </w:p>
    <w:p w14:paraId="42586DB2" w14:textId="44A7995A" w:rsidR="007A53C6" w:rsidRDefault="0023742F" w:rsidP="0006053C">
      <w:pPr>
        <w:pStyle w:val="ABOE"/>
        <w:jc w:val="both"/>
      </w:pPr>
      <w:r>
        <w:rPr>
          <w:lang w:val="nl-NL" w:eastAsia="nl-NL"/>
        </w:rPr>
        <w:t xml:space="preserve">De boringen suggereren goed bewaarde bodemprofielen, die overeenstemmen met de verwachte bodemopbouw. </w:t>
      </w:r>
    </w:p>
    <w:p w14:paraId="55751F6D" w14:textId="77777777" w:rsidR="007A53C6" w:rsidRDefault="007A53C6" w:rsidP="000F2AFD">
      <w:pPr>
        <w:pStyle w:val="ABOEKop1NoNumber"/>
      </w:pPr>
      <w:bookmarkStart w:id="16" w:name="_Toc530750811"/>
      <w:r>
        <w:lastRenderedPageBreak/>
        <w:t>Dagrapport n° 2</w:t>
      </w:r>
      <w:bookmarkEnd w:id="16"/>
    </w:p>
    <w:tbl>
      <w:tblPr>
        <w:tblStyle w:val="ABOETABELSTIJL"/>
        <w:tblW w:w="0" w:type="auto"/>
        <w:tblLook w:val="0480" w:firstRow="0" w:lastRow="0" w:firstColumn="1" w:lastColumn="0" w:noHBand="0" w:noVBand="1"/>
      </w:tblPr>
      <w:tblGrid>
        <w:gridCol w:w="1560"/>
        <w:gridCol w:w="2475"/>
        <w:gridCol w:w="1869"/>
        <w:gridCol w:w="2873"/>
      </w:tblGrid>
      <w:tr w:rsidR="00CE5586" w14:paraId="2049681A" w14:textId="77777777" w:rsidTr="004D778C">
        <w:tc>
          <w:tcPr>
            <w:tcW w:w="1560" w:type="dxa"/>
          </w:tcPr>
          <w:p w14:paraId="48A9D512" w14:textId="77777777" w:rsidR="00CE5586" w:rsidRDefault="00CE5586" w:rsidP="004D778C">
            <w:pPr>
              <w:pStyle w:val="ABOE"/>
              <w:spacing w:after="0" w:line="276" w:lineRule="auto"/>
            </w:pPr>
            <w:r w:rsidRPr="00AE5C26">
              <w:rPr>
                <w:b/>
              </w:rPr>
              <w:t>Dag</w:t>
            </w:r>
          </w:p>
        </w:tc>
        <w:tc>
          <w:tcPr>
            <w:tcW w:w="2475" w:type="dxa"/>
          </w:tcPr>
          <w:p w14:paraId="365FE80F" w14:textId="699F4EE3" w:rsidR="00CE5586" w:rsidRDefault="00CE5586" w:rsidP="004D778C">
            <w:pPr>
              <w:pStyle w:val="ABOE"/>
              <w:spacing w:after="0" w:line="276" w:lineRule="auto"/>
            </w:pPr>
            <w:r>
              <w:t>20/02/2018</w:t>
            </w:r>
          </w:p>
        </w:tc>
        <w:tc>
          <w:tcPr>
            <w:tcW w:w="1869" w:type="dxa"/>
          </w:tcPr>
          <w:p w14:paraId="18565D18" w14:textId="77777777" w:rsidR="00CE5586" w:rsidRDefault="00CE5586" w:rsidP="004D778C">
            <w:pPr>
              <w:pStyle w:val="ABOE"/>
              <w:spacing w:after="0" w:line="276" w:lineRule="auto"/>
            </w:pPr>
            <w:r w:rsidRPr="00C86872">
              <w:rPr>
                <w:b/>
              </w:rPr>
              <w:t>Erkend archeoloog</w:t>
            </w:r>
          </w:p>
        </w:tc>
        <w:tc>
          <w:tcPr>
            <w:tcW w:w="2873" w:type="dxa"/>
          </w:tcPr>
          <w:p w14:paraId="443E2CCC" w14:textId="77777777" w:rsidR="00CE5586" w:rsidRDefault="00CE5586" w:rsidP="004D778C">
            <w:pPr>
              <w:pStyle w:val="ABOE"/>
              <w:spacing w:after="0" w:line="276" w:lineRule="auto"/>
            </w:pPr>
            <w:r>
              <w:t>ABO nv</w:t>
            </w:r>
          </w:p>
        </w:tc>
      </w:tr>
      <w:tr w:rsidR="00CE5586" w14:paraId="149E2AC9" w14:textId="77777777" w:rsidTr="004D778C">
        <w:tc>
          <w:tcPr>
            <w:tcW w:w="1560" w:type="dxa"/>
          </w:tcPr>
          <w:p w14:paraId="3B2B66B1" w14:textId="77777777" w:rsidR="00CE5586" w:rsidRDefault="00CE5586" w:rsidP="004D778C">
            <w:pPr>
              <w:pStyle w:val="ABOE"/>
              <w:spacing w:after="0" w:line="276" w:lineRule="auto"/>
            </w:pPr>
            <w:r w:rsidRPr="00F5633B">
              <w:rPr>
                <w:b/>
              </w:rPr>
              <w:t>Weer</w:t>
            </w:r>
          </w:p>
        </w:tc>
        <w:tc>
          <w:tcPr>
            <w:tcW w:w="2475" w:type="dxa"/>
          </w:tcPr>
          <w:p w14:paraId="0B0F6574" w14:textId="01A650D1" w:rsidR="00CE5586" w:rsidRDefault="00CE5586" w:rsidP="00CE5586">
            <w:pPr>
              <w:pStyle w:val="ABOE"/>
              <w:spacing w:after="0" w:line="276" w:lineRule="auto"/>
            </w:pPr>
            <w:r>
              <w:t>Droog; bewolkt; 1°C</w:t>
            </w:r>
          </w:p>
        </w:tc>
        <w:tc>
          <w:tcPr>
            <w:tcW w:w="1869" w:type="dxa"/>
          </w:tcPr>
          <w:p w14:paraId="68B3BBC0" w14:textId="77777777" w:rsidR="00CE5586" w:rsidRDefault="00CE5586" w:rsidP="004D778C">
            <w:pPr>
              <w:pStyle w:val="ABOE"/>
              <w:spacing w:after="0" w:line="276" w:lineRule="auto"/>
            </w:pPr>
            <w:r w:rsidRPr="00AE5C26">
              <w:rPr>
                <w:b/>
              </w:rPr>
              <w:t>Onderaannemers</w:t>
            </w:r>
          </w:p>
        </w:tc>
        <w:tc>
          <w:tcPr>
            <w:tcW w:w="2873" w:type="dxa"/>
          </w:tcPr>
          <w:p w14:paraId="52369FD2" w14:textId="77777777" w:rsidR="00CE5586" w:rsidRDefault="00CE5586" w:rsidP="004D778C">
            <w:pPr>
              <w:pStyle w:val="ABOE"/>
              <w:spacing w:after="0" w:line="276" w:lineRule="auto"/>
            </w:pPr>
            <w:r>
              <w:t>Geosonda NV</w:t>
            </w:r>
          </w:p>
        </w:tc>
      </w:tr>
      <w:tr w:rsidR="00CE5586" w14:paraId="04194885" w14:textId="77777777" w:rsidTr="004D778C">
        <w:tc>
          <w:tcPr>
            <w:tcW w:w="1560" w:type="dxa"/>
          </w:tcPr>
          <w:p w14:paraId="12DC1F4A" w14:textId="77777777" w:rsidR="00CE5586" w:rsidRDefault="00CE5586" w:rsidP="004D778C">
            <w:pPr>
              <w:pStyle w:val="ABOE"/>
              <w:spacing w:after="0" w:line="276" w:lineRule="auto"/>
            </w:pPr>
            <w:r w:rsidRPr="00AE5C26">
              <w:rPr>
                <w:b/>
              </w:rPr>
              <w:t>Projectleider</w:t>
            </w:r>
          </w:p>
        </w:tc>
        <w:tc>
          <w:tcPr>
            <w:tcW w:w="2475" w:type="dxa"/>
          </w:tcPr>
          <w:p w14:paraId="21A90B30" w14:textId="77777777" w:rsidR="00CE5586" w:rsidRDefault="00CE5586" w:rsidP="004D778C">
            <w:pPr>
              <w:pStyle w:val="ABOE"/>
              <w:spacing w:after="0" w:line="276" w:lineRule="auto"/>
            </w:pPr>
            <w:r>
              <w:t>Léonard, Ine</w:t>
            </w:r>
          </w:p>
        </w:tc>
        <w:tc>
          <w:tcPr>
            <w:tcW w:w="1869" w:type="dxa"/>
          </w:tcPr>
          <w:p w14:paraId="6D1EF7D7" w14:textId="77777777" w:rsidR="00CE5586" w:rsidRDefault="00CE5586" w:rsidP="004D778C">
            <w:pPr>
              <w:pStyle w:val="ABOE"/>
              <w:spacing w:after="0" w:line="276" w:lineRule="auto"/>
            </w:pPr>
            <w:r w:rsidRPr="00AE5C26">
              <w:rPr>
                <w:b/>
              </w:rPr>
              <w:t>Vergunning</w:t>
            </w:r>
            <w:r>
              <w:rPr>
                <w:b/>
              </w:rPr>
              <w:t xml:space="preserve"> n°</w:t>
            </w:r>
          </w:p>
        </w:tc>
        <w:tc>
          <w:tcPr>
            <w:tcW w:w="2873" w:type="dxa"/>
          </w:tcPr>
          <w:p w14:paraId="5816F747" w14:textId="77777777" w:rsidR="00CE5586" w:rsidRDefault="00CE5586" w:rsidP="004D778C">
            <w:pPr>
              <w:pStyle w:val="ABOE"/>
              <w:spacing w:after="0" w:line="276" w:lineRule="auto"/>
            </w:pPr>
            <w:r w:rsidRPr="0031635D">
              <w:t>OE/ERK/Archeoloog/2017/00167</w:t>
            </w:r>
          </w:p>
        </w:tc>
      </w:tr>
    </w:tbl>
    <w:p w14:paraId="440C6549" w14:textId="732F7824" w:rsidR="004F1D2A" w:rsidRDefault="00B60E80" w:rsidP="00B60E8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4F1D2A" w14:paraId="133EA1AC" w14:textId="77777777" w:rsidTr="00516C48">
        <w:trPr>
          <w:cnfStyle w:val="100000000000" w:firstRow="1" w:lastRow="0" w:firstColumn="0" w:lastColumn="0" w:oddVBand="0" w:evenVBand="0" w:oddHBand="0" w:evenHBand="0" w:firstRowFirstColumn="0" w:firstRowLastColumn="0" w:lastRowFirstColumn="0" w:lastRowLastColumn="0"/>
        </w:trPr>
        <w:tc>
          <w:tcPr>
            <w:tcW w:w="2925" w:type="dxa"/>
          </w:tcPr>
          <w:p w14:paraId="2A968626" w14:textId="77777777" w:rsidR="004F1D2A" w:rsidRDefault="004F1D2A" w:rsidP="00516C48">
            <w:pPr>
              <w:pStyle w:val="ABOE"/>
              <w:spacing w:after="0" w:line="276" w:lineRule="auto"/>
            </w:pPr>
            <w:r>
              <w:t>Naam</w:t>
            </w:r>
          </w:p>
        </w:tc>
        <w:tc>
          <w:tcPr>
            <w:tcW w:w="2926" w:type="dxa"/>
          </w:tcPr>
          <w:p w14:paraId="6BA53778" w14:textId="77777777" w:rsidR="004F1D2A" w:rsidRDefault="004F1D2A" w:rsidP="00516C48">
            <w:pPr>
              <w:pStyle w:val="ABOE"/>
              <w:spacing w:after="0" w:line="276" w:lineRule="auto"/>
            </w:pPr>
            <w:r>
              <w:t>Voornaam</w:t>
            </w:r>
          </w:p>
        </w:tc>
        <w:tc>
          <w:tcPr>
            <w:tcW w:w="2926" w:type="dxa"/>
          </w:tcPr>
          <w:p w14:paraId="3C4DE45D" w14:textId="77777777" w:rsidR="004F1D2A" w:rsidRDefault="004F1D2A" w:rsidP="00516C48">
            <w:pPr>
              <w:pStyle w:val="ABOE"/>
              <w:spacing w:after="0" w:line="276" w:lineRule="auto"/>
            </w:pPr>
            <w:r>
              <w:t>Functie</w:t>
            </w:r>
          </w:p>
        </w:tc>
      </w:tr>
      <w:tr w:rsidR="004F1D2A" w14:paraId="71CBCC3F" w14:textId="77777777" w:rsidTr="00516C48">
        <w:tc>
          <w:tcPr>
            <w:tcW w:w="2925" w:type="dxa"/>
          </w:tcPr>
          <w:p w14:paraId="64CD0DD0" w14:textId="77777777" w:rsidR="004F1D2A" w:rsidRDefault="004F1D2A" w:rsidP="00516C48">
            <w:pPr>
              <w:pStyle w:val="ABOE"/>
              <w:spacing w:after="0" w:line="276" w:lineRule="auto"/>
            </w:pPr>
            <w:r>
              <w:t>Bruynseels</w:t>
            </w:r>
          </w:p>
        </w:tc>
        <w:tc>
          <w:tcPr>
            <w:tcW w:w="2926" w:type="dxa"/>
          </w:tcPr>
          <w:p w14:paraId="2997C599" w14:textId="77777777" w:rsidR="004F1D2A" w:rsidRDefault="004F1D2A" w:rsidP="00516C48">
            <w:pPr>
              <w:pStyle w:val="ABOE"/>
              <w:spacing w:after="0" w:line="276" w:lineRule="auto"/>
            </w:pPr>
            <w:r>
              <w:t>Stef</w:t>
            </w:r>
          </w:p>
        </w:tc>
        <w:tc>
          <w:tcPr>
            <w:tcW w:w="2926" w:type="dxa"/>
          </w:tcPr>
          <w:p w14:paraId="3E843AAD" w14:textId="77777777" w:rsidR="004F1D2A" w:rsidRDefault="004F1D2A" w:rsidP="00516C48">
            <w:pPr>
              <w:pStyle w:val="ABOE"/>
              <w:spacing w:after="0" w:line="276" w:lineRule="auto"/>
            </w:pPr>
            <w:r w:rsidRPr="00C86872">
              <w:t>Boormeester</w:t>
            </w:r>
            <w:r>
              <w:t>/aardkundige</w:t>
            </w:r>
          </w:p>
        </w:tc>
      </w:tr>
      <w:tr w:rsidR="004F1D2A" w14:paraId="2DA35F22" w14:textId="77777777" w:rsidTr="00516C48">
        <w:tc>
          <w:tcPr>
            <w:tcW w:w="2925" w:type="dxa"/>
          </w:tcPr>
          <w:p w14:paraId="32677F14" w14:textId="77777777" w:rsidR="004F1D2A" w:rsidRPr="00C86872" w:rsidRDefault="004F1D2A" w:rsidP="00516C48">
            <w:pPr>
              <w:pStyle w:val="ABOE"/>
              <w:spacing w:after="0" w:line="276" w:lineRule="auto"/>
            </w:pPr>
            <w:r>
              <w:t>Boons</w:t>
            </w:r>
          </w:p>
        </w:tc>
        <w:tc>
          <w:tcPr>
            <w:tcW w:w="2926" w:type="dxa"/>
          </w:tcPr>
          <w:p w14:paraId="4782F536" w14:textId="77777777" w:rsidR="004F1D2A" w:rsidRPr="00C86872" w:rsidRDefault="004F1D2A" w:rsidP="00516C48">
            <w:pPr>
              <w:pStyle w:val="ABOE"/>
              <w:spacing w:after="0" w:line="276" w:lineRule="auto"/>
            </w:pPr>
            <w:r>
              <w:t>Jonas</w:t>
            </w:r>
          </w:p>
        </w:tc>
        <w:tc>
          <w:tcPr>
            <w:tcW w:w="2926" w:type="dxa"/>
          </w:tcPr>
          <w:p w14:paraId="0605F562" w14:textId="77777777" w:rsidR="004F1D2A" w:rsidRPr="00C86872" w:rsidRDefault="004F1D2A" w:rsidP="00516C48">
            <w:pPr>
              <w:pStyle w:val="ABOE"/>
              <w:spacing w:after="0" w:line="276" w:lineRule="auto"/>
            </w:pPr>
            <w:r w:rsidRPr="00C86872">
              <w:t>Boormeester</w:t>
            </w:r>
            <w:r>
              <w:t>/aardkundige</w:t>
            </w:r>
          </w:p>
        </w:tc>
      </w:tr>
      <w:tr w:rsidR="004F1D2A" w14:paraId="5708689E" w14:textId="77777777" w:rsidTr="00516C48">
        <w:tc>
          <w:tcPr>
            <w:tcW w:w="2925" w:type="dxa"/>
          </w:tcPr>
          <w:p w14:paraId="6F856D78" w14:textId="2C28C247" w:rsidR="004F1D2A" w:rsidRPr="00C86872" w:rsidRDefault="00347500" w:rsidP="00516C48">
            <w:pPr>
              <w:pStyle w:val="ABOE"/>
              <w:spacing w:after="0" w:line="276" w:lineRule="auto"/>
            </w:pPr>
            <w:r>
              <w:t>De Bie</w:t>
            </w:r>
          </w:p>
        </w:tc>
        <w:tc>
          <w:tcPr>
            <w:tcW w:w="2926" w:type="dxa"/>
          </w:tcPr>
          <w:p w14:paraId="6CC597CA" w14:textId="32B1F4A3" w:rsidR="004F1D2A" w:rsidRPr="00C86872" w:rsidRDefault="00347500" w:rsidP="00516C48">
            <w:pPr>
              <w:pStyle w:val="ABOE"/>
              <w:spacing w:after="0" w:line="276" w:lineRule="auto"/>
            </w:pPr>
            <w:r>
              <w:t>Steven</w:t>
            </w:r>
          </w:p>
        </w:tc>
        <w:tc>
          <w:tcPr>
            <w:tcW w:w="2926" w:type="dxa"/>
          </w:tcPr>
          <w:p w14:paraId="735D22AE" w14:textId="77777777" w:rsidR="004F1D2A" w:rsidRDefault="004F1D2A" w:rsidP="00516C48">
            <w:pPr>
              <w:pStyle w:val="ABOE"/>
              <w:spacing w:after="0" w:line="276" w:lineRule="auto"/>
            </w:pPr>
            <w:r w:rsidRPr="00C86872">
              <w:t>Boormeester</w:t>
            </w:r>
            <w:r>
              <w:t>/aardkundige</w:t>
            </w:r>
          </w:p>
        </w:tc>
      </w:tr>
      <w:tr w:rsidR="004F1D2A" w14:paraId="3F978091" w14:textId="77777777" w:rsidTr="00516C48">
        <w:tc>
          <w:tcPr>
            <w:tcW w:w="2925" w:type="dxa"/>
          </w:tcPr>
          <w:p w14:paraId="78A25587" w14:textId="77777777" w:rsidR="004F1D2A" w:rsidRPr="00C86872" w:rsidRDefault="004F1D2A" w:rsidP="00516C48">
            <w:pPr>
              <w:pStyle w:val="ABOE"/>
              <w:spacing w:after="0" w:line="276" w:lineRule="auto"/>
            </w:pPr>
            <w:r>
              <w:t>Léonard</w:t>
            </w:r>
          </w:p>
        </w:tc>
        <w:tc>
          <w:tcPr>
            <w:tcW w:w="2926" w:type="dxa"/>
          </w:tcPr>
          <w:p w14:paraId="06B81DF9" w14:textId="77777777" w:rsidR="004F1D2A" w:rsidRPr="00C86872" w:rsidRDefault="004F1D2A" w:rsidP="00516C48">
            <w:pPr>
              <w:pStyle w:val="ABOE"/>
              <w:spacing w:after="0" w:line="276" w:lineRule="auto"/>
            </w:pPr>
            <w:r>
              <w:t>Ine</w:t>
            </w:r>
          </w:p>
        </w:tc>
        <w:tc>
          <w:tcPr>
            <w:tcW w:w="2926" w:type="dxa"/>
          </w:tcPr>
          <w:p w14:paraId="60628BBB" w14:textId="57AE80EF" w:rsidR="004F1D2A" w:rsidRDefault="006242B2" w:rsidP="00516C48">
            <w:pPr>
              <w:pStyle w:val="ABOE"/>
              <w:spacing w:after="0" w:line="276" w:lineRule="auto"/>
            </w:pPr>
            <w:r>
              <w:t>Archeoloog-veldwerkleider-materiaalexpert (steentijd)</w:t>
            </w:r>
          </w:p>
        </w:tc>
      </w:tr>
    </w:tbl>
    <w:p w14:paraId="322C0947" w14:textId="77777777" w:rsidR="004F1D2A" w:rsidRDefault="004F1D2A" w:rsidP="00B60E80">
      <w:pPr>
        <w:pStyle w:val="ABOEKop5"/>
      </w:pPr>
      <w:r>
        <w:t>Activiteiten</w:t>
      </w:r>
    </w:p>
    <w:p w14:paraId="5E6CB106" w14:textId="77777777" w:rsidR="004F1D2A" w:rsidRDefault="004F1D2A" w:rsidP="00266F00">
      <w:pPr>
        <w:pStyle w:val="ABOE"/>
        <w:numPr>
          <w:ilvl w:val="0"/>
          <w:numId w:val="40"/>
        </w:numPr>
        <w:pBdr>
          <w:bar w:val="single" w:sz="4" w:color="auto"/>
        </w:pBdr>
        <w:spacing w:after="0"/>
      </w:pPr>
      <w:r w:rsidRPr="004F1D2A">
        <w:rPr>
          <w:u w:val="single"/>
        </w:rPr>
        <w:t>Voormiddag</w:t>
      </w:r>
      <w:r>
        <w:t>: installatie werffaciliteiten; briefing/startvergadering met alle veldwerkactoren.</w:t>
      </w:r>
    </w:p>
    <w:p w14:paraId="0AD010EB" w14:textId="5E864F31" w:rsidR="004F1D2A" w:rsidRDefault="004F1D2A" w:rsidP="00266F00">
      <w:pPr>
        <w:pStyle w:val="ABOE"/>
        <w:numPr>
          <w:ilvl w:val="0"/>
          <w:numId w:val="40"/>
        </w:numPr>
        <w:pBdr>
          <w:bar w:val="single" w:sz="4" w:color="auto"/>
        </w:pBdr>
        <w:spacing w:after="0"/>
      </w:pPr>
      <w:r w:rsidRPr="004F1D2A">
        <w:rPr>
          <w:u w:val="single"/>
        </w:rPr>
        <w:t>Namiddag</w:t>
      </w:r>
      <w:r>
        <w:t xml:space="preserve">: </w:t>
      </w:r>
      <w:r w:rsidR="00347500">
        <w:t>verderzetting boren in zone 9; verderzetting droog zeven (32 stelen)</w:t>
      </w:r>
      <w:r w:rsidR="00F5633B">
        <w:t>, voor nat te zeven was het nog te koud.</w:t>
      </w:r>
    </w:p>
    <w:p w14:paraId="28616DA6" w14:textId="77777777" w:rsidR="004F1D2A" w:rsidRDefault="004F1D2A" w:rsidP="00B60E80">
      <w:pPr>
        <w:pStyle w:val="ABOEKop5"/>
      </w:pPr>
      <w:r>
        <w:t xml:space="preserve">Strategische en praktische keuzes </w:t>
      </w:r>
    </w:p>
    <w:p w14:paraId="3CB853AB" w14:textId="0033B01F" w:rsidR="004F1D2A" w:rsidRDefault="004F1D2A" w:rsidP="004F1D2A">
      <w:pPr>
        <w:pStyle w:val="ABOE"/>
        <w:jc w:val="both"/>
        <w:rPr>
          <w:lang w:val="nl-NL" w:eastAsia="nl-NL"/>
        </w:rPr>
      </w:pPr>
      <w:r>
        <w:rPr>
          <w:lang w:val="nl-NL" w:eastAsia="nl-NL"/>
        </w:rPr>
        <w:t>Er werd gekozen om te starten met deze boringen omdat deze gemakkelijk te bereiken waren langs een verhard baan en een padenstelsel. Tevens was de ondergrond uniform en getuigde ze van een vrij goede bewaringstoestand – dit werd afgeleid uit de resultate</w:t>
      </w:r>
      <w:r w:rsidR="003E16EA">
        <w:rPr>
          <w:lang w:val="nl-NL" w:eastAsia="nl-NL"/>
        </w:rPr>
        <w:t>n van het landschappelijk bodem</w:t>
      </w:r>
      <w:r>
        <w:rPr>
          <w:lang w:val="nl-NL" w:eastAsia="nl-NL"/>
        </w:rPr>
        <w:t xml:space="preserve">onderzoek. </w:t>
      </w:r>
    </w:p>
    <w:p w14:paraId="066EA336" w14:textId="77777777" w:rsidR="004F1D2A" w:rsidRDefault="004F1D2A" w:rsidP="00B60E80">
      <w:pPr>
        <w:pStyle w:val="ABOEKop5"/>
      </w:pPr>
      <w:r>
        <w:t>Voorlopige interpretatie</w:t>
      </w:r>
    </w:p>
    <w:p w14:paraId="77127C23" w14:textId="535F665D" w:rsidR="00F5633B" w:rsidRDefault="00F5633B" w:rsidP="00266F00">
      <w:pPr>
        <w:spacing w:after="200" w:line="276" w:lineRule="auto"/>
        <w:jc w:val="both"/>
        <w:rPr>
          <w:lang w:val="nl-NL" w:eastAsia="nl-NL"/>
        </w:rPr>
      </w:pPr>
      <w:r>
        <w:rPr>
          <w:lang w:val="nl-NL" w:eastAsia="nl-NL"/>
        </w:rPr>
        <w:t xml:space="preserve">In zone 9 liggen enkele duintoppen. Op deze duintoppen is er erosie geweest die bodemvorming verhinderde. Door deze erosie zijn mogelijk bodems die zich ooit ontwikkeld hadden verdwenen. Naast deze duintoppen zijn er </w:t>
      </w:r>
      <w:r w:rsidR="00266F00">
        <w:rPr>
          <w:lang w:val="nl-NL" w:eastAsia="nl-NL"/>
        </w:rPr>
        <w:t>laagtes</w:t>
      </w:r>
      <w:r>
        <w:rPr>
          <w:lang w:val="nl-NL" w:eastAsia="nl-NL"/>
        </w:rPr>
        <w:t xml:space="preserve">. Deze kleine valleitjes zijn opgevuld met sediment van de erosie waar eerder sprake van was, maar ook door </w:t>
      </w:r>
      <w:r w:rsidR="00266F00">
        <w:rPr>
          <w:lang w:val="nl-NL" w:eastAsia="nl-NL"/>
        </w:rPr>
        <w:t>verstuift</w:t>
      </w:r>
      <w:r>
        <w:rPr>
          <w:lang w:val="nl-NL" w:eastAsia="nl-NL"/>
        </w:rPr>
        <w:t xml:space="preserve"> sediment. Op de duintoppen en in de valleitjes is er recente bodemvorming. Op sommige locaties is er meervoudige bodemvorming en worden er tot twee begraven bodems teruggevonden. </w:t>
      </w:r>
    </w:p>
    <w:p w14:paraId="6BABA9A4" w14:textId="77777777" w:rsidR="00266F00" w:rsidRDefault="00266F00">
      <w:pPr>
        <w:spacing w:after="200" w:line="276" w:lineRule="auto"/>
        <w:rPr>
          <w:rFonts w:ascii="Corbel" w:eastAsiaTheme="majorEastAsia" w:hAnsi="Corbel" w:cstheme="minorHAnsi"/>
          <w:b/>
          <w:bCs/>
          <w:smallCaps/>
          <w:kern w:val="32"/>
          <w:sz w:val="36"/>
          <w:szCs w:val="36"/>
          <w:lang w:val="nl-NL" w:eastAsia="nl-NL"/>
        </w:rPr>
      </w:pPr>
      <w:r>
        <w:br w:type="page"/>
      </w:r>
    </w:p>
    <w:p w14:paraId="1EC921AE" w14:textId="0DE6D5FB" w:rsidR="004F1D2A" w:rsidRDefault="00F5633B" w:rsidP="00F5633B">
      <w:pPr>
        <w:pStyle w:val="ABOEKop1NoNumber"/>
      </w:pPr>
      <w:bookmarkStart w:id="17" w:name="_Toc530750812"/>
      <w:r>
        <w:lastRenderedPageBreak/>
        <w:t>Dagrapport n° 3</w:t>
      </w:r>
      <w:bookmarkEnd w:id="17"/>
    </w:p>
    <w:tbl>
      <w:tblPr>
        <w:tblStyle w:val="ABOETABELSTIJL"/>
        <w:tblW w:w="0" w:type="auto"/>
        <w:tblLook w:val="0480" w:firstRow="0" w:lastRow="0" w:firstColumn="1" w:lastColumn="0" w:noHBand="0" w:noVBand="1"/>
      </w:tblPr>
      <w:tblGrid>
        <w:gridCol w:w="1560"/>
        <w:gridCol w:w="2475"/>
        <w:gridCol w:w="1869"/>
        <w:gridCol w:w="2873"/>
      </w:tblGrid>
      <w:tr w:rsidR="00CE5586" w14:paraId="6FFC2659" w14:textId="77777777" w:rsidTr="004D778C">
        <w:tc>
          <w:tcPr>
            <w:tcW w:w="1560" w:type="dxa"/>
          </w:tcPr>
          <w:p w14:paraId="4A2FD41E" w14:textId="77777777" w:rsidR="00CE5586" w:rsidRDefault="00CE5586" w:rsidP="004D778C">
            <w:pPr>
              <w:pStyle w:val="ABOE"/>
              <w:spacing w:after="0" w:line="276" w:lineRule="auto"/>
            </w:pPr>
            <w:r w:rsidRPr="00AE5C26">
              <w:rPr>
                <w:b/>
              </w:rPr>
              <w:t>Dag</w:t>
            </w:r>
          </w:p>
        </w:tc>
        <w:tc>
          <w:tcPr>
            <w:tcW w:w="2475" w:type="dxa"/>
          </w:tcPr>
          <w:p w14:paraId="27E963C8" w14:textId="65D631CA" w:rsidR="00CE5586" w:rsidRDefault="00CE5586" w:rsidP="004D778C">
            <w:pPr>
              <w:pStyle w:val="ABOE"/>
              <w:spacing w:after="0" w:line="276" w:lineRule="auto"/>
            </w:pPr>
            <w:r>
              <w:t>21/02/2018</w:t>
            </w:r>
          </w:p>
        </w:tc>
        <w:tc>
          <w:tcPr>
            <w:tcW w:w="1869" w:type="dxa"/>
          </w:tcPr>
          <w:p w14:paraId="3FA5C42D" w14:textId="77777777" w:rsidR="00CE5586" w:rsidRDefault="00CE5586" w:rsidP="004D778C">
            <w:pPr>
              <w:pStyle w:val="ABOE"/>
              <w:spacing w:after="0" w:line="276" w:lineRule="auto"/>
            </w:pPr>
            <w:r w:rsidRPr="00C86872">
              <w:rPr>
                <w:b/>
              </w:rPr>
              <w:t>Erkend archeoloog</w:t>
            </w:r>
          </w:p>
        </w:tc>
        <w:tc>
          <w:tcPr>
            <w:tcW w:w="2873" w:type="dxa"/>
          </w:tcPr>
          <w:p w14:paraId="5563C7FD" w14:textId="77777777" w:rsidR="00CE5586" w:rsidRDefault="00CE5586" w:rsidP="004D778C">
            <w:pPr>
              <w:pStyle w:val="ABOE"/>
              <w:spacing w:after="0" w:line="276" w:lineRule="auto"/>
            </w:pPr>
            <w:r>
              <w:t>ABO nv</w:t>
            </w:r>
          </w:p>
        </w:tc>
      </w:tr>
      <w:tr w:rsidR="00CE5586" w14:paraId="042B407D" w14:textId="77777777" w:rsidTr="004D778C">
        <w:tc>
          <w:tcPr>
            <w:tcW w:w="1560" w:type="dxa"/>
          </w:tcPr>
          <w:p w14:paraId="375824AF" w14:textId="77777777" w:rsidR="00CE5586" w:rsidRDefault="00CE5586" w:rsidP="004D778C">
            <w:pPr>
              <w:pStyle w:val="ABOE"/>
              <w:spacing w:after="0" w:line="276" w:lineRule="auto"/>
            </w:pPr>
            <w:r w:rsidRPr="00F5633B">
              <w:rPr>
                <w:b/>
              </w:rPr>
              <w:t>Weer</w:t>
            </w:r>
          </w:p>
        </w:tc>
        <w:tc>
          <w:tcPr>
            <w:tcW w:w="2475" w:type="dxa"/>
          </w:tcPr>
          <w:p w14:paraId="4B842D42" w14:textId="3893CC91" w:rsidR="00CE5586" w:rsidRDefault="00CE5586" w:rsidP="00CE5586">
            <w:pPr>
              <w:pStyle w:val="ABOE"/>
              <w:spacing w:after="0" w:line="276" w:lineRule="auto"/>
            </w:pPr>
            <w:r>
              <w:t>Droog; zonnig; 1-3°C</w:t>
            </w:r>
          </w:p>
        </w:tc>
        <w:tc>
          <w:tcPr>
            <w:tcW w:w="1869" w:type="dxa"/>
          </w:tcPr>
          <w:p w14:paraId="28C91518" w14:textId="77777777" w:rsidR="00CE5586" w:rsidRDefault="00CE5586" w:rsidP="004D778C">
            <w:pPr>
              <w:pStyle w:val="ABOE"/>
              <w:spacing w:after="0" w:line="276" w:lineRule="auto"/>
            </w:pPr>
            <w:r w:rsidRPr="00AE5C26">
              <w:rPr>
                <w:b/>
              </w:rPr>
              <w:t>Onderaannemers</w:t>
            </w:r>
          </w:p>
        </w:tc>
        <w:tc>
          <w:tcPr>
            <w:tcW w:w="2873" w:type="dxa"/>
          </w:tcPr>
          <w:p w14:paraId="453B0492" w14:textId="77777777" w:rsidR="00CE5586" w:rsidRDefault="00CE5586" w:rsidP="004D778C">
            <w:pPr>
              <w:pStyle w:val="ABOE"/>
              <w:spacing w:after="0" w:line="276" w:lineRule="auto"/>
            </w:pPr>
            <w:r>
              <w:t>Geosonda NV</w:t>
            </w:r>
          </w:p>
        </w:tc>
      </w:tr>
      <w:tr w:rsidR="00CE5586" w14:paraId="63910251" w14:textId="77777777" w:rsidTr="004D778C">
        <w:tc>
          <w:tcPr>
            <w:tcW w:w="1560" w:type="dxa"/>
          </w:tcPr>
          <w:p w14:paraId="0A55C106" w14:textId="77777777" w:rsidR="00CE5586" w:rsidRDefault="00CE5586" w:rsidP="004D778C">
            <w:pPr>
              <w:pStyle w:val="ABOE"/>
              <w:spacing w:after="0" w:line="276" w:lineRule="auto"/>
            </w:pPr>
            <w:r w:rsidRPr="00AE5C26">
              <w:rPr>
                <w:b/>
              </w:rPr>
              <w:t>Projectleider</w:t>
            </w:r>
          </w:p>
        </w:tc>
        <w:tc>
          <w:tcPr>
            <w:tcW w:w="2475" w:type="dxa"/>
          </w:tcPr>
          <w:p w14:paraId="16DAACD8" w14:textId="77777777" w:rsidR="00CE5586" w:rsidRDefault="00CE5586" w:rsidP="004D778C">
            <w:pPr>
              <w:pStyle w:val="ABOE"/>
              <w:spacing w:after="0" w:line="276" w:lineRule="auto"/>
            </w:pPr>
            <w:r>
              <w:t>Léonard, Ine</w:t>
            </w:r>
          </w:p>
        </w:tc>
        <w:tc>
          <w:tcPr>
            <w:tcW w:w="1869" w:type="dxa"/>
          </w:tcPr>
          <w:p w14:paraId="5E258DA5" w14:textId="77777777" w:rsidR="00CE5586" w:rsidRDefault="00CE5586" w:rsidP="004D778C">
            <w:pPr>
              <w:pStyle w:val="ABOE"/>
              <w:spacing w:after="0" w:line="276" w:lineRule="auto"/>
            </w:pPr>
            <w:r w:rsidRPr="00AE5C26">
              <w:rPr>
                <w:b/>
              </w:rPr>
              <w:t>Vergunning</w:t>
            </w:r>
            <w:r>
              <w:rPr>
                <w:b/>
              </w:rPr>
              <w:t xml:space="preserve"> n°</w:t>
            </w:r>
          </w:p>
        </w:tc>
        <w:tc>
          <w:tcPr>
            <w:tcW w:w="2873" w:type="dxa"/>
          </w:tcPr>
          <w:p w14:paraId="61B7CF1A" w14:textId="77777777" w:rsidR="00CE5586" w:rsidRDefault="00CE5586" w:rsidP="004D778C">
            <w:pPr>
              <w:pStyle w:val="ABOE"/>
              <w:spacing w:after="0" w:line="276" w:lineRule="auto"/>
            </w:pPr>
            <w:r w:rsidRPr="0031635D">
              <w:t>OE/ERK/Archeoloog/2017/00167</w:t>
            </w:r>
          </w:p>
        </w:tc>
      </w:tr>
    </w:tbl>
    <w:p w14:paraId="5BAF5C7E" w14:textId="2DCA1A1D" w:rsidR="004F1D2A" w:rsidRDefault="00B60E80" w:rsidP="00B60E8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4F1D2A" w14:paraId="310402D9" w14:textId="77777777" w:rsidTr="00516C48">
        <w:trPr>
          <w:cnfStyle w:val="100000000000" w:firstRow="1" w:lastRow="0" w:firstColumn="0" w:lastColumn="0" w:oddVBand="0" w:evenVBand="0" w:oddHBand="0" w:evenHBand="0" w:firstRowFirstColumn="0" w:firstRowLastColumn="0" w:lastRowFirstColumn="0" w:lastRowLastColumn="0"/>
        </w:trPr>
        <w:tc>
          <w:tcPr>
            <w:tcW w:w="2925" w:type="dxa"/>
          </w:tcPr>
          <w:p w14:paraId="717C3CBD" w14:textId="77777777" w:rsidR="004F1D2A" w:rsidRDefault="004F1D2A" w:rsidP="00516C48">
            <w:pPr>
              <w:pStyle w:val="ABOE"/>
              <w:spacing w:after="0" w:line="276" w:lineRule="auto"/>
            </w:pPr>
            <w:r>
              <w:t>Naam</w:t>
            </w:r>
          </w:p>
        </w:tc>
        <w:tc>
          <w:tcPr>
            <w:tcW w:w="2926" w:type="dxa"/>
          </w:tcPr>
          <w:p w14:paraId="46331F3D" w14:textId="77777777" w:rsidR="004F1D2A" w:rsidRDefault="004F1D2A" w:rsidP="00516C48">
            <w:pPr>
              <w:pStyle w:val="ABOE"/>
              <w:spacing w:after="0" w:line="276" w:lineRule="auto"/>
            </w:pPr>
            <w:r>
              <w:t>Voornaam</w:t>
            </w:r>
          </w:p>
        </w:tc>
        <w:tc>
          <w:tcPr>
            <w:tcW w:w="2926" w:type="dxa"/>
          </w:tcPr>
          <w:p w14:paraId="32423550" w14:textId="77777777" w:rsidR="004F1D2A" w:rsidRDefault="004F1D2A" w:rsidP="00516C48">
            <w:pPr>
              <w:pStyle w:val="ABOE"/>
              <w:spacing w:after="0" w:line="276" w:lineRule="auto"/>
            </w:pPr>
            <w:r>
              <w:t>Functie</w:t>
            </w:r>
          </w:p>
        </w:tc>
      </w:tr>
      <w:tr w:rsidR="004F1D2A" w14:paraId="1C1D739B" w14:textId="77777777" w:rsidTr="00516C48">
        <w:tc>
          <w:tcPr>
            <w:tcW w:w="2925" w:type="dxa"/>
          </w:tcPr>
          <w:p w14:paraId="01EE0EEF" w14:textId="77777777" w:rsidR="004F1D2A" w:rsidRDefault="004F1D2A" w:rsidP="00516C48">
            <w:pPr>
              <w:pStyle w:val="ABOE"/>
              <w:spacing w:after="0" w:line="276" w:lineRule="auto"/>
            </w:pPr>
            <w:r>
              <w:t>Bruynseels</w:t>
            </w:r>
          </w:p>
        </w:tc>
        <w:tc>
          <w:tcPr>
            <w:tcW w:w="2926" w:type="dxa"/>
          </w:tcPr>
          <w:p w14:paraId="24BFA0F8" w14:textId="77777777" w:rsidR="004F1D2A" w:rsidRDefault="004F1D2A" w:rsidP="00516C48">
            <w:pPr>
              <w:pStyle w:val="ABOE"/>
              <w:spacing w:after="0" w:line="276" w:lineRule="auto"/>
            </w:pPr>
            <w:r>
              <w:t>Stef</w:t>
            </w:r>
          </w:p>
        </w:tc>
        <w:tc>
          <w:tcPr>
            <w:tcW w:w="2926" w:type="dxa"/>
          </w:tcPr>
          <w:p w14:paraId="668F2223" w14:textId="77777777" w:rsidR="004F1D2A" w:rsidRDefault="004F1D2A" w:rsidP="00516C48">
            <w:pPr>
              <w:pStyle w:val="ABOE"/>
              <w:spacing w:after="0" w:line="276" w:lineRule="auto"/>
            </w:pPr>
            <w:r w:rsidRPr="00C86872">
              <w:t>Boormeester</w:t>
            </w:r>
            <w:r>
              <w:t>/aardkundige</w:t>
            </w:r>
          </w:p>
        </w:tc>
      </w:tr>
      <w:tr w:rsidR="004F1D2A" w14:paraId="3301BDF2" w14:textId="77777777" w:rsidTr="00516C48">
        <w:tc>
          <w:tcPr>
            <w:tcW w:w="2925" w:type="dxa"/>
          </w:tcPr>
          <w:p w14:paraId="30E8C173" w14:textId="77777777" w:rsidR="004F1D2A" w:rsidRPr="00C86872" w:rsidRDefault="004F1D2A" w:rsidP="00516C48">
            <w:pPr>
              <w:pStyle w:val="ABOE"/>
              <w:spacing w:after="0" w:line="276" w:lineRule="auto"/>
            </w:pPr>
            <w:r>
              <w:t>Boons</w:t>
            </w:r>
          </w:p>
        </w:tc>
        <w:tc>
          <w:tcPr>
            <w:tcW w:w="2926" w:type="dxa"/>
          </w:tcPr>
          <w:p w14:paraId="6C521ED5" w14:textId="77777777" w:rsidR="004F1D2A" w:rsidRPr="00C86872" w:rsidRDefault="004F1D2A" w:rsidP="00516C48">
            <w:pPr>
              <w:pStyle w:val="ABOE"/>
              <w:spacing w:after="0" w:line="276" w:lineRule="auto"/>
            </w:pPr>
            <w:r>
              <w:t>Jonas</w:t>
            </w:r>
          </w:p>
        </w:tc>
        <w:tc>
          <w:tcPr>
            <w:tcW w:w="2926" w:type="dxa"/>
          </w:tcPr>
          <w:p w14:paraId="2575CB37" w14:textId="77777777" w:rsidR="004F1D2A" w:rsidRPr="00C86872" w:rsidRDefault="004F1D2A" w:rsidP="00516C48">
            <w:pPr>
              <w:pStyle w:val="ABOE"/>
              <w:spacing w:after="0" w:line="276" w:lineRule="auto"/>
            </w:pPr>
            <w:r w:rsidRPr="00C86872">
              <w:t>Boormeester</w:t>
            </w:r>
            <w:r>
              <w:t>/aardkundige</w:t>
            </w:r>
          </w:p>
        </w:tc>
      </w:tr>
      <w:tr w:rsidR="004F1D2A" w14:paraId="5CEBDFA3" w14:textId="77777777" w:rsidTr="00516C48">
        <w:tc>
          <w:tcPr>
            <w:tcW w:w="2925" w:type="dxa"/>
          </w:tcPr>
          <w:p w14:paraId="64E0B2E5" w14:textId="3A7276FB" w:rsidR="004F1D2A" w:rsidRPr="00C86872" w:rsidRDefault="00F5633B" w:rsidP="00516C48">
            <w:pPr>
              <w:pStyle w:val="ABOE"/>
              <w:spacing w:after="0" w:line="276" w:lineRule="auto"/>
            </w:pPr>
            <w:r>
              <w:t>De Bie</w:t>
            </w:r>
          </w:p>
        </w:tc>
        <w:tc>
          <w:tcPr>
            <w:tcW w:w="2926" w:type="dxa"/>
          </w:tcPr>
          <w:p w14:paraId="1B3BEE0F" w14:textId="544B5FD0" w:rsidR="004F1D2A" w:rsidRPr="00C86872" w:rsidRDefault="00F5633B" w:rsidP="00516C48">
            <w:pPr>
              <w:pStyle w:val="ABOE"/>
              <w:spacing w:after="0" w:line="276" w:lineRule="auto"/>
            </w:pPr>
            <w:r>
              <w:t>Steven</w:t>
            </w:r>
          </w:p>
        </w:tc>
        <w:tc>
          <w:tcPr>
            <w:tcW w:w="2926" w:type="dxa"/>
          </w:tcPr>
          <w:p w14:paraId="65287A62" w14:textId="77777777" w:rsidR="004F1D2A" w:rsidRDefault="004F1D2A" w:rsidP="00516C48">
            <w:pPr>
              <w:pStyle w:val="ABOE"/>
              <w:spacing w:after="0" w:line="276" w:lineRule="auto"/>
            </w:pPr>
            <w:r w:rsidRPr="00C86872">
              <w:t>Boormeester</w:t>
            </w:r>
            <w:r>
              <w:t>/aardkundige</w:t>
            </w:r>
          </w:p>
        </w:tc>
      </w:tr>
      <w:tr w:rsidR="004F1D2A" w14:paraId="13FC099E" w14:textId="77777777" w:rsidTr="00516C48">
        <w:tc>
          <w:tcPr>
            <w:tcW w:w="2925" w:type="dxa"/>
          </w:tcPr>
          <w:p w14:paraId="5FEF487B" w14:textId="77777777" w:rsidR="004F1D2A" w:rsidRPr="00C86872" w:rsidRDefault="004F1D2A" w:rsidP="00516C48">
            <w:pPr>
              <w:pStyle w:val="ABOE"/>
              <w:spacing w:after="0" w:line="276" w:lineRule="auto"/>
            </w:pPr>
            <w:r>
              <w:t>Léonard</w:t>
            </w:r>
          </w:p>
        </w:tc>
        <w:tc>
          <w:tcPr>
            <w:tcW w:w="2926" w:type="dxa"/>
          </w:tcPr>
          <w:p w14:paraId="79BC6F78" w14:textId="77777777" w:rsidR="004F1D2A" w:rsidRPr="00C86872" w:rsidRDefault="004F1D2A" w:rsidP="00516C48">
            <w:pPr>
              <w:pStyle w:val="ABOE"/>
              <w:spacing w:after="0" w:line="276" w:lineRule="auto"/>
            </w:pPr>
            <w:r>
              <w:t>Ine</w:t>
            </w:r>
          </w:p>
        </w:tc>
        <w:tc>
          <w:tcPr>
            <w:tcW w:w="2926" w:type="dxa"/>
          </w:tcPr>
          <w:p w14:paraId="4D0D5829" w14:textId="61B22C01" w:rsidR="004F1D2A" w:rsidRDefault="006242B2" w:rsidP="00516C48">
            <w:pPr>
              <w:pStyle w:val="ABOE"/>
              <w:spacing w:after="0" w:line="276" w:lineRule="auto"/>
            </w:pPr>
            <w:r>
              <w:t>Archeoloog-veldwerkleider-materiaalexpert (steentijd)</w:t>
            </w:r>
          </w:p>
        </w:tc>
      </w:tr>
    </w:tbl>
    <w:p w14:paraId="4709BB61" w14:textId="77777777" w:rsidR="004F1D2A" w:rsidRDefault="004F1D2A" w:rsidP="00B60E80">
      <w:pPr>
        <w:pStyle w:val="ABOEKop5"/>
      </w:pPr>
      <w:r>
        <w:t>Activiteiten</w:t>
      </w:r>
    </w:p>
    <w:p w14:paraId="3849C0EE" w14:textId="77777777" w:rsidR="00266F00" w:rsidRPr="008F6DFC" w:rsidRDefault="00266F00" w:rsidP="008F6DFC">
      <w:pPr>
        <w:pStyle w:val="ListParagraph"/>
        <w:numPr>
          <w:ilvl w:val="0"/>
          <w:numId w:val="49"/>
        </w:numPr>
        <w:rPr>
          <w:lang w:val="nl-NL" w:eastAsia="nl-NL"/>
        </w:rPr>
      </w:pPr>
      <w:r w:rsidRPr="008F6DFC">
        <w:rPr>
          <w:lang w:val="nl-NL" w:eastAsia="nl-NL"/>
        </w:rPr>
        <w:t>B</w:t>
      </w:r>
      <w:r w:rsidR="00F5633B" w:rsidRPr="008F6DFC">
        <w:rPr>
          <w:lang w:val="nl-NL" w:eastAsia="nl-NL"/>
        </w:rPr>
        <w:t>oren in het centrale deel van zone 9</w:t>
      </w:r>
      <w:r w:rsidRPr="008F6DFC">
        <w:rPr>
          <w:lang w:val="nl-NL" w:eastAsia="nl-NL"/>
        </w:rPr>
        <w:t xml:space="preserve">; </w:t>
      </w:r>
    </w:p>
    <w:p w14:paraId="39D5748A" w14:textId="7B180AF5" w:rsidR="00F5633B" w:rsidRPr="008F6DFC" w:rsidRDefault="00266F00" w:rsidP="008F6DFC">
      <w:pPr>
        <w:pStyle w:val="ListParagraph"/>
        <w:numPr>
          <w:ilvl w:val="0"/>
          <w:numId w:val="49"/>
        </w:numPr>
        <w:rPr>
          <w:lang w:val="nl-NL" w:eastAsia="nl-NL"/>
        </w:rPr>
      </w:pPr>
      <w:r w:rsidRPr="008F6DFC">
        <w:rPr>
          <w:lang w:val="nl-NL" w:eastAsia="nl-NL"/>
        </w:rPr>
        <w:t>Dro</w:t>
      </w:r>
      <w:r w:rsidR="00F5633B" w:rsidRPr="008F6DFC">
        <w:rPr>
          <w:lang w:val="nl-NL" w:eastAsia="nl-NL"/>
        </w:rPr>
        <w:t>og zeven van stalen uit zone 9</w:t>
      </w:r>
    </w:p>
    <w:p w14:paraId="3D02E642" w14:textId="77777777" w:rsidR="004F1D2A" w:rsidRDefault="004F1D2A" w:rsidP="00B60E80">
      <w:pPr>
        <w:pStyle w:val="ABOEKop5"/>
      </w:pPr>
      <w:r>
        <w:t xml:space="preserve">Strategische en praktische keuzes </w:t>
      </w:r>
    </w:p>
    <w:p w14:paraId="58214634" w14:textId="1D7B4184" w:rsidR="00266F00" w:rsidRPr="00DD1D2F" w:rsidRDefault="00266F00" w:rsidP="00266F00">
      <w:pPr>
        <w:jc w:val="both"/>
        <w:rPr>
          <w:lang w:val="nl-NL" w:eastAsia="nl-NL"/>
        </w:rPr>
      </w:pPr>
      <w:r>
        <w:rPr>
          <w:lang w:val="nl-NL" w:eastAsia="nl-NL"/>
        </w:rPr>
        <w:t>Het boren werd verdergezet</w:t>
      </w:r>
      <w:r w:rsidR="00DD1D2F">
        <w:rPr>
          <w:lang w:val="nl-NL" w:eastAsia="nl-NL"/>
        </w:rPr>
        <w:t xml:space="preserve"> </w:t>
      </w:r>
      <w:r>
        <w:rPr>
          <w:lang w:val="nl-NL" w:eastAsia="nl-NL"/>
        </w:rPr>
        <w:t>in zone 9</w:t>
      </w:r>
      <w:r w:rsidR="00DD1D2F">
        <w:rPr>
          <w:lang w:val="nl-NL" w:eastAsia="nl-NL"/>
        </w:rPr>
        <w:t xml:space="preserve">. </w:t>
      </w:r>
      <w:r>
        <w:rPr>
          <w:lang w:val="nl-NL" w:eastAsia="nl-NL"/>
        </w:rPr>
        <w:t>Er werd wederom beslist om droog te zeven aangezien de dompelpompen en darmen dreigen kapot te vriezen door de negatieve minima ’s nachts.</w:t>
      </w:r>
    </w:p>
    <w:p w14:paraId="783DDAD6" w14:textId="77777777" w:rsidR="004F1D2A" w:rsidRDefault="004F1D2A" w:rsidP="00B60E80">
      <w:pPr>
        <w:pStyle w:val="ABOEKop5"/>
      </w:pPr>
      <w:r>
        <w:t>Voorlopige interpretatie</w:t>
      </w:r>
    </w:p>
    <w:p w14:paraId="39D22D3C" w14:textId="77777777" w:rsidR="00266F00" w:rsidRDefault="00266F00" w:rsidP="00266F00">
      <w:pPr>
        <w:spacing w:after="200" w:line="276" w:lineRule="auto"/>
        <w:jc w:val="both"/>
        <w:rPr>
          <w:lang w:val="nl-NL" w:eastAsia="nl-NL"/>
        </w:rPr>
      </w:pPr>
      <w:r>
        <w:rPr>
          <w:lang w:val="nl-NL" w:eastAsia="nl-NL"/>
        </w:rPr>
        <w:t xml:space="preserve">In zone 9 liggen enkele duintoppen. Op deze duintoppen is er erosie geweest die bodemvorming verhinderde. Door deze erosie zijn mogelijk bodems die zich ooit ontwikkeld hadden verdwenen. Naast deze duintoppen zijn er laagtes. Deze kleine valleitjes zijn opgevuld met sediment van de erosie waar eerder sprake van was, maar ook door verstuift sediment. Op de duintoppen en in de valleitjes is er recente bodemvorming. Op sommige locaties is er meervoudige bodemvorming en worden er tot twee begraven bodems teruggevonden. </w:t>
      </w:r>
    </w:p>
    <w:p w14:paraId="0CC790A2" w14:textId="77777777" w:rsidR="00B60E80" w:rsidRDefault="00B60E80">
      <w:pPr>
        <w:spacing w:after="200" w:line="276" w:lineRule="auto"/>
        <w:rPr>
          <w:rFonts w:ascii="Corbel" w:eastAsiaTheme="majorEastAsia" w:hAnsi="Corbel" w:cstheme="minorHAnsi"/>
          <w:b/>
          <w:bCs/>
          <w:smallCaps/>
          <w:kern w:val="32"/>
          <w:sz w:val="36"/>
          <w:szCs w:val="36"/>
          <w:lang w:val="nl-NL" w:eastAsia="nl-NL"/>
        </w:rPr>
      </w:pPr>
      <w:r>
        <w:br w:type="page"/>
      </w:r>
    </w:p>
    <w:p w14:paraId="02D2C8B4" w14:textId="108D0362" w:rsidR="00F5633B" w:rsidRDefault="00F5633B" w:rsidP="00F5633B">
      <w:pPr>
        <w:pStyle w:val="ABOEKop1NoNumber"/>
      </w:pPr>
      <w:bookmarkStart w:id="18" w:name="_Toc530750813"/>
      <w:r>
        <w:t>Dagr</w:t>
      </w:r>
      <w:r w:rsidR="00DD1D2F">
        <w:t>apport n° 4</w:t>
      </w:r>
      <w:bookmarkEnd w:id="18"/>
    </w:p>
    <w:tbl>
      <w:tblPr>
        <w:tblStyle w:val="ABOETABELSTIJL"/>
        <w:tblW w:w="0" w:type="auto"/>
        <w:tblLook w:val="0480" w:firstRow="0" w:lastRow="0" w:firstColumn="1" w:lastColumn="0" w:noHBand="0" w:noVBand="1"/>
      </w:tblPr>
      <w:tblGrid>
        <w:gridCol w:w="1560"/>
        <w:gridCol w:w="2475"/>
        <w:gridCol w:w="1869"/>
        <w:gridCol w:w="2873"/>
      </w:tblGrid>
      <w:tr w:rsidR="00CE5586" w14:paraId="7F165BFB" w14:textId="77777777" w:rsidTr="004D778C">
        <w:tc>
          <w:tcPr>
            <w:tcW w:w="1560" w:type="dxa"/>
          </w:tcPr>
          <w:p w14:paraId="60573BB1" w14:textId="77777777" w:rsidR="00CE5586" w:rsidRDefault="00CE5586" w:rsidP="004D778C">
            <w:pPr>
              <w:pStyle w:val="ABOE"/>
              <w:spacing w:after="0" w:line="276" w:lineRule="auto"/>
            </w:pPr>
            <w:r w:rsidRPr="00AE5C26">
              <w:rPr>
                <w:b/>
              </w:rPr>
              <w:t>Dag</w:t>
            </w:r>
          </w:p>
        </w:tc>
        <w:tc>
          <w:tcPr>
            <w:tcW w:w="2475" w:type="dxa"/>
          </w:tcPr>
          <w:p w14:paraId="0D99D6C9" w14:textId="71919572" w:rsidR="00CE5586" w:rsidRDefault="00CE5586" w:rsidP="004D778C">
            <w:pPr>
              <w:pStyle w:val="ABOE"/>
              <w:spacing w:after="0" w:line="276" w:lineRule="auto"/>
            </w:pPr>
            <w:r>
              <w:t>22/02/2018</w:t>
            </w:r>
          </w:p>
        </w:tc>
        <w:tc>
          <w:tcPr>
            <w:tcW w:w="1869" w:type="dxa"/>
          </w:tcPr>
          <w:p w14:paraId="61D19C8F" w14:textId="77777777" w:rsidR="00CE5586" w:rsidRDefault="00CE5586" w:rsidP="004D778C">
            <w:pPr>
              <w:pStyle w:val="ABOE"/>
              <w:spacing w:after="0" w:line="276" w:lineRule="auto"/>
            </w:pPr>
            <w:r w:rsidRPr="00C86872">
              <w:rPr>
                <w:b/>
              </w:rPr>
              <w:t>Erkend archeoloog</w:t>
            </w:r>
          </w:p>
        </w:tc>
        <w:tc>
          <w:tcPr>
            <w:tcW w:w="2873" w:type="dxa"/>
          </w:tcPr>
          <w:p w14:paraId="416FF4FD" w14:textId="77777777" w:rsidR="00CE5586" w:rsidRDefault="00CE5586" w:rsidP="004D778C">
            <w:pPr>
              <w:pStyle w:val="ABOE"/>
              <w:spacing w:after="0" w:line="276" w:lineRule="auto"/>
            </w:pPr>
            <w:r>
              <w:t>ABO nv</w:t>
            </w:r>
          </w:p>
        </w:tc>
      </w:tr>
      <w:tr w:rsidR="00CE5586" w14:paraId="5A6049A5" w14:textId="77777777" w:rsidTr="004D778C">
        <w:tc>
          <w:tcPr>
            <w:tcW w:w="1560" w:type="dxa"/>
          </w:tcPr>
          <w:p w14:paraId="17D3B6BB" w14:textId="77777777" w:rsidR="00CE5586" w:rsidRDefault="00CE5586" w:rsidP="004D778C">
            <w:pPr>
              <w:pStyle w:val="ABOE"/>
              <w:spacing w:after="0" w:line="276" w:lineRule="auto"/>
            </w:pPr>
            <w:r w:rsidRPr="00F5633B">
              <w:rPr>
                <w:b/>
              </w:rPr>
              <w:t>Weer</w:t>
            </w:r>
          </w:p>
        </w:tc>
        <w:tc>
          <w:tcPr>
            <w:tcW w:w="2475" w:type="dxa"/>
          </w:tcPr>
          <w:p w14:paraId="3015D1DE" w14:textId="3C5FAA14" w:rsidR="00CE5586" w:rsidRDefault="00CE5586" w:rsidP="00CE5586">
            <w:pPr>
              <w:pStyle w:val="ABOE"/>
              <w:spacing w:after="0" w:line="276" w:lineRule="auto"/>
            </w:pPr>
            <w:r>
              <w:t>Droog; zonnig; 1-3°C</w:t>
            </w:r>
          </w:p>
        </w:tc>
        <w:tc>
          <w:tcPr>
            <w:tcW w:w="1869" w:type="dxa"/>
          </w:tcPr>
          <w:p w14:paraId="5020F263" w14:textId="77777777" w:rsidR="00CE5586" w:rsidRDefault="00CE5586" w:rsidP="004D778C">
            <w:pPr>
              <w:pStyle w:val="ABOE"/>
              <w:spacing w:after="0" w:line="276" w:lineRule="auto"/>
            </w:pPr>
            <w:r w:rsidRPr="00AE5C26">
              <w:rPr>
                <w:b/>
              </w:rPr>
              <w:t>Onderaannemers</w:t>
            </w:r>
          </w:p>
        </w:tc>
        <w:tc>
          <w:tcPr>
            <w:tcW w:w="2873" w:type="dxa"/>
          </w:tcPr>
          <w:p w14:paraId="1AFF9769" w14:textId="77777777" w:rsidR="00CE5586" w:rsidRDefault="00CE5586" w:rsidP="004D778C">
            <w:pPr>
              <w:pStyle w:val="ABOE"/>
              <w:spacing w:after="0" w:line="276" w:lineRule="auto"/>
            </w:pPr>
            <w:r>
              <w:t>Geosonda NV</w:t>
            </w:r>
          </w:p>
        </w:tc>
      </w:tr>
      <w:tr w:rsidR="00CE5586" w14:paraId="292E686C" w14:textId="77777777" w:rsidTr="004D778C">
        <w:tc>
          <w:tcPr>
            <w:tcW w:w="1560" w:type="dxa"/>
          </w:tcPr>
          <w:p w14:paraId="3AF6291E" w14:textId="77777777" w:rsidR="00CE5586" w:rsidRDefault="00CE5586" w:rsidP="004D778C">
            <w:pPr>
              <w:pStyle w:val="ABOE"/>
              <w:spacing w:after="0" w:line="276" w:lineRule="auto"/>
            </w:pPr>
            <w:r w:rsidRPr="00AE5C26">
              <w:rPr>
                <w:b/>
              </w:rPr>
              <w:t>Projectleider</w:t>
            </w:r>
          </w:p>
        </w:tc>
        <w:tc>
          <w:tcPr>
            <w:tcW w:w="2475" w:type="dxa"/>
          </w:tcPr>
          <w:p w14:paraId="10942623" w14:textId="77777777" w:rsidR="00CE5586" w:rsidRDefault="00CE5586" w:rsidP="004D778C">
            <w:pPr>
              <w:pStyle w:val="ABOE"/>
              <w:spacing w:after="0" w:line="276" w:lineRule="auto"/>
            </w:pPr>
            <w:r>
              <w:t>Léonard, Ine</w:t>
            </w:r>
          </w:p>
        </w:tc>
        <w:tc>
          <w:tcPr>
            <w:tcW w:w="1869" w:type="dxa"/>
          </w:tcPr>
          <w:p w14:paraId="1E87D612" w14:textId="77777777" w:rsidR="00CE5586" w:rsidRDefault="00CE5586" w:rsidP="004D778C">
            <w:pPr>
              <w:pStyle w:val="ABOE"/>
              <w:spacing w:after="0" w:line="276" w:lineRule="auto"/>
            </w:pPr>
            <w:r w:rsidRPr="00AE5C26">
              <w:rPr>
                <w:b/>
              </w:rPr>
              <w:t>Vergunning</w:t>
            </w:r>
            <w:r>
              <w:rPr>
                <w:b/>
              </w:rPr>
              <w:t xml:space="preserve"> n°</w:t>
            </w:r>
          </w:p>
        </w:tc>
        <w:tc>
          <w:tcPr>
            <w:tcW w:w="2873" w:type="dxa"/>
          </w:tcPr>
          <w:p w14:paraId="5C2C43B5" w14:textId="77777777" w:rsidR="00CE5586" w:rsidRDefault="00CE5586" w:rsidP="004D778C">
            <w:pPr>
              <w:pStyle w:val="ABOE"/>
              <w:spacing w:after="0" w:line="276" w:lineRule="auto"/>
            </w:pPr>
            <w:r w:rsidRPr="0031635D">
              <w:t>OE/ERK/Archeoloog/2017/00167</w:t>
            </w:r>
          </w:p>
        </w:tc>
      </w:tr>
    </w:tbl>
    <w:p w14:paraId="48EC5530" w14:textId="0B705684" w:rsidR="00F5633B" w:rsidRDefault="00B60E80" w:rsidP="00B60E8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5633B" w14:paraId="36B2B57C" w14:textId="77777777" w:rsidTr="00266F00">
        <w:trPr>
          <w:cnfStyle w:val="100000000000" w:firstRow="1" w:lastRow="0" w:firstColumn="0" w:lastColumn="0" w:oddVBand="0" w:evenVBand="0" w:oddHBand="0" w:evenHBand="0" w:firstRowFirstColumn="0" w:firstRowLastColumn="0" w:lastRowFirstColumn="0" w:lastRowLastColumn="0"/>
        </w:trPr>
        <w:tc>
          <w:tcPr>
            <w:tcW w:w="2925" w:type="dxa"/>
          </w:tcPr>
          <w:p w14:paraId="2D8CF9C4" w14:textId="77777777" w:rsidR="00F5633B" w:rsidRDefault="00F5633B" w:rsidP="00266F00">
            <w:pPr>
              <w:pStyle w:val="ABOE"/>
              <w:spacing w:after="0" w:line="276" w:lineRule="auto"/>
            </w:pPr>
            <w:r>
              <w:t>Naam</w:t>
            </w:r>
          </w:p>
        </w:tc>
        <w:tc>
          <w:tcPr>
            <w:tcW w:w="2926" w:type="dxa"/>
          </w:tcPr>
          <w:p w14:paraId="14569A30" w14:textId="77777777" w:rsidR="00F5633B" w:rsidRDefault="00F5633B" w:rsidP="00266F00">
            <w:pPr>
              <w:pStyle w:val="ABOE"/>
              <w:spacing w:after="0" w:line="276" w:lineRule="auto"/>
            </w:pPr>
            <w:r>
              <w:t>Voornaam</w:t>
            </w:r>
          </w:p>
        </w:tc>
        <w:tc>
          <w:tcPr>
            <w:tcW w:w="2926" w:type="dxa"/>
          </w:tcPr>
          <w:p w14:paraId="5965EFF0" w14:textId="77777777" w:rsidR="00F5633B" w:rsidRDefault="00F5633B" w:rsidP="00266F00">
            <w:pPr>
              <w:pStyle w:val="ABOE"/>
              <w:spacing w:after="0" w:line="276" w:lineRule="auto"/>
            </w:pPr>
            <w:r>
              <w:t>Functie</w:t>
            </w:r>
          </w:p>
        </w:tc>
      </w:tr>
      <w:tr w:rsidR="00F5633B" w14:paraId="5CEF19E4" w14:textId="77777777" w:rsidTr="00266F00">
        <w:tc>
          <w:tcPr>
            <w:tcW w:w="2925" w:type="dxa"/>
          </w:tcPr>
          <w:p w14:paraId="00E93416" w14:textId="77777777" w:rsidR="00F5633B" w:rsidRDefault="00F5633B" w:rsidP="00266F00">
            <w:pPr>
              <w:pStyle w:val="ABOE"/>
              <w:spacing w:after="0" w:line="276" w:lineRule="auto"/>
            </w:pPr>
            <w:r>
              <w:t>Bruynseels</w:t>
            </w:r>
          </w:p>
        </w:tc>
        <w:tc>
          <w:tcPr>
            <w:tcW w:w="2926" w:type="dxa"/>
          </w:tcPr>
          <w:p w14:paraId="0D7FE1E6" w14:textId="77777777" w:rsidR="00F5633B" w:rsidRDefault="00F5633B" w:rsidP="00266F00">
            <w:pPr>
              <w:pStyle w:val="ABOE"/>
              <w:spacing w:after="0" w:line="276" w:lineRule="auto"/>
            </w:pPr>
            <w:r>
              <w:t>Stef</w:t>
            </w:r>
          </w:p>
        </w:tc>
        <w:tc>
          <w:tcPr>
            <w:tcW w:w="2926" w:type="dxa"/>
          </w:tcPr>
          <w:p w14:paraId="7E09E6FB" w14:textId="77777777" w:rsidR="00F5633B" w:rsidRDefault="00F5633B" w:rsidP="00266F00">
            <w:pPr>
              <w:pStyle w:val="ABOE"/>
              <w:spacing w:after="0" w:line="276" w:lineRule="auto"/>
            </w:pPr>
            <w:r w:rsidRPr="00C86872">
              <w:t>Boormeester</w:t>
            </w:r>
            <w:r>
              <w:t>/aardkundige</w:t>
            </w:r>
          </w:p>
        </w:tc>
      </w:tr>
      <w:tr w:rsidR="00F5633B" w14:paraId="55DD46F6" w14:textId="77777777" w:rsidTr="00266F00">
        <w:tc>
          <w:tcPr>
            <w:tcW w:w="2925" w:type="dxa"/>
          </w:tcPr>
          <w:p w14:paraId="5BC114DF" w14:textId="77777777" w:rsidR="00F5633B" w:rsidRPr="00C86872" w:rsidRDefault="00F5633B" w:rsidP="00266F00">
            <w:pPr>
              <w:pStyle w:val="ABOE"/>
              <w:spacing w:after="0" w:line="276" w:lineRule="auto"/>
            </w:pPr>
            <w:r>
              <w:t>Boons</w:t>
            </w:r>
          </w:p>
        </w:tc>
        <w:tc>
          <w:tcPr>
            <w:tcW w:w="2926" w:type="dxa"/>
          </w:tcPr>
          <w:p w14:paraId="194A8F13" w14:textId="77777777" w:rsidR="00F5633B" w:rsidRPr="00C86872" w:rsidRDefault="00F5633B" w:rsidP="00266F00">
            <w:pPr>
              <w:pStyle w:val="ABOE"/>
              <w:spacing w:after="0" w:line="276" w:lineRule="auto"/>
            </w:pPr>
            <w:r>
              <w:t>Jonas</w:t>
            </w:r>
          </w:p>
        </w:tc>
        <w:tc>
          <w:tcPr>
            <w:tcW w:w="2926" w:type="dxa"/>
          </w:tcPr>
          <w:p w14:paraId="5C5F7A22" w14:textId="77777777" w:rsidR="00F5633B" w:rsidRPr="00C86872" w:rsidRDefault="00F5633B" w:rsidP="00266F00">
            <w:pPr>
              <w:pStyle w:val="ABOE"/>
              <w:spacing w:after="0" w:line="276" w:lineRule="auto"/>
            </w:pPr>
            <w:r w:rsidRPr="00C86872">
              <w:t>Boormeester</w:t>
            </w:r>
            <w:r>
              <w:t>/aardkundige</w:t>
            </w:r>
          </w:p>
        </w:tc>
      </w:tr>
      <w:tr w:rsidR="00F5633B" w14:paraId="6C47D25A" w14:textId="77777777" w:rsidTr="00266F00">
        <w:tc>
          <w:tcPr>
            <w:tcW w:w="2925" w:type="dxa"/>
          </w:tcPr>
          <w:p w14:paraId="24F838B1" w14:textId="77777777" w:rsidR="00F5633B" w:rsidRPr="00C86872" w:rsidRDefault="00F5633B" w:rsidP="00266F00">
            <w:pPr>
              <w:pStyle w:val="ABOE"/>
              <w:spacing w:after="0" w:line="276" w:lineRule="auto"/>
            </w:pPr>
            <w:r>
              <w:t>De Bie</w:t>
            </w:r>
          </w:p>
        </w:tc>
        <w:tc>
          <w:tcPr>
            <w:tcW w:w="2926" w:type="dxa"/>
          </w:tcPr>
          <w:p w14:paraId="61A3924D" w14:textId="77777777" w:rsidR="00F5633B" w:rsidRPr="00C86872" w:rsidRDefault="00F5633B" w:rsidP="00266F00">
            <w:pPr>
              <w:pStyle w:val="ABOE"/>
              <w:spacing w:after="0" w:line="276" w:lineRule="auto"/>
            </w:pPr>
            <w:r>
              <w:t>Steven</w:t>
            </w:r>
          </w:p>
        </w:tc>
        <w:tc>
          <w:tcPr>
            <w:tcW w:w="2926" w:type="dxa"/>
          </w:tcPr>
          <w:p w14:paraId="5B30700F" w14:textId="77777777" w:rsidR="00F5633B" w:rsidRDefault="00F5633B" w:rsidP="00266F00">
            <w:pPr>
              <w:pStyle w:val="ABOE"/>
              <w:spacing w:after="0" w:line="276" w:lineRule="auto"/>
            </w:pPr>
            <w:r w:rsidRPr="00C86872">
              <w:t>Boormeester</w:t>
            </w:r>
            <w:r>
              <w:t>/aardkundige</w:t>
            </w:r>
          </w:p>
        </w:tc>
      </w:tr>
      <w:tr w:rsidR="00F5633B" w14:paraId="37789FA7" w14:textId="77777777" w:rsidTr="00266F00">
        <w:tc>
          <w:tcPr>
            <w:tcW w:w="2925" w:type="dxa"/>
          </w:tcPr>
          <w:p w14:paraId="1A5DBDE9" w14:textId="77777777" w:rsidR="00F5633B" w:rsidRPr="00C86872" w:rsidRDefault="00F5633B" w:rsidP="00266F00">
            <w:pPr>
              <w:pStyle w:val="ABOE"/>
              <w:spacing w:after="0" w:line="276" w:lineRule="auto"/>
            </w:pPr>
            <w:r>
              <w:t>Léonard</w:t>
            </w:r>
          </w:p>
        </w:tc>
        <w:tc>
          <w:tcPr>
            <w:tcW w:w="2926" w:type="dxa"/>
          </w:tcPr>
          <w:p w14:paraId="194B46D3" w14:textId="77777777" w:rsidR="00F5633B" w:rsidRPr="00C86872" w:rsidRDefault="00F5633B" w:rsidP="00266F00">
            <w:pPr>
              <w:pStyle w:val="ABOE"/>
              <w:spacing w:after="0" w:line="276" w:lineRule="auto"/>
            </w:pPr>
            <w:r>
              <w:t>Ine</w:t>
            </w:r>
          </w:p>
        </w:tc>
        <w:tc>
          <w:tcPr>
            <w:tcW w:w="2926" w:type="dxa"/>
          </w:tcPr>
          <w:p w14:paraId="77E8C273" w14:textId="74D15326" w:rsidR="00F5633B" w:rsidRDefault="006242B2" w:rsidP="00266F00">
            <w:pPr>
              <w:pStyle w:val="ABOE"/>
              <w:spacing w:after="0" w:line="276" w:lineRule="auto"/>
            </w:pPr>
            <w:r>
              <w:t>Archeoloog-veldwerkleider-materiaalexpert (steentijd)</w:t>
            </w:r>
          </w:p>
        </w:tc>
      </w:tr>
    </w:tbl>
    <w:p w14:paraId="29919679" w14:textId="77777777" w:rsidR="00F5633B" w:rsidRDefault="00F5633B" w:rsidP="00B60E80">
      <w:pPr>
        <w:pStyle w:val="ABOEKop5"/>
      </w:pPr>
      <w:r>
        <w:t>Activiteiten</w:t>
      </w:r>
    </w:p>
    <w:p w14:paraId="16D937DC" w14:textId="455D9017" w:rsidR="00DD1D2F" w:rsidRPr="008F6DFC" w:rsidRDefault="00DD1D2F" w:rsidP="008F6DFC">
      <w:pPr>
        <w:pStyle w:val="ListParagraph"/>
        <w:numPr>
          <w:ilvl w:val="0"/>
          <w:numId w:val="48"/>
        </w:numPr>
        <w:rPr>
          <w:lang w:val="nl-NL"/>
        </w:rPr>
      </w:pPr>
      <w:r w:rsidRPr="008F6DFC">
        <w:rPr>
          <w:lang w:val="nl-NL"/>
        </w:rPr>
        <w:t>Boren in westelijk deel van zone 9</w:t>
      </w:r>
    </w:p>
    <w:p w14:paraId="24284F21" w14:textId="1282F77F" w:rsidR="00DD1D2F" w:rsidRPr="008F6DFC" w:rsidRDefault="00DD1D2F" w:rsidP="008F6DFC">
      <w:pPr>
        <w:pStyle w:val="ListParagraph"/>
        <w:numPr>
          <w:ilvl w:val="0"/>
          <w:numId w:val="48"/>
        </w:numPr>
        <w:rPr>
          <w:lang w:val="nl-NL"/>
        </w:rPr>
      </w:pPr>
      <w:r w:rsidRPr="008F6DFC">
        <w:rPr>
          <w:lang w:val="nl-NL"/>
        </w:rPr>
        <w:t>Droog zeven van stalen uit zone 9</w:t>
      </w:r>
      <w:r w:rsidR="00FB02BB" w:rsidRPr="008F6DFC">
        <w:rPr>
          <w:lang w:val="nl-NL"/>
        </w:rPr>
        <w:t>: voornamelijk E2/B2-stalen</w:t>
      </w:r>
    </w:p>
    <w:p w14:paraId="316D8ABD" w14:textId="5B84EC8A" w:rsidR="00FB02BB" w:rsidRPr="008F6DFC" w:rsidRDefault="00FB02BB" w:rsidP="008F6DFC">
      <w:pPr>
        <w:pStyle w:val="ListParagraph"/>
        <w:numPr>
          <w:ilvl w:val="0"/>
          <w:numId w:val="48"/>
        </w:numPr>
        <w:rPr>
          <w:lang w:val="nl-NL"/>
        </w:rPr>
      </w:pPr>
      <w:r w:rsidRPr="008F6DFC">
        <w:rPr>
          <w:lang w:val="nl-NL"/>
        </w:rPr>
        <w:t>Afbakenen volgende zone (zone 10)</w:t>
      </w:r>
    </w:p>
    <w:p w14:paraId="51465A66" w14:textId="0964934E" w:rsidR="00F5633B" w:rsidRDefault="00F5633B" w:rsidP="00B60E80">
      <w:pPr>
        <w:pStyle w:val="ABOEKop5"/>
      </w:pPr>
      <w:r>
        <w:t xml:space="preserve">Strategische en praktische keuzes </w:t>
      </w:r>
    </w:p>
    <w:p w14:paraId="683EE1A8" w14:textId="3FCE931D" w:rsidR="00266F00" w:rsidRPr="00DD1D2F" w:rsidRDefault="00266F00" w:rsidP="00266F00">
      <w:pPr>
        <w:jc w:val="both"/>
        <w:rPr>
          <w:lang w:val="nl-NL" w:eastAsia="nl-NL"/>
        </w:rPr>
      </w:pPr>
      <w:r>
        <w:rPr>
          <w:lang w:val="nl-NL" w:eastAsia="nl-NL"/>
        </w:rPr>
        <w:t xml:space="preserve">Tot nu toe werd </w:t>
      </w:r>
      <w:r w:rsidR="00DD1D2F">
        <w:rPr>
          <w:lang w:val="nl-NL" w:eastAsia="nl-NL"/>
        </w:rPr>
        <w:t>tot 1m</w:t>
      </w:r>
      <w:r w:rsidR="00FB02BB">
        <w:rPr>
          <w:lang w:val="nl-NL" w:eastAsia="nl-NL"/>
        </w:rPr>
        <w:t>-MV</w:t>
      </w:r>
      <w:r>
        <w:rPr>
          <w:lang w:val="nl-NL" w:eastAsia="nl-NL"/>
        </w:rPr>
        <w:t xml:space="preserve"> geboord. De geplande bodemingreep voor de aanleg van bungalows, paden en parking zullen het bodemarchief niet dieper verstoren. Aangezien er </w:t>
      </w:r>
      <w:r w:rsidR="00FB02BB">
        <w:rPr>
          <w:lang w:val="nl-NL" w:eastAsia="nl-NL"/>
        </w:rPr>
        <w:t>dieper paleobodems en/of sporen van menselijke</w:t>
      </w:r>
      <w:r>
        <w:rPr>
          <w:lang w:val="nl-NL" w:eastAsia="nl-NL"/>
        </w:rPr>
        <w:t xml:space="preserve"> of mensachtige</w:t>
      </w:r>
      <w:r w:rsidR="00FB02BB">
        <w:rPr>
          <w:lang w:val="nl-NL" w:eastAsia="nl-NL"/>
        </w:rPr>
        <w:t xml:space="preserve"> activiteit kunnen </w:t>
      </w:r>
      <w:r>
        <w:rPr>
          <w:lang w:val="nl-NL" w:eastAsia="nl-NL"/>
        </w:rPr>
        <w:t>voorkomen, wordt voor de delen van het onderzoeksgebied waar de geplande rivier zal stromen tot op het maasgrind geboord</w:t>
      </w:r>
      <w:r w:rsidR="00FB02BB">
        <w:rPr>
          <w:lang w:val="nl-NL" w:eastAsia="nl-NL"/>
        </w:rPr>
        <w:t>.</w:t>
      </w:r>
      <w:r w:rsidRPr="00266F00">
        <w:rPr>
          <w:lang w:val="nl-NL" w:eastAsia="nl-NL"/>
        </w:rPr>
        <w:t xml:space="preserve"> </w:t>
      </w:r>
      <w:r>
        <w:rPr>
          <w:lang w:val="nl-NL" w:eastAsia="nl-NL"/>
        </w:rPr>
        <w:t>Er werd wederom beslist om droog te zeven daar de dompelpompen en darmen dreigen kapot te vriezen door de negatieve minima ’s nachts.</w:t>
      </w:r>
    </w:p>
    <w:p w14:paraId="0C0A79DD" w14:textId="338A9C14" w:rsidR="00F5633B" w:rsidRDefault="00F5633B" w:rsidP="00B60E80">
      <w:pPr>
        <w:pStyle w:val="ABOEKop5"/>
      </w:pPr>
      <w:r>
        <w:t>Voorlopige interpretatie</w:t>
      </w:r>
    </w:p>
    <w:p w14:paraId="679270CC" w14:textId="4144384D" w:rsidR="00CC287B" w:rsidRDefault="00266F00" w:rsidP="00266F00">
      <w:pPr>
        <w:jc w:val="both"/>
        <w:rPr>
          <w:lang w:val="nl-NL" w:eastAsia="nl-NL"/>
        </w:rPr>
      </w:pPr>
      <w:r>
        <w:rPr>
          <w:lang w:val="nl-NL" w:eastAsia="nl-NL"/>
        </w:rPr>
        <w:t>De boringen in het westelijke deel van zone 9 vertonen vaker een dun matig fijn en zwak siltig zandpakket, waardoor het onderliggende matig fijn en matig siltig zandpakket op een geringere diepte ligt.</w:t>
      </w:r>
    </w:p>
    <w:p w14:paraId="454AABAB" w14:textId="77777777" w:rsidR="00B60E80" w:rsidRDefault="00B60E80">
      <w:pPr>
        <w:spacing w:after="200" w:line="276" w:lineRule="auto"/>
        <w:rPr>
          <w:rFonts w:ascii="Corbel" w:eastAsiaTheme="majorEastAsia" w:hAnsi="Corbel" w:cstheme="minorHAnsi"/>
          <w:b/>
          <w:bCs/>
          <w:smallCaps/>
          <w:kern w:val="32"/>
          <w:sz w:val="36"/>
          <w:szCs w:val="36"/>
          <w:lang w:val="nl-NL" w:eastAsia="nl-NL"/>
        </w:rPr>
      </w:pPr>
      <w:r>
        <w:br w:type="page"/>
      </w:r>
    </w:p>
    <w:p w14:paraId="08F1B7A1" w14:textId="5F045C02" w:rsidR="00F5633B" w:rsidRDefault="00F5633B" w:rsidP="00F5633B">
      <w:pPr>
        <w:pStyle w:val="ABOEKop1NoNumber"/>
      </w:pPr>
      <w:bookmarkStart w:id="19" w:name="_Toc530750814"/>
      <w:r>
        <w:t>Dagr</w:t>
      </w:r>
      <w:r w:rsidR="00CC287B">
        <w:t>apport n° 5</w:t>
      </w:r>
      <w:bookmarkEnd w:id="19"/>
    </w:p>
    <w:tbl>
      <w:tblPr>
        <w:tblStyle w:val="ABOETABELSTIJL"/>
        <w:tblW w:w="0" w:type="auto"/>
        <w:tblLook w:val="0480" w:firstRow="0" w:lastRow="0" w:firstColumn="1" w:lastColumn="0" w:noHBand="0" w:noVBand="1"/>
      </w:tblPr>
      <w:tblGrid>
        <w:gridCol w:w="1560"/>
        <w:gridCol w:w="2475"/>
        <w:gridCol w:w="1869"/>
        <w:gridCol w:w="2873"/>
      </w:tblGrid>
      <w:tr w:rsidR="00CE5586" w14:paraId="2E07202C" w14:textId="77777777" w:rsidTr="00CE5586">
        <w:tc>
          <w:tcPr>
            <w:tcW w:w="1560" w:type="dxa"/>
          </w:tcPr>
          <w:p w14:paraId="3C1E52A3" w14:textId="0AD1C57B" w:rsidR="00CE5586" w:rsidRDefault="00CE5586" w:rsidP="00CE5586">
            <w:pPr>
              <w:pStyle w:val="ABOE"/>
              <w:spacing w:after="0" w:line="276" w:lineRule="auto"/>
            </w:pPr>
            <w:r w:rsidRPr="00AE5C26">
              <w:rPr>
                <w:b/>
              </w:rPr>
              <w:t>Dag</w:t>
            </w:r>
          </w:p>
        </w:tc>
        <w:tc>
          <w:tcPr>
            <w:tcW w:w="2475" w:type="dxa"/>
          </w:tcPr>
          <w:p w14:paraId="72550510" w14:textId="2C91AB5E" w:rsidR="00CE5586" w:rsidRDefault="00CE5586" w:rsidP="00CE5586">
            <w:pPr>
              <w:pStyle w:val="ABOE"/>
              <w:spacing w:after="0" w:line="276" w:lineRule="auto"/>
            </w:pPr>
            <w:r>
              <w:t>23/02/2018</w:t>
            </w:r>
          </w:p>
        </w:tc>
        <w:tc>
          <w:tcPr>
            <w:tcW w:w="1869" w:type="dxa"/>
          </w:tcPr>
          <w:p w14:paraId="42B02C73" w14:textId="5CD6AF0A" w:rsidR="00CE5586" w:rsidRDefault="00CE5586" w:rsidP="00CE5586">
            <w:pPr>
              <w:pStyle w:val="ABOE"/>
              <w:spacing w:after="0" w:line="276" w:lineRule="auto"/>
            </w:pPr>
            <w:r w:rsidRPr="00C86872">
              <w:rPr>
                <w:b/>
              </w:rPr>
              <w:t>Erkend archeoloog</w:t>
            </w:r>
          </w:p>
        </w:tc>
        <w:tc>
          <w:tcPr>
            <w:tcW w:w="2873" w:type="dxa"/>
          </w:tcPr>
          <w:p w14:paraId="7BA61882" w14:textId="3305E834" w:rsidR="00CE5586" w:rsidRDefault="00CE5586" w:rsidP="00CE5586">
            <w:pPr>
              <w:pStyle w:val="ABOE"/>
              <w:spacing w:after="0" w:line="276" w:lineRule="auto"/>
            </w:pPr>
            <w:r>
              <w:t>ABO nv</w:t>
            </w:r>
          </w:p>
        </w:tc>
      </w:tr>
      <w:tr w:rsidR="00CE5586" w14:paraId="0527DDA1" w14:textId="77777777" w:rsidTr="00CE5586">
        <w:tc>
          <w:tcPr>
            <w:tcW w:w="1560" w:type="dxa"/>
          </w:tcPr>
          <w:p w14:paraId="626A1605" w14:textId="38AC69A9" w:rsidR="00CE5586" w:rsidRDefault="00CE5586" w:rsidP="00CE5586">
            <w:pPr>
              <w:pStyle w:val="ABOE"/>
              <w:spacing w:after="0" w:line="276" w:lineRule="auto"/>
            </w:pPr>
            <w:r w:rsidRPr="00F5633B">
              <w:rPr>
                <w:b/>
              </w:rPr>
              <w:t>Weer</w:t>
            </w:r>
          </w:p>
        </w:tc>
        <w:tc>
          <w:tcPr>
            <w:tcW w:w="2475" w:type="dxa"/>
          </w:tcPr>
          <w:p w14:paraId="1ADB9616" w14:textId="495E572E" w:rsidR="00CE5586" w:rsidRDefault="00CE5586" w:rsidP="00CE5586">
            <w:pPr>
              <w:pStyle w:val="ABOE"/>
              <w:spacing w:after="0" w:line="276" w:lineRule="auto"/>
            </w:pPr>
            <w:r>
              <w:t>Droog; zonnig; 0-1°C</w:t>
            </w:r>
          </w:p>
        </w:tc>
        <w:tc>
          <w:tcPr>
            <w:tcW w:w="1869" w:type="dxa"/>
          </w:tcPr>
          <w:p w14:paraId="75197C6B" w14:textId="049888C5" w:rsidR="00CE5586" w:rsidRDefault="00CE5586" w:rsidP="00CE5586">
            <w:pPr>
              <w:pStyle w:val="ABOE"/>
              <w:spacing w:after="0" w:line="276" w:lineRule="auto"/>
            </w:pPr>
            <w:r w:rsidRPr="00AE5C26">
              <w:rPr>
                <w:b/>
              </w:rPr>
              <w:t>Onderaannemers</w:t>
            </w:r>
          </w:p>
        </w:tc>
        <w:tc>
          <w:tcPr>
            <w:tcW w:w="2873" w:type="dxa"/>
          </w:tcPr>
          <w:p w14:paraId="6DC6F813" w14:textId="6AC39979" w:rsidR="00CE5586" w:rsidRDefault="00CE5586" w:rsidP="00CE5586">
            <w:pPr>
              <w:pStyle w:val="ABOE"/>
              <w:spacing w:after="0" w:line="276" w:lineRule="auto"/>
            </w:pPr>
            <w:r>
              <w:t>Geosonda NV</w:t>
            </w:r>
          </w:p>
        </w:tc>
      </w:tr>
      <w:tr w:rsidR="00CE5586" w14:paraId="3284E2B2" w14:textId="77777777" w:rsidTr="00CE5586">
        <w:tc>
          <w:tcPr>
            <w:tcW w:w="1560" w:type="dxa"/>
          </w:tcPr>
          <w:p w14:paraId="656E0C2E" w14:textId="77777777" w:rsidR="00CE5586" w:rsidRDefault="00CE5586" w:rsidP="00CE5586">
            <w:pPr>
              <w:pStyle w:val="ABOE"/>
              <w:spacing w:after="0" w:line="276" w:lineRule="auto"/>
            </w:pPr>
            <w:r w:rsidRPr="00AE5C26">
              <w:rPr>
                <w:b/>
              </w:rPr>
              <w:t>Projectleider</w:t>
            </w:r>
          </w:p>
        </w:tc>
        <w:tc>
          <w:tcPr>
            <w:tcW w:w="2475" w:type="dxa"/>
          </w:tcPr>
          <w:p w14:paraId="49D61E5F" w14:textId="77777777" w:rsidR="00CE5586" w:rsidRDefault="00CE5586" w:rsidP="00CE5586">
            <w:pPr>
              <w:pStyle w:val="ABOE"/>
              <w:spacing w:after="0" w:line="276" w:lineRule="auto"/>
            </w:pPr>
            <w:r>
              <w:t>Léonard, Ine</w:t>
            </w:r>
          </w:p>
        </w:tc>
        <w:tc>
          <w:tcPr>
            <w:tcW w:w="1869" w:type="dxa"/>
          </w:tcPr>
          <w:p w14:paraId="3657FE4D" w14:textId="5EF9056F" w:rsidR="00CE5586" w:rsidRDefault="00CE5586" w:rsidP="00CE5586">
            <w:pPr>
              <w:pStyle w:val="ABOE"/>
              <w:spacing w:after="0" w:line="276" w:lineRule="auto"/>
            </w:pPr>
            <w:r w:rsidRPr="00AE5C26">
              <w:rPr>
                <w:b/>
              </w:rPr>
              <w:t>Vergunning</w:t>
            </w:r>
            <w:r>
              <w:rPr>
                <w:b/>
              </w:rPr>
              <w:t xml:space="preserve"> n°</w:t>
            </w:r>
          </w:p>
        </w:tc>
        <w:tc>
          <w:tcPr>
            <w:tcW w:w="2873" w:type="dxa"/>
          </w:tcPr>
          <w:p w14:paraId="68C39701" w14:textId="12526ECF" w:rsidR="00CE5586" w:rsidRDefault="00CE5586" w:rsidP="00CE5586">
            <w:pPr>
              <w:pStyle w:val="ABOE"/>
              <w:spacing w:after="0" w:line="276" w:lineRule="auto"/>
            </w:pPr>
            <w:r w:rsidRPr="0031635D">
              <w:t>OE/ERK/Archeoloog/2017/00167</w:t>
            </w:r>
          </w:p>
        </w:tc>
      </w:tr>
    </w:tbl>
    <w:p w14:paraId="7305BFC4" w14:textId="60419B93" w:rsidR="00F5633B" w:rsidRDefault="00B60E80" w:rsidP="00B60E8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5633B" w14:paraId="542253C7" w14:textId="77777777" w:rsidTr="00266F00">
        <w:trPr>
          <w:cnfStyle w:val="100000000000" w:firstRow="1" w:lastRow="0" w:firstColumn="0" w:lastColumn="0" w:oddVBand="0" w:evenVBand="0" w:oddHBand="0" w:evenHBand="0" w:firstRowFirstColumn="0" w:firstRowLastColumn="0" w:lastRowFirstColumn="0" w:lastRowLastColumn="0"/>
        </w:trPr>
        <w:tc>
          <w:tcPr>
            <w:tcW w:w="2925" w:type="dxa"/>
          </w:tcPr>
          <w:p w14:paraId="3E9AC0FB" w14:textId="77777777" w:rsidR="00F5633B" w:rsidRDefault="00F5633B" w:rsidP="00266F00">
            <w:pPr>
              <w:pStyle w:val="ABOE"/>
              <w:spacing w:after="0" w:line="276" w:lineRule="auto"/>
            </w:pPr>
            <w:r>
              <w:t>Naam</w:t>
            </w:r>
          </w:p>
        </w:tc>
        <w:tc>
          <w:tcPr>
            <w:tcW w:w="2926" w:type="dxa"/>
          </w:tcPr>
          <w:p w14:paraId="51EA43E9" w14:textId="77777777" w:rsidR="00F5633B" w:rsidRDefault="00F5633B" w:rsidP="00266F00">
            <w:pPr>
              <w:pStyle w:val="ABOE"/>
              <w:spacing w:after="0" w:line="276" w:lineRule="auto"/>
            </w:pPr>
            <w:r>
              <w:t>Voornaam</w:t>
            </w:r>
          </w:p>
        </w:tc>
        <w:tc>
          <w:tcPr>
            <w:tcW w:w="2926" w:type="dxa"/>
          </w:tcPr>
          <w:p w14:paraId="233C1C9C" w14:textId="77777777" w:rsidR="00F5633B" w:rsidRDefault="00F5633B" w:rsidP="00266F00">
            <w:pPr>
              <w:pStyle w:val="ABOE"/>
              <w:spacing w:after="0" w:line="276" w:lineRule="auto"/>
            </w:pPr>
            <w:r>
              <w:t>Functie</w:t>
            </w:r>
          </w:p>
        </w:tc>
      </w:tr>
      <w:tr w:rsidR="00F5633B" w14:paraId="08766267" w14:textId="77777777" w:rsidTr="00266F00">
        <w:tc>
          <w:tcPr>
            <w:tcW w:w="2925" w:type="dxa"/>
          </w:tcPr>
          <w:p w14:paraId="43F4E198" w14:textId="77777777" w:rsidR="00F5633B" w:rsidRDefault="00F5633B" w:rsidP="00266F00">
            <w:pPr>
              <w:pStyle w:val="ABOE"/>
              <w:spacing w:after="0" w:line="276" w:lineRule="auto"/>
            </w:pPr>
            <w:r>
              <w:t>Bruynseels</w:t>
            </w:r>
          </w:p>
        </w:tc>
        <w:tc>
          <w:tcPr>
            <w:tcW w:w="2926" w:type="dxa"/>
          </w:tcPr>
          <w:p w14:paraId="247F5811" w14:textId="77777777" w:rsidR="00F5633B" w:rsidRDefault="00F5633B" w:rsidP="00266F00">
            <w:pPr>
              <w:pStyle w:val="ABOE"/>
              <w:spacing w:after="0" w:line="276" w:lineRule="auto"/>
            </w:pPr>
            <w:r>
              <w:t>Stef</w:t>
            </w:r>
          </w:p>
        </w:tc>
        <w:tc>
          <w:tcPr>
            <w:tcW w:w="2926" w:type="dxa"/>
          </w:tcPr>
          <w:p w14:paraId="44624178" w14:textId="77777777" w:rsidR="00F5633B" w:rsidRDefault="00F5633B" w:rsidP="00266F00">
            <w:pPr>
              <w:pStyle w:val="ABOE"/>
              <w:spacing w:after="0" w:line="276" w:lineRule="auto"/>
            </w:pPr>
            <w:r w:rsidRPr="00C86872">
              <w:t>Boormeester</w:t>
            </w:r>
            <w:r>
              <w:t>/aardkundige</w:t>
            </w:r>
          </w:p>
        </w:tc>
      </w:tr>
      <w:tr w:rsidR="00F5633B" w14:paraId="13FE5B5B" w14:textId="77777777" w:rsidTr="00266F00">
        <w:tc>
          <w:tcPr>
            <w:tcW w:w="2925" w:type="dxa"/>
          </w:tcPr>
          <w:p w14:paraId="40A9B9AC" w14:textId="77777777" w:rsidR="00F5633B" w:rsidRPr="00C86872" w:rsidRDefault="00F5633B" w:rsidP="00266F00">
            <w:pPr>
              <w:pStyle w:val="ABOE"/>
              <w:spacing w:after="0" w:line="276" w:lineRule="auto"/>
            </w:pPr>
            <w:r>
              <w:t>Boons</w:t>
            </w:r>
          </w:p>
        </w:tc>
        <w:tc>
          <w:tcPr>
            <w:tcW w:w="2926" w:type="dxa"/>
          </w:tcPr>
          <w:p w14:paraId="4A44D46D" w14:textId="77777777" w:rsidR="00F5633B" w:rsidRPr="00C86872" w:rsidRDefault="00F5633B" w:rsidP="00266F00">
            <w:pPr>
              <w:pStyle w:val="ABOE"/>
              <w:spacing w:after="0" w:line="276" w:lineRule="auto"/>
            </w:pPr>
            <w:r>
              <w:t>Jonas</w:t>
            </w:r>
          </w:p>
        </w:tc>
        <w:tc>
          <w:tcPr>
            <w:tcW w:w="2926" w:type="dxa"/>
          </w:tcPr>
          <w:p w14:paraId="4D962460" w14:textId="77777777" w:rsidR="00F5633B" w:rsidRPr="00C86872" w:rsidRDefault="00F5633B" w:rsidP="00266F00">
            <w:pPr>
              <w:pStyle w:val="ABOE"/>
              <w:spacing w:after="0" w:line="276" w:lineRule="auto"/>
            </w:pPr>
            <w:r w:rsidRPr="00C86872">
              <w:t>Boormeester</w:t>
            </w:r>
            <w:r>
              <w:t>/aardkundige</w:t>
            </w:r>
          </w:p>
        </w:tc>
      </w:tr>
      <w:tr w:rsidR="00F5633B" w14:paraId="513C66CE" w14:textId="77777777" w:rsidTr="00CC287B">
        <w:trPr>
          <w:trHeight w:val="63"/>
        </w:trPr>
        <w:tc>
          <w:tcPr>
            <w:tcW w:w="2925" w:type="dxa"/>
          </w:tcPr>
          <w:p w14:paraId="1F2E2F24" w14:textId="44076AD5" w:rsidR="00F5633B" w:rsidRPr="00C86872" w:rsidRDefault="008F38E1" w:rsidP="00266F00">
            <w:pPr>
              <w:pStyle w:val="ABOE"/>
              <w:spacing w:after="0" w:line="276" w:lineRule="auto"/>
            </w:pPr>
            <w:r>
              <w:t>Kaszá</w:t>
            </w:r>
            <w:r w:rsidR="00CC287B">
              <w:t>s</w:t>
            </w:r>
          </w:p>
        </w:tc>
        <w:tc>
          <w:tcPr>
            <w:tcW w:w="2926" w:type="dxa"/>
          </w:tcPr>
          <w:p w14:paraId="49D3300D" w14:textId="790AA418" w:rsidR="00F5633B" w:rsidRPr="00C86872" w:rsidRDefault="00CC287B" w:rsidP="00266F00">
            <w:pPr>
              <w:pStyle w:val="ABOE"/>
              <w:spacing w:after="0" w:line="276" w:lineRule="auto"/>
            </w:pPr>
            <w:r>
              <w:t>Gabriella</w:t>
            </w:r>
          </w:p>
        </w:tc>
        <w:tc>
          <w:tcPr>
            <w:tcW w:w="2926" w:type="dxa"/>
          </w:tcPr>
          <w:p w14:paraId="45E73080" w14:textId="1F99B978" w:rsidR="00F5633B" w:rsidRDefault="00B60E80" w:rsidP="00266F00">
            <w:pPr>
              <w:pStyle w:val="ABOE"/>
              <w:spacing w:after="0" w:line="276" w:lineRule="auto"/>
            </w:pPr>
            <w:r>
              <w:t>Archeoloog-plaatsvervangend veldwerkleider</w:t>
            </w:r>
          </w:p>
        </w:tc>
      </w:tr>
    </w:tbl>
    <w:p w14:paraId="1540D18B" w14:textId="77777777" w:rsidR="00F5633B" w:rsidRDefault="00F5633B" w:rsidP="00B60E80">
      <w:pPr>
        <w:pStyle w:val="ABOEKop5"/>
      </w:pPr>
      <w:r>
        <w:t>Activiteiten</w:t>
      </w:r>
    </w:p>
    <w:p w14:paraId="284627C1" w14:textId="293240F4" w:rsidR="00CC287B" w:rsidRPr="008F6DFC" w:rsidRDefault="00CC287B" w:rsidP="008F6DFC">
      <w:pPr>
        <w:pStyle w:val="ListParagraph"/>
        <w:numPr>
          <w:ilvl w:val="0"/>
          <w:numId w:val="47"/>
        </w:numPr>
        <w:rPr>
          <w:lang w:val="nl-NL" w:eastAsia="nl-NL"/>
        </w:rPr>
      </w:pPr>
      <w:r w:rsidRPr="008F6DFC">
        <w:rPr>
          <w:lang w:val="nl-NL" w:eastAsia="nl-NL"/>
        </w:rPr>
        <w:t>Boren: afwerken zone 9 + start boren in westelijk deel zone 10</w:t>
      </w:r>
    </w:p>
    <w:p w14:paraId="6DA68B13" w14:textId="29C7C828" w:rsidR="00CC287B" w:rsidRPr="008F6DFC" w:rsidRDefault="00CC287B" w:rsidP="008F6DFC">
      <w:pPr>
        <w:pStyle w:val="ListParagraph"/>
        <w:numPr>
          <w:ilvl w:val="0"/>
          <w:numId w:val="47"/>
        </w:numPr>
        <w:rPr>
          <w:lang w:val="nl-NL" w:eastAsia="nl-NL"/>
        </w:rPr>
      </w:pPr>
      <w:r w:rsidRPr="008F6DFC">
        <w:rPr>
          <w:lang w:val="nl-NL" w:eastAsia="nl-NL"/>
        </w:rPr>
        <w:t>Droog zeven</w:t>
      </w:r>
    </w:p>
    <w:p w14:paraId="72B379C4" w14:textId="6D9D98D9" w:rsidR="00F5633B" w:rsidRDefault="00F5633B" w:rsidP="00B60E80">
      <w:pPr>
        <w:pStyle w:val="ABOEKop5"/>
      </w:pPr>
      <w:r>
        <w:t xml:space="preserve">Strategische en praktische keuzes </w:t>
      </w:r>
    </w:p>
    <w:p w14:paraId="18F5D3B7" w14:textId="77777777" w:rsidR="00266F00" w:rsidRPr="00DD1D2F" w:rsidRDefault="00266F00" w:rsidP="00266F00">
      <w:pPr>
        <w:jc w:val="both"/>
        <w:rPr>
          <w:lang w:val="nl-NL" w:eastAsia="nl-NL"/>
        </w:rPr>
      </w:pPr>
      <w:r>
        <w:rPr>
          <w:lang w:val="nl-NL" w:eastAsia="nl-NL"/>
        </w:rPr>
        <w:t>Er werd wederom beslist om droog te zeven daar de dompelpompen en darmen dreigen kapot te vriezen door de negatieve minima ’s nachts.</w:t>
      </w:r>
    </w:p>
    <w:p w14:paraId="6A533DDA" w14:textId="1FBD5B6D" w:rsidR="00F5633B" w:rsidRDefault="00F5633B" w:rsidP="00B60E80">
      <w:pPr>
        <w:pStyle w:val="ABOEKop5"/>
      </w:pPr>
      <w:r>
        <w:t>Voorlopige interpretatie</w:t>
      </w:r>
    </w:p>
    <w:p w14:paraId="60D8521C" w14:textId="259BAA37" w:rsidR="00CC287B" w:rsidRDefault="00266F00" w:rsidP="00266F00">
      <w:pPr>
        <w:jc w:val="both"/>
        <w:rPr>
          <w:lang w:val="nl-NL" w:eastAsia="nl-NL"/>
        </w:rPr>
      </w:pPr>
      <w:r>
        <w:rPr>
          <w:lang w:val="nl-NL" w:eastAsia="nl-NL"/>
        </w:rPr>
        <w:t>In het (noord)westelijke</w:t>
      </w:r>
      <w:r w:rsidR="00CC287B">
        <w:rPr>
          <w:lang w:val="nl-NL" w:eastAsia="nl-NL"/>
        </w:rPr>
        <w:t xml:space="preserve"> deel van zone 9 ligt een depressie. Deze wordt gekenmerkt door klei-leemprofielen met weinig zandafzetting op de klei- en grindafzetting.</w:t>
      </w:r>
    </w:p>
    <w:p w14:paraId="48EA3F18" w14:textId="77777777" w:rsidR="00B60E80" w:rsidRDefault="00B60E80">
      <w:pPr>
        <w:spacing w:after="200" w:line="276" w:lineRule="auto"/>
        <w:rPr>
          <w:rFonts w:ascii="Corbel" w:eastAsiaTheme="majorEastAsia" w:hAnsi="Corbel" w:cstheme="minorHAnsi"/>
          <w:b/>
          <w:bCs/>
          <w:smallCaps/>
          <w:kern w:val="32"/>
          <w:sz w:val="36"/>
          <w:szCs w:val="36"/>
          <w:lang w:val="nl-NL" w:eastAsia="nl-NL"/>
        </w:rPr>
      </w:pPr>
      <w:r>
        <w:br w:type="page"/>
      </w:r>
    </w:p>
    <w:p w14:paraId="2F65D92F" w14:textId="5CA88B06" w:rsidR="00F5633B" w:rsidRDefault="00F5633B" w:rsidP="00F5633B">
      <w:pPr>
        <w:pStyle w:val="ABOEKop1NoNumber"/>
      </w:pPr>
      <w:bookmarkStart w:id="20" w:name="_Toc530750815"/>
      <w:r>
        <w:t>Dagr</w:t>
      </w:r>
      <w:r w:rsidR="00EC0096">
        <w:t>apport n° 6</w:t>
      </w:r>
      <w:bookmarkEnd w:id="20"/>
    </w:p>
    <w:tbl>
      <w:tblPr>
        <w:tblStyle w:val="ABOETABELSTIJL"/>
        <w:tblW w:w="0" w:type="auto"/>
        <w:tblLook w:val="0480" w:firstRow="0" w:lastRow="0" w:firstColumn="1" w:lastColumn="0" w:noHBand="0" w:noVBand="1"/>
      </w:tblPr>
      <w:tblGrid>
        <w:gridCol w:w="1560"/>
        <w:gridCol w:w="2475"/>
        <w:gridCol w:w="1869"/>
        <w:gridCol w:w="2873"/>
      </w:tblGrid>
      <w:tr w:rsidR="00B72603" w14:paraId="700D6D42" w14:textId="77777777" w:rsidTr="004D778C">
        <w:tc>
          <w:tcPr>
            <w:tcW w:w="1560" w:type="dxa"/>
          </w:tcPr>
          <w:p w14:paraId="44976FE6" w14:textId="77777777" w:rsidR="00B72603" w:rsidRDefault="00B72603" w:rsidP="004D778C">
            <w:pPr>
              <w:pStyle w:val="ABOE"/>
              <w:spacing w:after="0" w:line="276" w:lineRule="auto"/>
            </w:pPr>
            <w:r w:rsidRPr="00AE5C26">
              <w:rPr>
                <w:b/>
              </w:rPr>
              <w:t>Dag</w:t>
            </w:r>
          </w:p>
        </w:tc>
        <w:tc>
          <w:tcPr>
            <w:tcW w:w="2475" w:type="dxa"/>
          </w:tcPr>
          <w:p w14:paraId="00AC9B8E" w14:textId="4F760A6A" w:rsidR="00B72603" w:rsidRDefault="00B72603" w:rsidP="004D778C">
            <w:pPr>
              <w:pStyle w:val="ABOE"/>
              <w:spacing w:after="0" w:line="276" w:lineRule="auto"/>
            </w:pPr>
            <w:r>
              <w:t>26/02/2018</w:t>
            </w:r>
          </w:p>
        </w:tc>
        <w:tc>
          <w:tcPr>
            <w:tcW w:w="1869" w:type="dxa"/>
          </w:tcPr>
          <w:p w14:paraId="78D8579F" w14:textId="77777777" w:rsidR="00B72603" w:rsidRDefault="00B72603" w:rsidP="004D778C">
            <w:pPr>
              <w:pStyle w:val="ABOE"/>
              <w:spacing w:after="0" w:line="276" w:lineRule="auto"/>
            </w:pPr>
            <w:r w:rsidRPr="00C86872">
              <w:rPr>
                <w:b/>
              </w:rPr>
              <w:t>Erkend archeoloog</w:t>
            </w:r>
          </w:p>
        </w:tc>
        <w:tc>
          <w:tcPr>
            <w:tcW w:w="2873" w:type="dxa"/>
          </w:tcPr>
          <w:p w14:paraId="1EA66214" w14:textId="77777777" w:rsidR="00B72603" w:rsidRDefault="00B72603" w:rsidP="004D778C">
            <w:pPr>
              <w:pStyle w:val="ABOE"/>
              <w:spacing w:after="0" w:line="276" w:lineRule="auto"/>
            </w:pPr>
            <w:r>
              <w:t>ABO nv</w:t>
            </w:r>
          </w:p>
        </w:tc>
      </w:tr>
      <w:tr w:rsidR="00B72603" w14:paraId="0288F64D" w14:textId="77777777" w:rsidTr="004D778C">
        <w:tc>
          <w:tcPr>
            <w:tcW w:w="1560" w:type="dxa"/>
          </w:tcPr>
          <w:p w14:paraId="4E256E91" w14:textId="77777777" w:rsidR="00B72603" w:rsidRDefault="00B72603" w:rsidP="004D778C">
            <w:pPr>
              <w:pStyle w:val="ABOE"/>
              <w:spacing w:after="0" w:line="276" w:lineRule="auto"/>
            </w:pPr>
            <w:r w:rsidRPr="00F5633B">
              <w:rPr>
                <w:b/>
              </w:rPr>
              <w:t>Weer</w:t>
            </w:r>
          </w:p>
        </w:tc>
        <w:tc>
          <w:tcPr>
            <w:tcW w:w="2475" w:type="dxa"/>
          </w:tcPr>
          <w:p w14:paraId="0D0F989B" w14:textId="26F63EA7" w:rsidR="00B72603" w:rsidRDefault="00B72603" w:rsidP="004D778C">
            <w:pPr>
              <w:pStyle w:val="ABOE"/>
              <w:spacing w:after="0" w:line="276" w:lineRule="auto"/>
            </w:pPr>
            <w:r>
              <w:t>Bewolkt met opklaringen; lichte sneeuwval; 0-1°C</w:t>
            </w:r>
          </w:p>
        </w:tc>
        <w:tc>
          <w:tcPr>
            <w:tcW w:w="1869" w:type="dxa"/>
          </w:tcPr>
          <w:p w14:paraId="2A5E2350" w14:textId="77777777" w:rsidR="00B72603" w:rsidRDefault="00B72603" w:rsidP="004D778C">
            <w:pPr>
              <w:pStyle w:val="ABOE"/>
              <w:spacing w:after="0" w:line="276" w:lineRule="auto"/>
            </w:pPr>
            <w:r w:rsidRPr="00AE5C26">
              <w:rPr>
                <w:b/>
              </w:rPr>
              <w:t>Onderaannemers</w:t>
            </w:r>
          </w:p>
        </w:tc>
        <w:tc>
          <w:tcPr>
            <w:tcW w:w="2873" w:type="dxa"/>
          </w:tcPr>
          <w:p w14:paraId="787D85F5" w14:textId="77777777" w:rsidR="00B72603" w:rsidRDefault="00B72603" w:rsidP="004D778C">
            <w:pPr>
              <w:pStyle w:val="ABOE"/>
              <w:spacing w:after="0" w:line="276" w:lineRule="auto"/>
            </w:pPr>
            <w:r>
              <w:t>Geosonda NV</w:t>
            </w:r>
          </w:p>
        </w:tc>
      </w:tr>
      <w:tr w:rsidR="00B72603" w14:paraId="083DFFDE" w14:textId="77777777" w:rsidTr="004D778C">
        <w:tc>
          <w:tcPr>
            <w:tcW w:w="1560" w:type="dxa"/>
          </w:tcPr>
          <w:p w14:paraId="5B5DA9D5" w14:textId="77777777" w:rsidR="00B72603" w:rsidRDefault="00B72603" w:rsidP="004D778C">
            <w:pPr>
              <w:pStyle w:val="ABOE"/>
              <w:spacing w:after="0" w:line="276" w:lineRule="auto"/>
            </w:pPr>
            <w:r w:rsidRPr="00AE5C26">
              <w:rPr>
                <w:b/>
              </w:rPr>
              <w:t>Projectleider</w:t>
            </w:r>
          </w:p>
        </w:tc>
        <w:tc>
          <w:tcPr>
            <w:tcW w:w="2475" w:type="dxa"/>
          </w:tcPr>
          <w:p w14:paraId="3349439F" w14:textId="77777777" w:rsidR="00B72603" w:rsidRDefault="00B72603" w:rsidP="004D778C">
            <w:pPr>
              <w:pStyle w:val="ABOE"/>
              <w:spacing w:after="0" w:line="276" w:lineRule="auto"/>
            </w:pPr>
            <w:r>
              <w:t>Léonard, Ine</w:t>
            </w:r>
          </w:p>
        </w:tc>
        <w:tc>
          <w:tcPr>
            <w:tcW w:w="1869" w:type="dxa"/>
          </w:tcPr>
          <w:p w14:paraId="1CB4032E" w14:textId="77777777" w:rsidR="00B72603" w:rsidRDefault="00B72603" w:rsidP="004D778C">
            <w:pPr>
              <w:pStyle w:val="ABOE"/>
              <w:spacing w:after="0" w:line="276" w:lineRule="auto"/>
            </w:pPr>
            <w:r w:rsidRPr="00AE5C26">
              <w:rPr>
                <w:b/>
              </w:rPr>
              <w:t>Vergunning</w:t>
            </w:r>
            <w:r>
              <w:rPr>
                <w:b/>
              </w:rPr>
              <w:t xml:space="preserve"> n°</w:t>
            </w:r>
          </w:p>
        </w:tc>
        <w:tc>
          <w:tcPr>
            <w:tcW w:w="2873" w:type="dxa"/>
          </w:tcPr>
          <w:p w14:paraId="40EABC13" w14:textId="77777777" w:rsidR="00B72603" w:rsidRDefault="00B72603" w:rsidP="004D778C">
            <w:pPr>
              <w:pStyle w:val="ABOE"/>
              <w:spacing w:after="0" w:line="276" w:lineRule="auto"/>
            </w:pPr>
            <w:r w:rsidRPr="0031635D">
              <w:t>OE/ERK/Archeoloog/2017/00167</w:t>
            </w:r>
          </w:p>
        </w:tc>
      </w:tr>
    </w:tbl>
    <w:p w14:paraId="2B7DFF62" w14:textId="4F3E67FC" w:rsidR="00F5633B" w:rsidRDefault="00B60E80" w:rsidP="00B60E8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5633B" w14:paraId="6494283D" w14:textId="77777777" w:rsidTr="00266F00">
        <w:trPr>
          <w:cnfStyle w:val="100000000000" w:firstRow="1" w:lastRow="0" w:firstColumn="0" w:lastColumn="0" w:oddVBand="0" w:evenVBand="0" w:oddHBand="0" w:evenHBand="0" w:firstRowFirstColumn="0" w:firstRowLastColumn="0" w:lastRowFirstColumn="0" w:lastRowLastColumn="0"/>
        </w:trPr>
        <w:tc>
          <w:tcPr>
            <w:tcW w:w="2925" w:type="dxa"/>
          </w:tcPr>
          <w:p w14:paraId="1BBB1D15" w14:textId="77777777" w:rsidR="00F5633B" w:rsidRDefault="00F5633B" w:rsidP="00266F00">
            <w:pPr>
              <w:pStyle w:val="ABOE"/>
              <w:spacing w:after="0" w:line="276" w:lineRule="auto"/>
            </w:pPr>
            <w:r>
              <w:t>Naam</w:t>
            </w:r>
          </w:p>
        </w:tc>
        <w:tc>
          <w:tcPr>
            <w:tcW w:w="2926" w:type="dxa"/>
          </w:tcPr>
          <w:p w14:paraId="7457773B" w14:textId="77777777" w:rsidR="00F5633B" w:rsidRDefault="00F5633B" w:rsidP="00266F00">
            <w:pPr>
              <w:pStyle w:val="ABOE"/>
              <w:spacing w:after="0" w:line="276" w:lineRule="auto"/>
            </w:pPr>
            <w:r>
              <w:t>Voornaam</w:t>
            </w:r>
          </w:p>
        </w:tc>
        <w:tc>
          <w:tcPr>
            <w:tcW w:w="2926" w:type="dxa"/>
          </w:tcPr>
          <w:p w14:paraId="5A861302" w14:textId="77777777" w:rsidR="00F5633B" w:rsidRDefault="00F5633B" w:rsidP="00266F00">
            <w:pPr>
              <w:pStyle w:val="ABOE"/>
              <w:spacing w:after="0" w:line="276" w:lineRule="auto"/>
            </w:pPr>
            <w:r>
              <w:t>Functie</w:t>
            </w:r>
          </w:p>
        </w:tc>
      </w:tr>
      <w:tr w:rsidR="00F5633B" w14:paraId="18F43871" w14:textId="77777777" w:rsidTr="00266F00">
        <w:tc>
          <w:tcPr>
            <w:tcW w:w="2925" w:type="dxa"/>
          </w:tcPr>
          <w:p w14:paraId="22D8974F" w14:textId="77777777" w:rsidR="00F5633B" w:rsidRDefault="00F5633B" w:rsidP="00266F00">
            <w:pPr>
              <w:pStyle w:val="ABOE"/>
              <w:spacing w:after="0" w:line="276" w:lineRule="auto"/>
            </w:pPr>
            <w:r>
              <w:t>Bruynseels</w:t>
            </w:r>
          </w:p>
        </w:tc>
        <w:tc>
          <w:tcPr>
            <w:tcW w:w="2926" w:type="dxa"/>
          </w:tcPr>
          <w:p w14:paraId="6A3181CC" w14:textId="77777777" w:rsidR="00F5633B" w:rsidRDefault="00F5633B" w:rsidP="00266F00">
            <w:pPr>
              <w:pStyle w:val="ABOE"/>
              <w:spacing w:after="0" w:line="276" w:lineRule="auto"/>
            </w:pPr>
            <w:r>
              <w:t>Stef</w:t>
            </w:r>
          </w:p>
        </w:tc>
        <w:tc>
          <w:tcPr>
            <w:tcW w:w="2926" w:type="dxa"/>
          </w:tcPr>
          <w:p w14:paraId="084D4F9F" w14:textId="77777777" w:rsidR="00F5633B" w:rsidRDefault="00F5633B" w:rsidP="00266F00">
            <w:pPr>
              <w:pStyle w:val="ABOE"/>
              <w:spacing w:after="0" w:line="276" w:lineRule="auto"/>
            </w:pPr>
            <w:r w:rsidRPr="00C86872">
              <w:t>Boormeester</w:t>
            </w:r>
            <w:r>
              <w:t>/aardkundige</w:t>
            </w:r>
          </w:p>
        </w:tc>
      </w:tr>
      <w:tr w:rsidR="00F5633B" w14:paraId="42351483" w14:textId="77777777" w:rsidTr="00266F00">
        <w:tc>
          <w:tcPr>
            <w:tcW w:w="2925" w:type="dxa"/>
          </w:tcPr>
          <w:p w14:paraId="6C260AEF" w14:textId="77777777" w:rsidR="00F5633B" w:rsidRPr="00C86872" w:rsidRDefault="00F5633B" w:rsidP="00266F00">
            <w:pPr>
              <w:pStyle w:val="ABOE"/>
              <w:spacing w:after="0" w:line="276" w:lineRule="auto"/>
            </w:pPr>
            <w:r>
              <w:t>Boons</w:t>
            </w:r>
          </w:p>
        </w:tc>
        <w:tc>
          <w:tcPr>
            <w:tcW w:w="2926" w:type="dxa"/>
          </w:tcPr>
          <w:p w14:paraId="0A7E6265" w14:textId="77777777" w:rsidR="00F5633B" w:rsidRPr="00C86872" w:rsidRDefault="00F5633B" w:rsidP="00266F00">
            <w:pPr>
              <w:pStyle w:val="ABOE"/>
              <w:spacing w:after="0" w:line="276" w:lineRule="auto"/>
            </w:pPr>
            <w:r>
              <w:t>Jonas</w:t>
            </w:r>
          </w:p>
        </w:tc>
        <w:tc>
          <w:tcPr>
            <w:tcW w:w="2926" w:type="dxa"/>
          </w:tcPr>
          <w:p w14:paraId="2D918200" w14:textId="77777777" w:rsidR="00F5633B" w:rsidRPr="00C86872" w:rsidRDefault="00F5633B" w:rsidP="00266F00">
            <w:pPr>
              <w:pStyle w:val="ABOE"/>
              <w:spacing w:after="0" w:line="276" w:lineRule="auto"/>
            </w:pPr>
            <w:r w:rsidRPr="00C86872">
              <w:t>Boormeester</w:t>
            </w:r>
            <w:r>
              <w:t>/aardkundige</w:t>
            </w:r>
          </w:p>
        </w:tc>
      </w:tr>
      <w:tr w:rsidR="00F5633B" w14:paraId="52AC948C" w14:textId="77777777" w:rsidTr="00266F00">
        <w:tc>
          <w:tcPr>
            <w:tcW w:w="2925" w:type="dxa"/>
          </w:tcPr>
          <w:p w14:paraId="0960CF9E" w14:textId="1FFE730D" w:rsidR="00F5633B" w:rsidRPr="00C86872" w:rsidRDefault="00F11053" w:rsidP="00266F00">
            <w:pPr>
              <w:pStyle w:val="ABOE"/>
              <w:spacing w:after="0" w:line="276" w:lineRule="auto"/>
            </w:pPr>
            <w:r>
              <w:t>Van Tornhout</w:t>
            </w:r>
          </w:p>
        </w:tc>
        <w:tc>
          <w:tcPr>
            <w:tcW w:w="2926" w:type="dxa"/>
          </w:tcPr>
          <w:p w14:paraId="620994B2" w14:textId="27834153" w:rsidR="00F5633B" w:rsidRPr="00C86872" w:rsidRDefault="00F11053" w:rsidP="00266F00">
            <w:pPr>
              <w:pStyle w:val="ABOE"/>
              <w:spacing w:after="0" w:line="276" w:lineRule="auto"/>
            </w:pPr>
            <w:r>
              <w:t>Evi</w:t>
            </w:r>
          </w:p>
        </w:tc>
        <w:tc>
          <w:tcPr>
            <w:tcW w:w="2926" w:type="dxa"/>
          </w:tcPr>
          <w:p w14:paraId="249A68A0" w14:textId="77777777" w:rsidR="00F5633B" w:rsidRDefault="00F5633B" w:rsidP="00266F00">
            <w:pPr>
              <w:pStyle w:val="ABOE"/>
              <w:spacing w:after="0" w:line="276" w:lineRule="auto"/>
            </w:pPr>
            <w:r w:rsidRPr="00C86872">
              <w:t>Boormeester</w:t>
            </w:r>
            <w:r>
              <w:t>/aardkundige</w:t>
            </w:r>
          </w:p>
        </w:tc>
      </w:tr>
      <w:tr w:rsidR="00F5633B" w14:paraId="242CBAD2" w14:textId="77777777" w:rsidTr="00266F00">
        <w:tc>
          <w:tcPr>
            <w:tcW w:w="2925" w:type="dxa"/>
          </w:tcPr>
          <w:p w14:paraId="41CB9135" w14:textId="77777777" w:rsidR="00F5633B" w:rsidRPr="00C86872" w:rsidRDefault="00F5633B" w:rsidP="00266F00">
            <w:pPr>
              <w:pStyle w:val="ABOE"/>
              <w:spacing w:after="0" w:line="276" w:lineRule="auto"/>
            </w:pPr>
            <w:r>
              <w:t>Léonard</w:t>
            </w:r>
          </w:p>
        </w:tc>
        <w:tc>
          <w:tcPr>
            <w:tcW w:w="2926" w:type="dxa"/>
          </w:tcPr>
          <w:p w14:paraId="398E69A2" w14:textId="77777777" w:rsidR="00F5633B" w:rsidRPr="00C86872" w:rsidRDefault="00F5633B" w:rsidP="00266F00">
            <w:pPr>
              <w:pStyle w:val="ABOE"/>
              <w:spacing w:after="0" w:line="276" w:lineRule="auto"/>
            </w:pPr>
            <w:r>
              <w:t>Ine</w:t>
            </w:r>
          </w:p>
        </w:tc>
        <w:tc>
          <w:tcPr>
            <w:tcW w:w="2926" w:type="dxa"/>
          </w:tcPr>
          <w:p w14:paraId="27773B5A" w14:textId="64BA2C82" w:rsidR="00F5633B" w:rsidRDefault="006242B2" w:rsidP="00266F00">
            <w:pPr>
              <w:pStyle w:val="ABOE"/>
              <w:spacing w:after="0" w:line="276" w:lineRule="auto"/>
            </w:pPr>
            <w:r>
              <w:t>Archeoloog-veldwerkleider-materiaalexpert (steentijd)</w:t>
            </w:r>
          </w:p>
        </w:tc>
      </w:tr>
      <w:tr w:rsidR="00EC0096" w14:paraId="28118206" w14:textId="77777777" w:rsidTr="00266F00">
        <w:tc>
          <w:tcPr>
            <w:tcW w:w="2925" w:type="dxa"/>
          </w:tcPr>
          <w:p w14:paraId="42B19370" w14:textId="58907725" w:rsidR="00EC0096" w:rsidRDefault="00EC0096" w:rsidP="00266F00">
            <w:pPr>
              <w:pStyle w:val="ABOE"/>
              <w:spacing w:after="0" w:line="276" w:lineRule="auto"/>
            </w:pPr>
            <w:r>
              <w:t>Van Eynde</w:t>
            </w:r>
          </w:p>
        </w:tc>
        <w:tc>
          <w:tcPr>
            <w:tcW w:w="2926" w:type="dxa"/>
          </w:tcPr>
          <w:p w14:paraId="317201E3" w14:textId="3937AC6B" w:rsidR="00EC0096" w:rsidRDefault="00EC0096" w:rsidP="00266F00">
            <w:pPr>
              <w:pStyle w:val="ABOE"/>
              <w:spacing w:after="0" w:line="276" w:lineRule="auto"/>
            </w:pPr>
            <w:r>
              <w:t>Merel</w:t>
            </w:r>
          </w:p>
        </w:tc>
        <w:tc>
          <w:tcPr>
            <w:tcW w:w="2926" w:type="dxa"/>
          </w:tcPr>
          <w:p w14:paraId="7DBF1EE7" w14:textId="5F54525D" w:rsidR="00EC0096" w:rsidRDefault="00B60E80" w:rsidP="00266F00">
            <w:pPr>
              <w:pStyle w:val="ABOE"/>
              <w:spacing w:after="0" w:line="276" w:lineRule="auto"/>
            </w:pPr>
            <w:r>
              <w:t>Assistent</w:t>
            </w:r>
            <w:r w:rsidR="00EC0096">
              <w:t>-archeoloog</w:t>
            </w:r>
          </w:p>
        </w:tc>
      </w:tr>
      <w:tr w:rsidR="00F11053" w14:paraId="46C38D43" w14:textId="77777777" w:rsidTr="00266F00">
        <w:tc>
          <w:tcPr>
            <w:tcW w:w="2925" w:type="dxa"/>
          </w:tcPr>
          <w:p w14:paraId="53C7FBF3" w14:textId="570F0E31" w:rsidR="00F11053" w:rsidRDefault="00F11053" w:rsidP="00266F00">
            <w:pPr>
              <w:pStyle w:val="ABOE"/>
              <w:spacing w:after="0" w:line="276" w:lineRule="auto"/>
            </w:pPr>
            <w:r>
              <w:t>Tebbens</w:t>
            </w:r>
          </w:p>
        </w:tc>
        <w:tc>
          <w:tcPr>
            <w:tcW w:w="2926" w:type="dxa"/>
          </w:tcPr>
          <w:p w14:paraId="3A197A16" w14:textId="77A0593F" w:rsidR="00F11053" w:rsidRDefault="00F11053" w:rsidP="00266F00">
            <w:pPr>
              <w:pStyle w:val="ABOE"/>
              <w:spacing w:after="0" w:line="276" w:lineRule="auto"/>
            </w:pPr>
            <w:r>
              <w:t>Leo</w:t>
            </w:r>
          </w:p>
        </w:tc>
        <w:tc>
          <w:tcPr>
            <w:tcW w:w="2926" w:type="dxa"/>
          </w:tcPr>
          <w:p w14:paraId="7E6D6B8A" w14:textId="7CBEB957" w:rsidR="00F11053" w:rsidRDefault="00F11053" w:rsidP="00CF72CE">
            <w:pPr>
              <w:pStyle w:val="ABOE"/>
              <w:spacing w:after="0" w:line="276" w:lineRule="auto"/>
            </w:pPr>
            <w:r>
              <w:t>Landschapsexpe</w:t>
            </w:r>
            <w:r w:rsidR="00CF72CE">
              <w:t>r</w:t>
            </w:r>
            <w:r>
              <w:t>t</w:t>
            </w:r>
          </w:p>
        </w:tc>
      </w:tr>
    </w:tbl>
    <w:p w14:paraId="6307DCEF" w14:textId="77777777" w:rsidR="00F5633B" w:rsidRDefault="00F5633B" w:rsidP="00B60E80">
      <w:pPr>
        <w:pStyle w:val="ABOEKop5"/>
      </w:pPr>
      <w:r>
        <w:t>Activiteiten</w:t>
      </w:r>
    </w:p>
    <w:p w14:paraId="4EDF4CC1" w14:textId="7D37C39E" w:rsidR="00EC0096" w:rsidRPr="008F6DFC" w:rsidRDefault="00EC0096" w:rsidP="008F6DFC">
      <w:pPr>
        <w:pStyle w:val="ListParagraph"/>
        <w:numPr>
          <w:ilvl w:val="0"/>
          <w:numId w:val="46"/>
        </w:numPr>
        <w:rPr>
          <w:lang w:val="nl-NL" w:eastAsia="nl-NL"/>
        </w:rPr>
      </w:pPr>
      <w:r w:rsidRPr="008F6DFC">
        <w:rPr>
          <w:lang w:val="nl-NL" w:eastAsia="nl-NL"/>
        </w:rPr>
        <w:t>Instructiemoment inzake landschapsontwikkeling onderzoeksgebied</w:t>
      </w:r>
    </w:p>
    <w:p w14:paraId="54027462" w14:textId="5F587371" w:rsidR="00EC0096" w:rsidRPr="008F6DFC" w:rsidRDefault="00EC0096" w:rsidP="008F6DFC">
      <w:pPr>
        <w:pStyle w:val="ListParagraph"/>
        <w:numPr>
          <w:ilvl w:val="0"/>
          <w:numId w:val="46"/>
        </w:numPr>
        <w:rPr>
          <w:lang w:val="nl-NL" w:eastAsia="nl-NL"/>
        </w:rPr>
      </w:pPr>
      <w:r w:rsidRPr="008F6DFC">
        <w:rPr>
          <w:lang w:val="nl-NL" w:eastAsia="nl-NL"/>
        </w:rPr>
        <w:t>Controleboringen (1075-1078)</w:t>
      </w:r>
    </w:p>
    <w:p w14:paraId="5F519762" w14:textId="5FAE9030" w:rsidR="00EC0096" w:rsidRPr="008F6DFC" w:rsidRDefault="00EC0096" w:rsidP="008F6DFC">
      <w:pPr>
        <w:pStyle w:val="ListParagraph"/>
        <w:numPr>
          <w:ilvl w:val="0"/>
          <w:numId w:val="46"/>
        </w:numPr>
        <w:rPr>
          <w:lang w:val="nl-NL" w:eastAsia="nl-NL"/>
        </w:rPr>
      </w:pPr>
      <w:r w:rsidRPr="008F6DFC">
        <w:rPr>
          <w:u w:val="single"/>
          <w:lang w:val="nl-NL" w:eastAsia="nl-NL"/>
        </w:rPr>
        <w:t>Namiddag</w:t>
      </w:r>
      <w:r w:rsidR="00266F00" w:rsidRPr="008F6DFC">
        <w:rPr>
          <w:lang w:val="nl-NL" w:eastAsia="nl-NL"/>
        </w:rPr>
        <w:t>: droog zeven</w:t>
      </w:r>
    </w:p>
    <w:p w14:paraId="46DE6D42" w14:textId="77777777" w:rsidR="00266F00" w:rsidRDefault="00F5633B" w:rsidP="00B60E80">
      <w:pPr>
        <w:pStyle w:val="ABOEKop5"/>
      </w:pPr>
      <w:r>
        <w:t>Strategische en praktische keuzes</w:t>
      </w:r>
    </w:p>
    <w:p w14:paraId="35773F34" w14:textId="7FDE148A" w:rsidR="00266F00" w:rsidRPr="00DD1D2F" w:rsidRDefault="00266F00" w:rsidP="00266F00">
      <w:pPr>
        <w:jc w:val="both"/>
        <w:rPr>
          <w:lang w:val="nl-NL" w:eastAsia="nl-NL"/>
        </w:rPr>
      </w:pPr>
      <w:r>
        <w:rPr>
          <w:lang w:val="nl-NL" w:eastAsia="nl-NL"/>
        </w:rPr>
        <w:t>Er werd wederom beslist om droog te zeven daar de dompelpompen en darmen dreigen kapot te vriezen door de negatieve minima overdag én ’s nachts.</w:t>
      </w:r>
    </w:p>
    <w:p w14:paraId="69AA5247" w14:textId="31FA8495" w:rsidR="00F5633B" w:rsidRDefault="00F5633B" w:rsidP="00B60E80">
      <w:pPr>
        <w:pStyle w:val="ABOEKop5"/>
      </w:pPr>
      <w:r>
        <w:t>Voorlopige interpretatie</w:t>
      </w:r>
    </w:p>
    <w:p w14:paraId="462364C7" w14:textId="4165E790" w:rsidR="00F5633B" w:rsidRDefault="00266F00" w:rsidP="00CF72CE">
      <w:pPr>
        <w:jc w:val="both"/>
        <w:rPr>
          <w:lang w:val="nl-NL" w:eastAsia="nl-NL"/>
        </w:rPr>
      </w:pPr>
      <w:r>
        <w:rPr>
          <w:lang w:val="nl-NL" w:eastAsia="nl-NL"/>
        </w:rPr>
        <w:t>Uit de controleboringen in</w:t>
      </w:r>
      <w:r w:rsidR="00F11053">
        <w:rPr>
          <w:lang w:val="nl-NL" w:eastAsia="nl-NL"/>
        </w:rPr>
        <w:t xml:space="preserve"> zone 9 </w:t>
      </w:r>
      <w:r>
        <w:rPr>
          <w:lang w:val="nl-NL" w:eastAsia="nl-NL"/>
        </w:rPr>
        <w:t>blijkt</w:t>
      </w:r>
      <w:r w:rsidR="00F11053">
        <w:rPr>
          <w:lang w:val="nl-NL" w:eastAsia="nl-NL"/>
        </w:rPr>
        <w:t xml:space="preserve"> een vrij intact bodemprofiel. </w:t>
      </w:r>
      <w:r>
        <w:rPr>
          <w:lang w:val="nl-NL" w:eastAsia="nl-NL"/>
        </w:rPr>
        <w:t>Lokaal wordt de sequentie afgedekt door het</w:t>
      </w:r>
      <w:r w:rsidR="00F11053">
        <w:rPr>
          <w:lang w:val="nl-NL" w:eastAsia="nl-NL"/>
        </w:rPr>
        <w:t xml:space="preserve"> </w:t>
      </w:r>
      <w:r>
        <w:rPr>
          <w:lang w:val="nl-NL" w:eastAsia="nl-NL"/>
        </w:rPr>
        <w:t xml:space="preserve">stuifzand van </w:t>
      </w:r>
      <w:r w:rsidR="00F11053">
        <w:rPr>
          <w:lang w:val="nl-NL" w:eastAsia="nl-NL"/>
        </w:rPr>
        <w:t xml:space="preserve">de </w:t>
      </w:r>
      <w:r>
        <w:rPr>
          <w:lang w:val="nl-NL" w:eastAsia="nl-NL"/>
        </w:rPr>
        <w:t>F</w:t>
      </w:r>
      <w:r w:rsidR="00F11053">
        <w:rPr>
          <w:lang w:val="nl-NL" w:eastAsia="nl-NL"/>
        </w:rPr>
        <w:t xml:space="preserve">ormatie van Bauwel </w:t>
      </w:r>
      <w:r>
        <w:rPr>
          <w:lang w:val="nl-NL" w:eastAsia="nl-NL"/>
        </w:rPr>
        <w:t xml:space="preserve">van post middeleeuwse datering </w:t>
      </w:r>
      <w:r w:rsidR="00F11053">
        <w:rPr>
          <w:lang w:val="nl-NL" w:eastAsia="nl-NL"/>
        </w:rPr>
        <w:t>(&gt; 14</w:t>
      </w:r>
      <w:r w:rsidR="00CF72CE" w:rsidRPr="00CF72CE">
        <w:rPr>
          <w:vertAlign w:val="superscript"/>
          <w:lang w:val="nl-NL" w:eastAsia="nl-NL"/>
        </w:rPr>
        <w:t>de</w:t>
      </w:r>
      <w:r w:rsidR="00CF72CE">
        <w:rPr>
          <w:lang w:val="nl-NL" w:eastAsia="nl-NL"/>
        </w:rPr>
        <w:t xml:space="preserve"> eeuw</w:t>
      </w:r>
      <w:r w:rsidR="00F11053">
        <w:rPr>
          <w:lang w:val="nl-NL" w:eastAsia="nl-NL"/>
        </w:rPr>
        <w:t>)</w:t>
      </w:r>
      <w:r>
        <w:rPr>
          <w:lang w:val="nl-NL" w:eastAsia="nl-NL"/>
        </w:rPr>
        <w:t xml:space="preserve"> met minimale bodemvorming (A-horizont met mogelijk een weinig uitgesproken B-horizont)</w:t>
      </w:r>
      <w:r w:rsidR="00F11053">
        <w:rPr>
          <w:lang w:val="nl-NL" w:eastAsia="nl-NL"/>
        </w:rPr>
        <w:t xml:space="preserve">. Daaronder </w:t>
      </w:r>
      <w:r>
        <w:rPr>
          <w:lang w:val="nl-NL" w:eastAsia="nl-NL"/>
        </w:rPr>
        <w:t>bevinden zich</w:t>
      </w:r>
      <w:r w:rsidR="00F11053">
        <w:rPr>
          <w:lang w:val="nl-NL" w:eastAsia="nl-NL"/>
        </w:rPr>
        <w:t xml:space="preserve"> </w:t>
      </w:r>
      <w:r>
        <w:rPr>
          <w:lang w:val="nl-NL" w:eastAsia="nl-NL"/>
        </w:rPr>
        <w:t xml:space="preserve">het dekzand van de Formatie van Hechtel (c. 10kaBP) met </w:t>
      </w:r>
      <w:r w:rsidR="00F11053">
        <w:rPr>
          <w:lang w:val="nl-NL" w:eastAsia="nl-NL"/>
        </w:rPr>
        <w:t xml:space="preserve">een zeer goed ontwikkelde Holoceenbodem. Daaronder </w:t>
      </w:r>
      <w:r>
        <w:rPr>
          <w:lang w:val="nl-NL" w:eastAsia="nl-NL"/>
        </w:rPr>
        <w:t>volgt het dekzand/rivierzand van de Formatie van Wildert met lokaal paleobodemrelicten (</w:t>
      </w:r>
      <w:r w:rsidR="00F11053">
        <w:rPr>
          <w:lang w:val="nl-NL" w:eastAsia="nl-NL"/>
        </w:rPr>
        <w:t>Usselo</w:t>
      </w:r>
      <w:r>
        <w:rPr>
          <w:lang w:val="nl-NL" w:eastAsia="nl-NL"/>
        </w:rPr>
        <w:t>)</w:t>
      </w:r>
      <w:r w:rsidR="00F11053">
        <w:rPr>
          <w:lang w:val="nl-NL" w:eastAsia="nl-NL"/>
        </w:rPr>
        <w:t xml:space="preserve"> (11-13ka BP). </w:t>
      </w:r>
      <w:r>
        <w:rPr>
          <w:lang w:val="nl-NL" w:eastAsia="nl-NL"/>
        </w:rPr>
        <w:t>Tot slot</w:t>
      </w:r>
      <w:r w:rsidR="00F11053">
        <w:rPr>
          <w:lang w:val="nl-NL" w:eastAsia="nl-NL"/>
        </w:rPr>
        <w:t xml:space="preserve"> </w:t>
      </w:r>
      <w:r>
        <w:rPr>
          <w:lang w:val="nl-NL" w:eastAsia="nl-NL"/>
        </w:rPr>
        <w:t xml:space="preserve">komen dek- en rivierzanden uit het Weichseliaan en </w:t>
      </w:r>
      <w:r w:rsidR="00F11053">
        <w:rPr>
          <w:lang w:val="nl-NL" w:eastAsia="nl-NL"/>
        </w:rPr>
        <w:t>leem-</w:t>
      </w:r>
      <w:r>
        <w:rPr>
          <w:lang w:val="nl-NL" w:eastAsia="nl-NL"/>
        </w:rPr>
        <w:t xml:space="preserve"> en </w:t>
      </w:r>
      <w:r w:rsidR="00F11053">
        <w:rPr>
          <w:lang w:val="nl-NL" w:eastAsia="nl-NL"/>
        </w:rPr>
        <w:t>klei</w:t>
      </w:r>
      <w:r>
        <w:rPr>
          <w:lang w:val="nl-NL" w:eastAsia="nl-NL"/>
        </w:rPr>
        <w:t>afzettingen uit het Saaliaan met lokaal paleobodemrelicten (Rocourt) (130ka BP) voor bovenop het</w:t>
      </w:r>
      <w:r w:rsidR="00F11053">
        <w:rPr>
          <w:lang w:val="nl-NL" w:eastAsia="nl-NL"/>
        </w:rPr>
        <w:t xml:space="preserve"> grind</w:t>
      </w:r>
      <w:r>
        <w:rPr>
          <w:lang w:val="nl-NL" w:eastAsia="nl-NL"/>
        </w:rPr>
        <w:t xml:space="preserve"> van het Eisden-Lanklaarterras (&lt; 150ka BP).</w:t>
      </w:r>
    </w:p>
    <w:p w14:paraId="0147C74D" w14:textId="77777777" w:rsidR="00266F00" w:rsidRDefault="00266F00">
      <w:pPr>
        <w:spacing w:after="200" w:line="276" w:lineRule="auto"/>
        <w:rPr>
          <w:rFonts w:ascii="Corbel" w:eastAsiaTheme="majorEastAsia" w:hAnsi="Corbel" w:cstheme="minorHAnsi"/>
          <w:b/>
          <w:bCs/>
          <w:smallCaps/>
          <w:kern w:val="32"/>
          <w:sz w:val="36"/>
          <w:szCs w:val="36"/>
          <w:lang w:val="nl-NL" w:eastAsia="nl-NL"/>
        </w:rPr>
      </w:pPr>
      <w:r>
        <w:br w:type="page"/>
      </w:r>
    </w:p>
    <w:p w14:paraId="56DE1137" w14:textId="3FFDA8F6" w:rsidR="00F5633B" w:rsidRDefault="00F5633B" w:rsidP="00F5633B">
      <w:pPr>
        <w:pStyle w:val="ABOEKop1NoNumber"/>
      </w:pPr>
      <w:bookmarkStart w:id="21" w:name="_Toc530750816"/>
      <w:r>
        <w:t xml:space="preserve">Dagrapport n° </w:t>
      </w:r>
      <w:r w:rsidR="00266F00">
        <w:t>7</w:t>
      </w:r>
      <w:bookmarkEnd w:id="21"/>
    </w:p>
    <w:tbl>
      <w:tblPr>
        <w:tblStyle w:val="ABOETABELSTIJL"/>
        <w:tblW w:w="0" w:type="auto"/>
        <w:tblLook w:val="0480" w:firstRow="0" w:lastRow="0" w:firstColumn="1" w:lastColumn="0" w:noHBand="0" w:noVBand="1"/>
      </w:tblPr>
      <w:tblGrid>
        <w:gridCol w:w="1838"/>
        <w:gridCol w:w="1978"/>
        <w:gridCol w:w="2088"/>
        <w:gridCol w:w="2873"/>
      </w:tblGrid>
      <w:tr w:rsidR="00B72603" w14:paraId="052AA327" w14:textId="77777777" w:rsidTr="00266F00">
        <w:tc>
          <w:tcPr>
            <w:tcW w:w="1838" w:type="dxa"/>
          </w:tcPr>
          <w:p w14:paraId="20474C8A" w14:textId="265A174E" w:rsidR="00B72603" w:rsidRDefault="00B72603" w:rsidP="00B72603">
            <w:pPr>
              <w:pStyle w:val="ABOE"/>
              <w:spacing w:after="0" w:line="276" w:lineRule="auto"/>
            </w:pPr>
            <w:r w:rsidRPr="00AE5C26">
              <w:rPr>
                <w:b/>
              </w:rPr>
              <w:t>Dag</w:t>
            </w:r>
          </w:p>
        </w:tc>
        <w:tc>
          <w:tcPr>
            <w:tcW w:w="1978" w:type="dxa"/>
          </w:tcPr>
          <w:p w14:paraId="6A5010A3" w14:textId="693CC46E" w:rsidR="00B72603" w:rsidRDefault="00B72603" w:rsidP="00B72603">
            <w:pPr>
              <w:pStyle w:val="ABOE"/>
              <w:spacing w:after="0" w:line="276" w:lineRule="auto"/>
            </w:pPr>
            <w:r>
              <w:t>27/02/2018</w:t>
            </w:r>
          </w:p>
        </w:tc>
        <w:tc>
          <w:tcPr>
            <w:tcW w:w="2088" w:type="dxa"/>
          </w:tcPr>
          <w:p w14:paraId="1C9B3A7F" w14:textId="55E39A8B" w:rsidR="00B72603" w:rsidRDefault="00B72603" w:rsidP="00B72603">
            <w:pPr>
              <w:pStyle w:val="ABOE"/>
              <w:spacing w:after="0" w:line="276" w:lineRule="auto"/>
            </w:pPr>
            <w:r w:rsidRPr="00C86872">
              <w:rPr>
                <w:b/>
              </w:rPr>
              <w:t>Erkend archeoloog</w:t>
            </w:r>
          </w:p>
        </w:tc>
        <w:tc>
          <w:tcPr>
            <w:tcW w:w="2873" w:type="dxa"/>
          </w:tcPr>
          <w:p w14:paraId="0A1FE897" w14:textId="17AC9BB1" w:rsidR="00B72603" w:rsidRDefault="00B72603" w:rsidP="00B72603">
            <w:pPr>
              <w:pStyle w:val="ABOE"/>
              <w:spacing w:after="0" w:line="276" w:lineRule="auto"/>
            </w:pPr>
            <w:r>
              <w:t>ABO nv</w:t>
            </w:r>
          </w:p>
        </w:tc>
      </w:tr>
      <w:tr w:rsidR="00B72603" w14:paraId="03BCE430" w14:textId="77777777" w:rsidTr="00266F00">
        <w:tc>
          <w:tcPr>
            <w:tcW w:w="1838" w:type="dxa"/>
          </w:tcPr>
          <w:p w14:paraId="4FC1CEC8" w14:textId="1C47C442" w:rsidR="00B72603" w:rsidRDefault="00B72603" w:rsidP="00B72603">
            <w:pPr>
              <w:pStyle w:val="ABOE"/>
              <w:spacing w:after="0" w:line="276" w:lineRule="auto"/>
            </w:pPr>
            <w:r w:rsidRPr="00F5633B">
              <w:rPr>
                <w:b/>
              </w:rPr>
              <w:t>Weer</w:t>
            </w:r>
          </w:p>
        </w:tc>
        <w:tc>
          <w:tcPr>
            <w:tcW w:w="1978" w:type="dxa"/>
          </w:tcPr>
          <w:p w14:paraId="5926B0A9" w14:textId="1C936491" w:rsidR="00B72603" w:rsidRDefault="00B72603" w:rsidP="00B72603">
            <w:pPr>
              <w:pStyle w:val="ABOE"/>
              <w:spacing w:after="0" w:line="276" w:lineRule="auto"/>
            </w:pPr>
            <w:r>
              <w:t>Droog; zonnig; -1°C tot -6°C</w:t>
            </w:r>
          </w:p>
        </w:tc>
        <w:tc>
          <w:tcPr>
            <w:tcW w:w="2088" w:type="dxa"/>
          </w:tcPr>
          <w:p w14:paraId="3C5433B6"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0550B1AD" w14:textId="77777777" w:rsidR="00B72603" w:rsidRDefault="00B72603" w:rsidP="00B72603">
            <w:pPr>
              <w:pStyle w:val="ABOE"/>
              <w:spacing w:after="0" w:line="276" w:lineRule="auto"/>
            </w:pPr>
            <w:r w:rsidRPr="0031635D">
              <w:t>OE/ERK/Archeoloog/2017/00167</w:t>
            </w:r>
          </w:p>
        </w:tc>
      </w:tr>
      <w:tr w:rsidR="00B72603" w14:paraId="73F2889E" w14:textId="77777777" w:rsidTr="00266F00">
        <w:tc>
          <w:tcPr>
            <w:tcW w:w="1838" w:type="dxa"/>
          </w:tcPr>
          <w:p w14:paraId="008AAA9B" w14:textId="77777777" w:rsidR="00B72603" w:rsidRDefault="00B72603" w:rsidP="00B72603">
            <w:pPr>
              <w:pStyle w:val="ABOE"/>
              <w:spacing w:after="0" w:line="276" w:lineRule="auto"/>
            </w:pPr>
            <w:r w:rsidRPr="00AE5C26">
              <w:rPr>
                <w:b/>
              </w:rPr>
              <w:t>Projectleider</w:t>
            </w:r>
          </w:p>
        </w:tc>
        <w:tc>
          <w:tcPr>
            <w:tcW w:w="1978" w:type="dxa"/>
          </w:tcPr>
          <w:p w14:paraId="62BFB361" w14:textId="77777777" w:rsidR="00B72603" w:rsidRDefault="00B72603" w:rsidP="00B72603">
            <w:pPr>
              <w:pStyle w:val="ABOE"/>
              <w:spacing w:after="0" w:line="276" w:lineRule="auto"/>
            </w:pPr>
            <w:r>
              <w:t>Léonard, Ine</w:t>
            </w:r>
          </w:p>
        </w:tc>
        <w:tc>
          <w:tcPr>
            <w:tcW w:w="2088" w:type="dxa"/>
          </w:tcPr>
          <w:p w14:paraId="6F517D7B" w14:textId="77777777" w:rsidR="00B72603" w:rsidRDefault="00B72603" w:rsidP="00B72603">
            <w:pPr>
              <w:pStyle w:val="ABOE"/>
              <w:spacing w:after="0" w:line="276" w:lineRule="auto"/>
            </w:pPr>
            <w:r w:rsidRPr="00AE5C26">
              <w:rPr>
                <w:b/>
              </w:rPr>
              <w:t>Onderaannemers</w:t>
            </w:r>
          </w:p>
        </w:tc>
        <w:tc>
          <w:tcPr>
            <w:tcW w:w="2873" w:type="dxa"/>
          </w:tcPr>
          <w:p w14:paraId="2447DCE8" w14:textId="77777777" w:rsidR="00B72603" w:rsidRDefault="00B72603" w:rsidP="00B72603">
            <w:pPr>
              <w:pStyle w:val="ABOE"/>
              <w:spacing w:after="0" w:line="276" w:lineRule="auto"/>
            </w:pPr>
            <w:r>
              <w:t>Geosonda NV</w:t>
            </w:r>
          </w:p>
        </w:tc>
      </w:tr>
    </w:tbl>
    <w:p w14:paraId="510634DA" w14:textId="22525596" w:rsidR="00F5633B" w:rsidRDefault="00B60E80" w:rsidP="00B60E8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5633B" w14:paraId="77157503" w14:textId="77777777" w:rsidTr="00266F00">
        <w:trPr>
          <w:cnfStyle w:val="100000000000" w:firstRow="1" w:lastRow="0" w:firstColumn="0" w:lastColumn="0" w:oddVBand="0" w:evenVBand="0" w:oddHBand="0" w:evenHBand="0" w:firstRowFirstColumn="0" w:firstRowLastColumn="0" w:lastRowFirstColumn="0" w:lastRowLastColumn="0"/>
        </w:trPr>
        <w:tc>
          <w:tcPr>
            <w:tcW w:w="2925" w:type="dxa"/>
          </w:tcPr>
          <w:p w14:paraId="76267685" w14:textId="77777777" w:rsidR="00F5633B" w:rsidRDefault="00F5633B" w:rsidP="00266F00">
            <w:pPr>
              <w:pStyle w:val="ABOE"/>
              <w:spacing w:after="0" w:line="276" w:lineRule="auto"/>
            </w:pPr>
            <w:r>
              <w:t>Naam</w:t>
            </w:r>
          </w:p>
        </w:tc>
        <w:tc>
          <w:tcPr>
            <w:tcW w:w="2926" w:type="dxa"/>
          </w:tcPr>
          <w:p w14:paraId="3C9DB8AA" w14:textId="77777777" w:rsidR="00F5633B" w:rsidRDefault="00F5633B" w:rsidP="00266F00">
            <w:pPr>
              <w:pStyle w:val="ABOE"/>
              <w:spacing w:after="0" w:line="276" w:lineRule="auto"/>
            </w:pPr>
            <w:r>
              <w:t>Voornaam</w:t>
            </w:r>
          </w:p>
        </w:tc>
        <w:tc>
          <w:tcPr>
            <w:tcW w:w="2926" w:type="dxa"/>
          </w:tcPr>
          <w:p w14:paraId="09C21E6A" w14:textId="77777777" w:rsidR="00F5633B" w:rsidRDefault="00F5633B" w:rsidP="00266F00">
            <w:pPr>
              <w:pStyle w:val="ABOE"/>
              <w:spacing w:after="0" w:line="276" w:lineRule="auto"/>
            </w:pPr>
            <w:r>
              <w:t>Functie</w:t>
            </w:r>
          </w:p>
        </w:tc>
      </w:tr>
      <w:tr w:rsidR="00F5633B" w14:paraId="21191802" w14:textId="77777777" w:rsidTr="00266F00">
        <w:tc>
          <w:tcPr>
            <w:tcW w:w="2925" w:type="dxa"/>
          </w:tcPr>
          <w:p w14:paraId="0D36F040" w14:textId="77777777" w:rsidR="00F5633B" w:rsidRDefault="00F5633B" w:rsidP="00266F00">
            <w:pPr>
              <w:pStyle w:val="ABOE"/>
              <w:spacing w:after="0" w:line="276" w:lineRule="auto"/>
            </w:pPr>
            <w:r>
              <w:t>Bruynseels</w:t>
            </w:r>
          </w:p>
        </w:tc>
        <w:tc>
          <w:tcPr>
            <w:tcW w:w="2926" w:type="dxa"/>
          </w:tcPr>
          <w:p w14:paraId="0FAB79FB" w14:textId="77777777" w:rsidR="00F5633B" w:rsidRDefault="00F5633B" w:rsidP="00266F00">
            <w:pPr>
              <w:pStyle w:val="ABOE"/>
              <w:spacing w:after="0" w:line="276" w:lineRule="auto"/>
            </w:pPr>
            <w:r>
              <w:t>Stef</w:t>
            </w:r>
          </w:p>
        </w:tc>
        <w:tc>
          <w:tcPr>
            <w:tcW w:w="2926" w:type="dxa"/>
          </w:tcPr>
          <w:p w14:paraId="40734489" w14:textId="77777777" w:rsidR="00F5633B" w:rsidRDefault="00F5633B" w:rsidP="00266F00">
            <w:pPr>
              <w:pStyle w:val="ABOE"/>
              <w:spacing w:after="0" w:line="276" w:lineRule="auto"/>
            </w:pPr>
            <w:r w:rsidRPr="00C86872">
              <w:t>Boormeester</w:t>
            </w:r>
            <w:r>
              <w:t>/aardkundige</w:t>
            </w:r>
          </w:p>
        </w:tc>
      </w:tr>
      <w:tr w:rsidR="00F5633B" w14:paraId="331BA2DE" w14:textId="77777777" w:rsidTr="00266F00">
        <w:tc>
          <w:tcPr>
            <w:tcW w:w="2925" w:type="dxa"/>
          </w:tcPr>
          <w:p w14:paraId="5ABACF34" w14:textId="77777777" w:rsidR="00F5633B" w:rsidRPr="00C86872" w:rsidRDefault="00F5633B" w:rsidP="00266F00">
            <w:pPr>
              <w:pStyle w:val="ABOE"/>
              <w:spacing w:after="0" w:line="276" w:lineRule="auto"/>
            </w:pPr>
            <w:r>
              <w:t>Boons</w:t>
            </w:r>
          </w:p>
        </w:tc>
        <w:tc>
          <w:tcPr>
            <w:tcW w:w="2926" w:type="dxa"/>
          </w:tcPr>
          <w:p w14:paraId="4BABECDC" w14:textId="77777777" w:rsidR="00F5633B" w:rsidRPr="00C86872" w:rsidRDefault="00F5633B" w:rsidP="00266F00">
            <w:pPr>
              <w:pStyle w:val="ABOE"/>
              <w:spacing w:after="0" w:line="276" w:lineRule="auto"/>
            </w:pPr>
            <w:r>
              <w:t>Jonas</w:t>
            </w:r>
          </w:p>
        </w:tc>
        <w:tc>
          <w:tcPr>
            <w:tcW w:w="2926" w:type="dxa"/>
          </w:tcPr>
          <w:p w14:paraId="1DAA8E23" w14:textId="77777777" w:rsidR="00F5633B" w:rsidRPr="00C86872" w:rsidRDefault="00F5633B" w:rsidP="00266F00">
            <w:pPr>
              <w:pStyle w:val="ABOE"/>
              <w:spacing w:after="0" w:line="276" w:lineRule="auto"/>
            </w:pPr>
            <w:r w:rsidRPr="00C86872">
              <w:t>Boormeester</w:t>
            </w:r>
            <w:r>
              <w:t>/aardkundige</w:t>
            </w:r>
          </w:p>
        </w:tc>
      </w:tr>
      <w:tr w:rsidR="008F38E1" w14:paraId="5BE5B510" w14:textId="77777777" w:rsidTr="00266F00">
        <w:tc>
          <w:tcPr>
            <w:tcW w:w="2925" w:type="dxa"/>
          </w:tcPr>
          <w:p w14:paraId="4643E36F" w14:textId="48CF1B76" w:rsidR="008F38E1" w:rsidRPr="00C86872" w:rsidRDefault="008F38E1" w:rsidP="008F38E1">
            <w:pPr>
              <w:pStyle w:val="ABOE"/>
              <w:spacing w:after="0" w:line="276" w:lineRule="auto"/>
            </w:pPr>
            <w:r>
              <w:t>Vantornhout</w:t>
            </w:r>
          </w:p>
        </w:tc>
        <w:tc>
          <w:tcPr>
            <w:tcW w:w="2926" w:type="dxa"/>
          </w:tcPr>
          <w:p w14:paraId="3578E96C" w14:textId="341D0AE0" w:rsidR="008F38E1" w:rsidRPr="00C86872" w:rsidRDefault="008F38E1" w:rsidP="008F38E1">
            <w:pPr>
              <w:pStyle w:val="ABOE"/>
              <w:spacing w:after="0" w:line="276" w:lineRule="auto"/>
            </w:pPr>
            <w:r>
              <w:t>Evi</w:t>
            </w:r>
          </w:p>
        </w:tc>
        <w:tc>
          <w:tcPr>
            <w:tcW w:w="2926" w:type="dxa"/>
          </w:tcPr>
          <w:p w14:paraId="7A9FB4BD" w14:textId="77777777" w:rsidR="008F38E1" w:rsidRDefault="008F38E1" w:rsidP="008F38E1">
            <w:pPr>
              <w:pStyle w:val="ABOE"/>
              <w:spacing w:after="0" w:line="276" w:lineRule="auto"/>
            </w:pPr>
            <w:r w:rsidRPr="00C86872">
              <w:t>Boormeester</w:t>
            </w:r>
            <w:r>
              <w:t>/aardkundige</w:t>
            </w:r>
          </w:p>
        </w:tc>
      </w:tr>
      <w:tr w:rsidR="00F5633B" w14:paraId="79C9A38B" w14:textId="77777777" w:rsidTr="00266F00">
        <w:tc>
          <w:tcPr>
            <w:tcW w:w="2925" w:type="dxa"/>
          </w:tcPr>
          <w:p w14:paraId="16601123" w14:textId="77777777" w:rsidR="00F5633B" w:rsidRPr="00C86872" w:rsidRDefault="00F5633B" w:rsidP="00266F00">
            <w:pPr>
              <w:pStyle w:val="ABOE"/>
              <w:spacing w:after="0" w:line="276" w:lineRule="auto"/>
            </w:pPr>
            <w:r>
              <w:t>Léonard</w:t>
            </w:r>
          </w:p>
        </w:tc>
        <w:tc>
          <w:tcPr>
            <w:tcW w:w="2926" w:type="dxa"/>
          </w:tcPr>
          <w:p w14:paraId="7E7E3BE2" w14:textId="77777777" w:rsidR="00F5633B" w:rsidRPr="00C86872" w:rsidRDefault="00F5633B" w:rsidP="00266F00">
            <w:pPr>
              <w:pStyle w:val="ABOE"/>
              <w:spacing w:after="0" w:line="276" w:lineRule="auto"/>
            </w:pPr>
            <w:r>
              <w:t>Ine</w:t>
            </w:r>
          </w:p>
        </w:tc>
        <w:tc>
          <w:tcPr>
            <w:tcW w:w="2926" w:type="dxa"/>
          </w:tcPr>
          <w:p w14:paraId="4BCC5AF1" w14:textId="1F90654A" w:rsidR="00F5633B" w:rsidRDefault="006242B2" w:rsidP="00266F00">
            <w:pPr>
              <w:pStyle w:val="ABOE"/>
              <w:spacing w:after="0" w:line="276" w:lineRule="auto"/>
            </w:pPr>
            <w:r>
              <w:t>Archeoloog-veldwerkleider-materiaalexpert (steentijd)</w:t>
            </w:r>
          </w:p>
        </w:tc>
      </w:tr>
      <w:tr w:rsidR="00266F00" w14:paraId="5111E2E7" w14:textId="77777777" w:rsidTr="00266F00">
        <w:tc>
          <w:tcPr>
            <w:tcW w:w="2925" w:type="dxa"/>
          </w:tcPr>
          <w:p w14:paraId="50886408" w14:textId="2E481C92" w:rsidR="00266F00" w:rsidRDefault="008F38E1" w:rsidP="00266F00">
            <w:pPr>
              <w:pStyle w:val="ABOE"/>
              <w:spacing w:after="0" w:line="276" w:lineRule="auto"/>
            </w:pPr>
            <w:r>
              <w:t>Van Eynde</w:t>
            </w:r>
          </w:p>
        </w:tc>
        <w:tc>
          <w:tcPr>
            <w:tcW w:w="2926" w:type="dxa"/>
          </w:tcPr>
          <w:p w14:paraId="1B72683E" w14:textId="13003674" w:rsidR="00266F00" w:rsidRDefault="008F38E1" w:rsidP="00B60E80">
            <w:pPr>
              <w:pStyle w:val="ABOE"/>
              <w:spacing w:after="0" w:line="276" w:lineRule="auto"/>
            </w:pPr>
            <w:r>
              <w:t>Merel</w:t>
            </w:r>
          </w:p>
        </w:tc>
        <w:tc>
          <w:tcPr>
            <w:tcW w:w="2926" w:type="dxa"/>
          </w:tcPr>
          <w:p w14:paraId="0F15C421" w14:textId="7669CD01" w:rsidR="00266F00" w:rsidRDefault="00B60E80" w:rsidP="00266F00">
            <w:pPr>
              <w:pStyle w:val="ABOE"/>
              <w:spacing w:after="0" w:line="276" w:lineRule="auto"/>
            </w:pPr>
            <w:r>
              <w:t>Assistent-archeoloog</w:t>
            </w:r>
          </w:p>
        </w:tc>
      </w:tr>
    </w:tbl>
    <w:p w14:paraId="4793FD16" w14:textId="77777777" w:rsidR="00F5633B" w:rsidRDefault="00F5633B" w:rsidP="00B60E80">
      <w:pPr>
        <w:pStyle w:val="ABOEKop5"/>
      </w:pPr>
      <w:r>
        <w:t>Activiteiten</w:t>
      </w:r>
    </w:p>
    <w:p w14:paraId="6F70A571" w14:textId="6D0F5FF6" w:rsidR="00B60E80" w:rsidRPr="008F6DFC" w:rsidRDefault="00B60E80" w:rsidP="008F6DFC">
      <w:pPr>
        <w:pStyle w:val="ListParagraph"/>
        <w:numPr>
          <w:ilvl w:val="0"/>
          <w:numId w:val="45"/>
        </w:numPr>
        <w:rPr>
          <w:lang w:val="nl-NL" w:eastAsia="nl-NL"/>
        </w:rPr>
      </w:pPr>
      <w:r w:rsidRPr="008F6DFC">
        <w:rPr>
          <w:lang w:val="nl-NL" w:eastAsia="nl-NL"/>
        </w:rPr>
        <w:t>Boren in het westelijke en zuidelijke deel van zone 10</w:t>
      </w:r>
    </w:p>
    <w:p w14:paraId="4F87C055" w14:textId="442244B5" w:rsidR="00B60E80" w:rsidRPr="008F6DFC" w:rsidRDefault="00B60E80" w:rsidP="008F6DFC">
      <w:pPr>
        <w:pStyle w:val="ListParagraph"/>
        <w:numPr>
          <w:ilvl w:val="0"/>
          <w:numId w:val="45"/>
        </w:numPr>
        <w:rPr>
          <w:lang w:val="nl-NL" w:eastAsia="nl-NL"/>
        </w:rPr>
      </w:pPr>
      <w:r w:rsidRPr="008F6DFC">
        <w:rPr>
          <w:lang w:val="nl-NL" w:eastAsia="nl-NL"/>
        </w:rPr>
        <w:t>Sorteren en assessment zeefresidu’s</w:t>
      </w:r>
    </w:p>
    <w:p w14:paraId="30FFED98" w14:textId="654AA54D" w:rsidR="00B60E80" w:rsidRPr="008F6DFC" w:rsidRDefault="00B60E80" w:rsidP="008F6DFC">
      <w:pPr>
        <w:pStyle w:val="ListParagraph"/>
        <w:numPr>
          <w:ilvl w:val="0"/>
          <w:numId w:val="45"/>
        </w:numPr>
        <w:rPr>
          <w:lang w:val="nl-NL" w:eastAsia="nl-NL"/>
        </w:rPr>
      </w:pPr>
      <w:r w:rsidRPr="008F6DFC">
        <w:rPr>
          <w:lang w:val="nl-NL" w:eastAsia="nl-NL"/>
        </w:rPr>
        <w:t>Droog zeven</w:t>
      </w:r>
    </w:p>
    <w:p w14:paraId="2C69475C" w14:textId="77777777" w:rsidR="00B60E80" w:rsidRDefault="00B60E80" w:rsidP="00B60E80">
      <w:pPr>
        <w:pStyle w:val="ABOEKop5"/>
      </w:pPr>
      <w:r>
        <w:t>Strategische en praktische keuzes</w:t>
      </w:r>
    </w:p>
    <w:p w14:paraId="5DE35861" w14:textId="77777777" w:rsidR="00B60E80" w:rsidRDefault="00B60E80" w:rsidP="00B60E80">
      <w:pPr>
        <w:jc w:val="both"/>
        <w:rPr>
          <w:lang w:val="nl-NL" w:eastAsia="nl-NL"/>
        </w:rPr>
      </w:pPr>
      <w:r>
        <w:rPr>
          <w:lang w:val="nl-NL" w:eastAsia="nl-NL"/>
        </w:rPr>
        <w:t>Er werd wederom beslist om droog te zeven daar de dompelpompen en darmen dreigen kapot te vriezen door de negatieve minima overdag én ’s nachts.</w:t>
      </w:r>
    </w:p>
    <w:p w14:paraId="690CE66F" w14:textId="3073EBAE" w:rsidR="0028272A" w:rsidRDefault="0028272A" w:rsidP="0028272A">
      <w:pPr>
        <w:jc w:val="both"/>
        <w:rPr>
          <w:lang w:val="nl-NL" w:eastAsia="nl-NL"/>
        </w:rPr>
      </w:pPr>
      <w:r>
        <w:rPr>
          <w:lang w:val="nl-NL" w:eastAsia="nl-NL"/>
        </w:rPr>
        <w:t>Door het te trage tempo van het zeven in vergelijking met het hogere tempo van het boren, dreig</w:t>
      </w:r>
      <w:r w:rsidR="00CA182C">
        <w:rPr>
          <w:lang w:val="nl-NL" w:eastAsia="nl-NL"/>
        </w:rPr>
        <w:t>de</w:t>
      </w:r>
      <w:r>
        <w:rPr>
          <w:lang w:val="nl-NL" w:eastAsia="nl-NL"/>
        </w:rPr>
        <w:t xml:space="preserve"> een opslagtekort. Elke staal wordt </w:t>
      </w:r>
      <w:r w:rsidR="00CA182C">
        <w:rPr>
          <w:lang w:val="nl-NL" w:eastAsia="nl-NL"/>
        </w:rPr>
        <w:t xml:space="preserve">immers </w:t>
      </w:r>
      <w:r>
        <w:rPr>
          <w:lang w:val="nl-NL" w:eastAsia="nl-NL"/>
        </w:rPr>
        <w:t>opgeslagen in een emmer en gestapeld in een container. De zeefresidu’s worden in kleine emmers opgeslagen of plastiek zakken en vervolgens gestapeld in de</w:t>
      </w:r>
      <w:r w:rsidR="001F155C">
        <w:rPr>
          <w:lang w:val="nl-NL" w:eastAsia="nl-NL"/>
        </w:rPr>
        <w:t>zelfde</w:t>
      </w:r>
      <w:r>
        <w:rPr>
          <w:lang w:val="nl-NL" w:eastAsia="nl-NL"/>
        </w:rPr>
        <w:t xml:space="preserve"> container. Bovendien </w:t>
      </w:r>
      <w:r w:rsidR="001F155C">
        <w:rPr>
          <w:lang w:val="nl-NL" w:eastAsia="nl-NL"/>
        </w:rPr>
        <w:t>moet</w:t>
      </w:r>
      <w:r>
        <w:rPr>
          <w:lang w:val="nl-NL" w:eastAsia="nl-NL"/>
        </w:rPr>
        <w:t xml:space="preserve"> het </w:t>
      </w:r>
      <w:r w:rsidR="001F155C">
        <w:rPr>
          <w:lang w:val="nl-NL" w:eastAsia="nl-NL"/>
        </w:rPr>
        <w:t>veld</w:t>
      </w:r>
      <w:r>
        <w:rPr>
          <w:lang w:val="nl-NL" w:eastAsia="nl-NL"/>
        </w:rPr>
        <w:t>materiaal</w:t>
      </w:r>
      <w:r w:rsidR="001F155C">
        <w:rPr>
          <w:lang w:val="nl-NL" w:eastAsia="nl-NL"/>
        </w:rPr>
        <w:t xml:space="preserve"> (incl. zeefinstallatie en quad)</w:t>
      </w:r>
      <w:r>
        <w:rPr>
          <w:lang w:val="nl-NL" w:eastAsia="nl-NL"/>
        </w:rPr>
        <w:t xml:space="preserve"> hierin worden </w:t>
      </w:r>
      <w:r w:rsidR="00CA182C">
        <w:rPr>
          <w:lang w:val="nl-NL" w:eastAsia="nl-NL"/>
        </w:rPr>
        <w:t>opgeslagen</w:t>
      </w:r>
      <w:r>
        <w:rPr>
          <w:lang w:val="nl-NL" w:eastAsia="nl-NL"/>
        </w:rPr>
        <w:t>.</w:t>
      </w:r>
      <w:r w:rsidR="001F155C">
        <w:rPr>
          <w:lang w:val="nl-NL" w:eastAsia="nl-NL"/>
        </w:rPr>
        <w:t xml:space="preserve"> De</w:t>
      </w:r>
      <w:r>
        <w:rPr>
          <w:lang w:val="nl-NL" w:eastAsia="nl-NL"/>
        </w:rPr>
        <w:t xml:space="preserve"> aanhangwagen die </w:t>
      </w:r>
      <w:r w:rsidR="001F155C">
        <w:rPr>
          <w:lang w:val="nl-NL" w:eastAsia="nl-NL"/>
        </w:rPr>
        <w:t xml:space="preserve">per slot </w:t>
      </w:r>
      <w:r>
        <w:rPr>
          <w:lang w:val="nl-NL" w:eastAsia="nl-NL"/>
        </w:rPr>
        <w:t>aan de container was vastgeketend werd</w:t>
      </w:r>
      <w:r w:rsidR="001F155C">
        <w:rPr>
          <w:lang w:val="nl-NL" w:eastAsia="nl-NL"/>
        </w:rPr>
        <w:t xml:space="preserve"> </w:t>
      </w:r>
      <w:r>
        <w:rPr>
          <w:lang w:val="nl-NL" w:eastAsia="nl-NL"/>
        </w:rPr>
        <w:t xml:space="preserve">gestolen. </w:t>
      </w:r>
      <w:r w:rsidR="001F155C">
        <w:rPr>
          <w:lang w:val="nl-NL" w:eastAsia="nl-NL"/>
        </w:rPr>
        <w:t xml:space="preserve">Deze container dreigde vol te staan. </w:t>
      </w:r>
      <w:r>
        <w:rPr>
          <w:lang w:val="nl-NL" w:eastAsia="nl-NL"/>
        </w:rPr>
        <w:t>Aangezien elke dag een materiaalexpert met specialisatie steentijd op de site aanwezig is,</w:t>
      </w:r>
      <w:r w:rsidR="00CA182C">
        <w:rPr>
          <w:lang w:val="nl-NL" w:eastAsia="nl-NL"/>
        </w:rPr>
        <w:t xml:space="preserve"> we</w:t>
      </w:r>
      <w:r>
        <w:rPr>
          <w:lang w:val="nl-NL" w:eastAsia="nl-NL"/>
        </w:rPr>
        <w:t>rd</w:t>
      </w:r>
      <w:r w:rsidR="001F155C">
        <w:rPr>
          <w:lang w:val="nl-NL" w:eastAsia="nl-NL"/>
        </w:rPr>
        <w:t xml:space="preserve"> besloten om</w:t>
      </w:r>
      <w:r>
        <w:rPr>
          <w:lang w:val="nl-NL" w:eastAsia="nl-NL"/>
        </w:rPr>
        <w:t xml:space="preserve"> de assessment van de zeefresidu</w:t>
      </w:r>
      <w:r w:rsidR="001F155C">
        <w:rPr>
          <w:lang w:val="nl-NL" w:eastAsia="nl-NL"/>
        </w:rPr>
        <w:t>’</w:t>
      </w:r>
      <w:r>
        <w:rPr>
          <w:lang w:val="nl-NL" w:eastAsia="nl-NL"/>
        </w:rPr>
        <w:t>s uit</w:t>
      </w:r>
      <w:r w:rsidR="001F155C">
        <w:rPr>
          <w:lang w:val="nl-NL" w:eastAsia="nl-NL"/>
        </w:rPr>
        <w:t xml:space="preserve"> te </w:t>
      </w:r>
      <w:r>
        <w:rPr>
          <w:lang w:val="nl-NL" w:eastAsia="nl-NL"/>
        </w:rPr>
        <w:t>voer</w:t>
      </w:r>
      <w:r w:rsidR="001F155C">
        <w:rPr>
          <w:lang w:val="nl-NL" w:eastAsia="nl-NL"/>
        </w:rPr>
        <w:t>en</w:t>
      </w:r>
      <w:r>
        <w:rPr>
          <w:lang w:val="nl-NL" w:eastAsia="nl-NL"/>
        </w:rPr>
        <w:t xml:space="preserve"> op locatie</w:t>
      </w:r>
      <w:r w:rsidR="001F155C">
        <w:rPr>
          <w:lang w:val="nl-NL" w:eastAsia="nl-NL"/>
        </w:rPr>
        <w:t>. Hierbij</w:t>
      </w:r>
      <w:r>
        <w:rPr>
          <w:lang w:val="nl-NL" w:eastAsia="nl-NL"/>
        </w:rPr>
        <w:t xml:space="preserve"> w</w:t>
      </w:r>
      <w:r w:rsidR="00CA182C">
        <w:rPr>
          <w:lang w:val="nl-NL" w:eastAsia="nl-NL"/>
        </w:rPr>
        <w:t xml:space="preserve">erden </w:t>
      </w:r>
      <w:r w:rsidR="001F155C">
        <w:rPr>
          <w:lang w:val="nl-NL" w:eastAsia="nl-NL"/>
        </w:rPr>
        <w:t xml:space="preserve">ruim </w:t>
      </w:r>
      <w:r w:rsidR="00CA182C">
        <w:rPr>
          <w:lang w:val="nl-NL" w:eastAsia="nl-NL"/>
        </w:rPr>
        <w:t xml:space="preserve">voldoende </w:t>
      </w:r>
      <w:r>
        <w:rPr>
          <w:lang w:val="nl-NL" w:eastAsia="nl-NL"/>
        </w:rPr>
        <w:t xml:space="preserve">notities genomen </w:t>
      </w:r>
      <w:r w:rsidR="001F155C">
        <w:rPr>
          <w:lang w:val="nl-NL" w:eastAsia="nl-NL"/>
        </w:rPr>
        <w:t xml:space="preserve">om </w:t>
      </w:r>
      <w:r>
        <w:rPr>
          <w:lang w:val="nl-NL" w:eastAsia="nl-NL"/>
        </w:rPr>
        <w:t>bijzonderheden, zoals grote grindbijmenging</w:t>
      </w:r>
      <w:r w:rsidR="001F155C">
        <w:rPr>
          <w:lang w:val="nl-NL" w:eastAsia="nl-NL"/>
        </w:rPr>
        <w:t>, verbonden met de zeefresidu’s te registreren</w:t>
      </w:r>
      <w:r>
        <w:rPr>
          <w:lang w:val="nl-NL" w:eastAsia="nl-NL"/>
        </w:rPr>
        <w:t xml:space="preserve">. </w:t>
      </w:r>
      <w:r w:rsidR="001F155C">
        <w:rPr>
          <w:lang w:val="nl-NL" w:eastAsia="nl-NL"/>
        </w:rPr>
        <w:t>Artefacten en ecofacten</w:t>
      </w:r>
      <w:r>
        <w:rPr>
          <w:lang w:val="nl-NL" w:eastAsia="nl-NL"/>
        </w:rPr>
        <w:t>, zoals houtskool, w</w:t>
      </w:r>
      <w:r w:rsidR="001F155C">
        <w:rPr>
          <w:lang w:val="nl-NL" w:eastAsia="nl-NL"/>
        </w:rPr>
        <w:t>e</w:t>
      </w:r>
      <w:r>
        <w:rPr>
          <w:lang w:val="nl-NL" w:eastAsia="nl-NL"/>
        </w:rPr>
        <w:t>rden met het ongewapende oog ingezameld. De restresidu w</w:t>
      </w:r>
      <w:r w:rsidR="00CA182C">
        <w:rPr>
          <w:lang w:val="nl-NL" w:eastAsia="nl-NL"/>
        </w:rPr>
        <w:t>erd</w:t>
      </w:r>
      <w:r>
        <w:rPr>
          <w:lang w:val="nl-NL" w:eastAsia="nl-NL"/>
        </w:rPr>
        <w:t xml:space="preserve"> vervolgens niet bijgehouden.</w:t>
      </w:r>
    </w:p>
    <w:p w14:paraId="0F9F3ABE" w14:textId="428495F6" w:rsidR="00F5633B" w:rsidRDefault="00F5633B" w:rsidP="00B60E80">
      <w:pPr>
        <w:pStyle w:val="ABOEKop5"/>
      </w:pPr>
      <w:r>
        <w:t>Voorlopige interpretatie</w:t>
      </w:r>
    </w:p>
    <w:p w14:paraId="6A9D368E" w14:textId="3CB27B6B" w:rsidR="00F5633B" w:rsidRDefault="00B60E80" w:rsidP="00F5633B">
      <w:pPr>
        <w:pStyle w:val="ABOE"/>
        <w:jc w:val="both"/>
        <w:rPr>
          <w:lang w:val="nl-NL" w:eastAsia="nl-NL"/>
        </w:rPr>
      </w:pPr>
      <w:r>
        <w:rPr>
          <w:lang w:val="nl-NL" w:eastAsia="nl-NL"/>
        </w:rPr>
        <w:t>Vondst in boring 3: afslag, intact (&gt;95%), productievlakvernieuwing</w:t>
      </w:r>
      <w:r w:rsidR="00F5633B">
        <w:rPr>
          <w:lang w:val="nl-NL" w:eastAsia="nl-NL"/>
        </w:rPr>
        <w:t>.</w:t>
      </w:r>
      <w:r>
        <w:rPr>
          <w:lang w:val="nl-NL" w:eastAsia="nl-NL"/>
        </w:rPr>
        <w:t xml:space="preserve"> Usselo-bodemrelicten werden aangetroffen in boringen in het zuiden en zuidoosten van zone 10. De westelijke profielen vetonen klei op geringe diepte onder het maaiveld en grind op 100 à 150cm-MV. De noordelijke profielen vertonen dunne zandpakketten.</w:t>
      </w:r>
    </w:p>
    <w:p w14:paraId="124822B2" w14:textId="77777777" w:rsidR="00B60E80" w:rsidRDefault="00B60E80">
      <w:pPr>
        <w:spacing w:after="200" w:line="276" w:lineRule="auto"/>
        <w:rPr>
          <w:rFonts w:ascii="Corbel" w:eastAsiaTheme="majorEastAsia" w:hAnsi="Corbel" w:cstheme="minorHAnsi"/>
          <w:b/>
          <w:bCs/>
          <w:smallCaps/>
          <w:kern w:val="32"/>
          <w:sz w:val="36"/>
          <w:szCs w:val="36"/>
          <w:lang w:val="nl-NL" w:eastAsia="nl-NL"/>
        </w:rPr>
      </w:pPr>
      <w:r>
        <w:br w:type="page"/>
      </w:r>
    </w:p>
    <w:p w14:paraId="2C42D3E2" w14:textId="5D83545C" w:rsidR="00F5633B" w:rsidRDefault="00F5633B" w:rsidP="00F5633B">
      <w:pPr>
        <w:pStyle w:val="ABOEKop1NoNumber"/>
      </w:pPr>
      <w:bookmarkStart w:id="22" w:name="_Toc530750817"/>
      <w:r>
        <w:t xml:space="preserve">Dagrapport n° </w:t>
      </w:r>
      <w:r w:rsidR="00B60E80">
        <w:t>8</w:t>
      </w:r>
      <w:bookmarkEnd w:id="22"/>
    </w:p>
    <w:tbl>
      <w:tblPr>
        <w:tblStyle w:val="ABOETABELSTIJL"/>
        <w:tblW w:w="0" w:type="auto"/>
        <w:tblLook w:val="0480" w:firstRow="0" w:lastRow="0" w:firstColumn="1" w:lastColumn="0" w:noHBand="0" w:noVBand="1"/>
      </w:tblPr>
      <w:tblGrid>
        <w:gridCol w:w="1838"/>
        <w:gridCol w:w="1978"/>
        <w:gridCol w:w="2088"/>
        <w:gridCol w:w="2873"/>
      </w:tblGrid>
      <w:tr w:rsidR="00B72603" w14:paraId="59DE925F" w14:textId="77777777" w:rsidTr="00266F00">
        <w:tc>
          <w:tcPr>
            <w:tcW w:w="1838" w:type="dxa"/>
          </w:tcPr>
          <w:p w14:paraId="1AC746F7" w14:textId="0A8D754C" w:rsidR="00B72603" w:rsidRDefault="00B72603" w:rsidP="00B72603">
            <w:pPr>
              <w:pStyle w:val="ABOE"/>
              <w:spacing w:after="0" w:line="276" w:lineRule="auto"/>
            </w:pPr>
            <w:r w:rsidRPr="00AE5C26">
              <w:rPr>
                <w:b/>
              </w:rPr>
              <w:t>Dag</w:t>
            </w:r>
          </w:p>
        </w:tc>
        <w:tc>
          <w:tcPr>
            <w:tcW w:w="1978" w:type="dxa"/>
          </w:tcPr>
          <w:p w14:paraId="69FA3E9B" w14:textId="6FD9A173" w:rsidR="00B72603" w:rsidRDefault="00B72603" w:rsidP="00B72603">
            <w:pPr>
              <w:pStyle w:val="ABOE"/>
              <w:spacing w:after="0" w:line="276" w:lineRule="auto"/>
            </w:pPr>
            <w:r>
              <w:t>28/02/2018</w:t>
            </w:r>
          </w:p>
        </w:tc>
        <w:tc>
          <w:tcPr>
            <w:tcW w:w="2088" w:type="dxa"/>
          </w:tcPr>
          <w:p w14:paraId="4040A816" w14:textId="3C47C7B6" w:rsidR="00B72603" w:rsidRDefault="00B72603" w:rsidP="00B72603">
            <w:pPr>
              <w:pStyle w:val="ABOE"/>
              <w:spacing w:after="0" w:line="276" w:lineRule="auto"/>
            </w:pPr>
            <w:r w:rsidRPr="00C86872">
              <w:rPr>
                <w:b/>
              </w:rPr>
              <w:t>Erkend archeoloog</w:t>
            </w:r>
          </w:p>
        </w:tc>
        <w:tc>
          <w:tcPr>
            <w:tcW w:w="2873" w:type="dxa"/>
          </w:tcPr>
          <w:p w14:paraId="0B7D1D6D" w14:textId="28C55348" w:rsidR="00B72603" w:rsidRDefault="00B72603" w:rsidP="00B72603">
            <w:pPr>
              <w:pStyle w:val="ABOE"/>
              <w:spacing w:after="0" w:line="276" w:lineRule="auto"/>
            </w:pPr>
            <w:r>
              <w:t>ABO nv</w:t>
            </w:r>
          </w:p>
        </w:tc>
      </w:tr>
      <w:tr w:rsidR="00B72603" w14:paraId="41323038" w14:textId="77777777" w:rsidTr="00266F00">
        <w:tc>
          <w:tcPr>
            <w:tcW w:w="1838" w:type="dxa"/>
          </w:tcPr>
          <w:p w14:paraId="4AA2340E" w14:textId="35E38553" w:rsidR="00B72603" w:rsidRDefault="00B72603" w:rsidP="00B72603">
            <w:pPr>
              <w:pStyle w:val="ABOE"/>
              <w:spacing w:after="0" w:line="276" w:lineRule="auto"/>
            </w:pPr>
            <w:r w:rsidRPr="00F5633B">
              <w:rPr>
                <w:b/>
              </w:rPr>
              <w:t>Weer</w:t>
            </w:r>
          </w:p>
        </w:tc>
        <w:tc>
          <w:tcPr>
            <w:tcW w:w="1978" w:type="dxa"/>
          </w:tcPr>
          <w:p w14:paraId="4BB3EC5B" w14:textId="1FF74F77" w:rsidR="00B72603" w:rsidRDefault="00B72603" w:rsidP="00B72603">
            <w:pPr>
              <w:pStyle w:val="ABOE"/>
              <w:spacing w:after="0" w:line="276" w:lineRule="auto"/>
            </w:pPr>
            <w:r>
              <w:t xml:space="preserve">Droog; zonnig; -3,5°C tot -8°C </w:t>
            </w:r>
          </w:p>
        </w:tc>
        <w:tc>
          <w:tcPr>
            <w:tcW w:w="2088" w:type="dxa"/>
          </w:tcPr>
          <w:p w14:paraId="507F2EC8"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3A3292B0" w14:textId="77777777" w:rsidR="00B72603" w:rsidRDefault="00B72603" w:rsidP="00B72603">
            <w:pPr>
              <w:pStyle w:val="ABOE"/>
              <w:spacing w:after="0" w:line="276" w:lineRule="auto"/>
            </w:pPr>
            <w:r w:rsidRPr="0031635D">
              <w:t>OE/ERK/Archeoloog/2017/00167</w:t>
            </w:r>
          </w:p>
        </w:tc>
      </w:tr>
      <w:tr w:rsidR="00B72603" w14:paraId="6AAAA1A7" w14:textId="77777777" w:rsidTr="00266F00">
        <w:tc>
          <w:tcPr>
            <w:tcW w:w="1838" w:type="dxa"/>
          </w:tcPr>
          <w:p w14:paraId="3D70BCB8" w14:textId="77777777" w:rsidR="00B72603" w:rsidRDefault="00B72603" w:rsidP="00B72603">
            <w:pPr>
              <w:pStyle w:val="ABOE"/>
              <w:spacing w:after="0" w:line="276" w:lineRule="auto"/>
            </w:pPr>
            <w:r w:rsidRPr="00AE5C26">
              <w:rPr>
                <w:b/>
              </w:rPr>
              <w:t>Projectleider</w:t>
            </w:r>
          </w:p>
        </w:tc>
        <w:tc>
          <w:tcPr>
            <w:tcW w:w="1978" w:type="dxa"/>
          </w:tcPr>
          <w:p w14:paraId="2904B9A9" w14:textId="77777777" w:rsidR="00B72603" w:rsidRDefault="00B72603" w:rsidP="00B72603">
            <w:pPr>
              <w:pStyle w:val="ABOE"/>
              <w:spacing w:after="0" w:line="276" w:lineRule="auto"/>
            </w:pPr>
            <w:r>
              <w:t>Léonard, Ine</w:t>
            </w:r>
          </w:p>
        </w:tc>
        <w:tc>
          <w:tcPr>
            <w:tcW w:w="2088" w:type="dxa"/>
          </w:tcPr>
          <w:p w14:paraId="35534191" w14:textId="77777777" w:rsidR="00B72603" w:rsidRDefault="00B72603" w:rsidP="00B72603">
            <w:pPr>
              <w:pStyle w:val="ABOE"/>
              <w:spacing w:after="0" w:line="276" w:lineRule="auto"/>
            </w:pPr>
            <w:r w:rsidRPr="00AE5C26">
              <w:rPr>
                <w:b/>
              </w:rPr>
              <w:t>Onderaannemers</w:t>
            </w:r>
          </w:p>
        </w:tc>
        <w:tc>
          <w:tcPr>
            <w:tcW w:w="2873" w:type="dxa"/>
          </w:tcPr>
          <w:p w14:paraId="560721DB" w14:textId="77777777" w:rsidR="00B72603" w:rsidRDefault="00B72603" w:rsidP="00B72603">
            <w:pPr>
              <w:pStyle w:val="ABOE"/>
              <w:spacing w:after="0" w:line="276" w:lineRule="auto"/>
            </w:pPr>
            <w:r>
              <w:t>Geosonda NV</w:t>
            </w:r>
          </w:p>
        </w:tc>
      </w:tr>
    </w:tbl>
    <w:p w14:paraId="1B8FA017" w14:textId="5B655435" w:rsidR="00F5633B" w:rsidRDefault="00B60E80" w:rsidP="008F6DFC">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5633B" w14:paraId="2F2A444D" w14:textId="77777777" w:rsidTr="00266F00">
        <w:trPr>
          <w:cnfStyle w:val="100000000000" w:firstRow="1" w:lastRow="0" w:firstColumn="0" w:lastColumn="0" w:oddVBand="0" w:evenVBand="0" w:oddHBand="0" w:evenHBand="0" w:firstRowFirstColumn="0" w:firstRowLastColumn="0" w:lastRowFirstColumn="0" w:lastRowLastColumn="0"/>
        </w:trPr>
        <w:tc>
          <w:tcPr>
            <w:tcW w:w="2925" w:type="dxa"/>
          </w:tcPr>
          <w:p w14:paraId="6FFD4D19" w14:textId="77777777" w:rsidR="00F5633B" w:rsidRDefault="00F5633B" w:rsidP="00266F00">
            <w:pPr>
              <w:pStyle w:val="ABOE"/>
              <w:spacing w:after="0" w:line="276" w:lineRule="auto"/>
            </w:pPr>
            <w:r>
              <w:t>Naam</w:t>
            </w:r>
          </w:p>
        </w:tc>
        <w:tc>
          <w:tcPr>
            <w:tcW w:w="2926" w:type="dxa"/>
          </w:tcPr>
          <w:p w14:paraId="6383A181" w14:textId="77777777" w:rsidR="00F5633B" w:rsidRDefault="00F5633B" w:rsidP="00266F00">
            <w:pPr>
              <w:pStyle w:val="ABOE"/>
              <w:spacing w:after="0" w:line="276" w:lineRule="auto"/>
            </w:pPr>
            <w:r>
              <w:t>Voornaam</w:t>
            </w:r>
          </w:p>
        </w:tc>
        <w:tc>
          <w:tcPr>
            <w:tcW w:w="2926" w:type="dxa"/>
          </w:tcPr>
          <w:p w14:paraId="4BD7C195" w14:textId="77777777" w:rsidR="00F5633B" w:rsidRDefault="00F5633B" w:rsidP="00266F00">
            <w:pPr>
              <w:pStyle w:val="ABOE"/>
              <w:spacing w:after="0" w:line="276" w:lineRule="auto"/>
            </w:pPr>
            <w:r>
              <w:t>Functie</w:t>
            </w:r>
          </w:p>
        </w:tc>
      </w:tr>
      <w:tr w:rsidR="00F5633B" w14:paraId="731A6B53" w14:textId="77777777" w:rsidTr="00266F00">
        <w:tc>
          <w:tcPr>
            <w:tcW w:w="2925" w:type="dxa"/>
          </w:tcPr>
          <w:p w14:paraId="038B0948" w14:textId="77777777" w:rsidR="00F5633B" w:rsidRDefault="00F5633B" w:rsidP="00266F00">
            <w:pPr>
              <w:pStyle w:val="ABOE"/>
              <w:spacing w:after="0" w:line="276" w:lineRule="auto"/>
            </w:pPr>
            <w:r>
              <w:t>Bruynseels</w:t>
            </w:r>
          </w:p>
        </w:tc>
        <w:tc>
          <w:tcPr>
            <w:tcW w:w="2926" w:type="dxa"/>
          </w:tcPr>
          <w:p w14:paraId="07EFB154" w14:textId="77777777" w:rsidR="00F5633B" w:rsidRDefault="00F5633B" w:rsidP="00266F00">
            <w:pPr>
              <w:pStyle w:val="ABOE"/>
              <w:spacing w:after="0" w:line="276" w:lineRule="auto"/>
            </w:pPr>
            <w:r>
              <w:t>Stef</w:t>
            </w:r>
          </w:p>
        </w:tc>
        <w:tc>
          <w:tcPr>
            <w:tcW w:w="2926" w:type="dxa"/>
          </w:tcPr>
          <w:p w14:paraId="11729067" w14:textId="77777777" w:rsidR="00F5633B" w:rsidRDefault="00F5633B" w:rsidP="00266F00">
            <w:pPr>
              <w:pStyle w:val="ABOE"/>
              <w:spacing w:after="0" w:line="276" w:lineRule="auto"/>
            </w:pPr>
            <w:r w:rsidRPr="00C86872">
              <w:t>Boormeester</w:t>
            </w:r>
            <w:r>
              <w:t>/aardkundige</w:t>
            </w:r>
          </w:p>
        </w:tc>
      </w:tr>
      <w:tr w:rsidR="00F5633B" w14:paraId="5517B047" w14:textId="77777777" w:rsidTr="00266F00">
        <w:tc>
          <w:tcPr>
            <w:tcW w:w="2925" w:type="dxa"/>
          </w:tcPr>
          <w:p w14:paraId="579439ED" w14:textId="77777777" w:rsidR="00F5633B" w:rsidRPr="00C86872" w:rsidRDefault="00F5633B" w:rsidP="00266F00">
            <w:pPr>
              <w:pStyle w:val="ABOE"/>
              <w:spacing w:after="0" w:line="276" w:lineRule="auto"/>
            </w:pPr>
            <w:r>
              <w:t>Boons</w:t>
            </w:r>
          </w:p>
        </w:tc>
        <w:tc>
          <w:tcPr>
            <w:tcW w:w="2926" w:type="dxa"/>
          </w:tcPr>
          <w:p w14:paraId="6C7F0CCA" w14:textId="77777777" w:rsidR="00F5633B" w:rsidRPr="00C86872" w:rsidRDefault="00F5633B" w:rsidP="00266F00">
            <w:pPr>
              <w:pStyle w:val="ABOE"/>
              <w:spacing w:after="0" w:line="276" w:lineRule="auto"/>
            </w:pPr>
            <w:r>
              <w:t>Jonas</w:t>
            </w:r>
          </w:p>
        </w:tc>
        <w:tc>
          <w:tcPr>
            <w:tcW w:w="2926" w:type="dxa"/>
          </w:tcPr>
          <w:p w14:paraId="611A9D76" w14:textId="77777777" w:rsidR="00F5633B" w:rsidRPr="00C86872" w:rsidRDefault="00F5633B" w:rsidP="00266F00">
            <w:pPr>
              <w:pStyle w:val="ABOE"/>
              <w:spacing w:after="0" w:line="276" w:lineRule="auto"/>
            </w:pPr>
            <w:r w:rsidRPr="00C86872">
              <w:t>Boormeester</w:t>
            </w:r>
            <w:r>
              <w:t>/aardkundige</w:t>
            </w:r>
          </w:p>
        </w:tc>
      </w:tr>
      <w:tr w:rsidR="008F38E1" w14:paraId="7DD01189" w14:textId="77777777" w:rsidTr="004D778C">
        <w:tc>
          <w:tcPr>
            <w:tcW w:w="2925" w:type="dxa"/>
          </w:tcPr>
          <w:p w14:paraId="19D91AC1" w14:textId="15A47B04" w:rsidR="008F38E1" w:rsidRPr="00C86872" w:rsidRDefault="008F38E1" w:rsidP="008F38E1">
            <w:pPr>
              <w:pStyle w:val="ABOE"/>
              <w:spacing w:after="0" w:line="276" w:lineRule="auto"/>
            </w:pPr>
            <w:r>
              <w:t>Vantornhout</w:t>
            </w:r>
          </w:p>
        </w:tc>
        <w:tc>
          <w:tcPr>
            <w:tcW w:w="2926" w:type="dxa"/>
          </w:tcPr>
          <w:p w14:paraId="38E428D1" w14:textId="1BF87759" w:rsidR="008F38E1" w:rsidRPr="00C86872" w:rsidRDefault="008F38E1" w:rsidP="008F38E1">
            <w:pPr>
              <w:pStyle w:val="ABOE"/>
              <w:spacing w:after="0" w:line="276" w:lineRule="auto"/>
            </w:pPr>
            <w:r>
              <w:t>Evi</w:t>
            </w:r>
          </w:p>
        </w:tc>
        <w:tc>
          <w:tcPr>
            <w:tcW w:w="2926" w:type="dxa"/>
          </w:tcPr>
          <w:p w14:paraId="23FEB770" w14:textId="77777777" w:rsidR="008F38E1" w:rsidRDefault="008F38E1" w:rsidP="008F38E1">
            <w:pPr>
              <w:pStyle w:val="ABOE"/>
              <w:spacing w:after="0" w:line="276" w:lineRule="auto"/>
            </w:pPr>
            <w:r w:rsidRPr="00C86872">
              <w:t>Boormeester</w:t>
            </w:r>
            <w:r>
              <w:t>/aardkundige</w:t>
            </w:r>
          </w:p>
        </w:tc>
      </w:tr>
      <w:tr w:rsidR="00F5633B" w14:paraId="3BC95CC5" w14:textId="77777777" w:rsidTr="00266F00">
        <w:tc>
          <w:tcPr>
            <w:tcW w:w="2925" w:type="dxa"/>
          </w:tcPr>
          <w:p w14:paraId="542F6766" w14:textId="77777777" w:rsidR="00F5633B" w:rsidRPr="00C86872" w:rsidRDefault="00F5633B" w:rsidP="00266F00">
            <w:pPr>
              <w:pStyle w:val="ABOE"/>
              <w:spacing w:after="0" w:line="276" w:lineRule="auto"/>
            </w:pPr>
            <w:r>
              <w:t>Léonard</w:t>
            </w:r>
          </w:p>
        </w:tc>
        <w:tc>
          <w:tcPr>
            <w:tcW w:w="2926" w:type="dxa"/>
          </w:tcPr>
          <w:p w14:paraId="399E91F1" w14:textId="77777777" w:rsidR="00F5633B" w:rsidRPr="00C86872" w:rsidRDefault="00F5633B" w:rsidP="00266F00">
            <w:pPr>
              <w:pStyle w:val="ABOE"/>
              <w:spacing w:after="0" w:line="276" w:lineRule="auto"/>
            </w:pPr>
            <w:r>
              <w:t>Ine</w:t>
            </w:r>
          </w:p>
        </w:tc>
        <w:tc>
          <w:tcPr>
            <w:tcW w:w="2926" w:type="dxa"/>
          </w:tcPr>
          <w:p w14:paraId="135194E2" w14:textId="77777777" w:rsidR="00F5633B" w:rsidRDefault="00F5633B" w:rsidP="00266F00">
            <w:pPr>
              <w:pStyle w:val="ABOE"/>
              <w:spacing w:after="0" w:line="276" w:lineRule="auto"/>
            </w:pPr>
            <w:r>
              <w:t>Archeoloog</w:t>
            </w:r>
          </w:p>
        </w:tc>
      </w:tr>
    </w:tbl>
    <w:p w14:paraId="14B50F96" w14:textId="77777777" w:rsidR="008F6DFC" w:rsidRDefault="008F6DFC" w:rsidP="008F6DFC">
      <w:pPr>
        <w:pStyle w:val="ABOEKop5"/>
      </w:pPr>
      <w:r>
        <w:t>Activiteiten</w:t>
      </w:r>
    </w:p>
    <w:p w14:paraId="0123998E" w14:textId="0CAD5F19" w:rsidR="008F6DFC" w:rsidRPr="008F6DFC" w:rsidRDefault="008F6DFC" w:rsidP="008F6DFC">
      <w:pPr>
        <w:pStyle w:val="ListParagraph"/>
        <w:numPr>
          <w:ilvl w:val="0"/>
          <w:numId w:val="45"/>
        </w:numPr>
        <w:rPr>
          <w:lang w:val="nl-NL" w:eastAsia="nl-NL"/>
        </w:rPr>
      </w:pPr>
      <w:r w:rsidRPr="008F6DFC">
        <w:rPr>
          <w:lang w:val="nl-NL" w:eastAsia="nl-NL"/>
        </w:rPr>
        <w:t xml:space="preserve">Boren in het </w:t>
      </w:r>
      <w:r>
        <w:rPr>
          <w:lang w:val="nl-NL" w:eastAsia="nl-NL"/>
        </w:rPr>
        <w:t>central</w:t>
      </w:r>
      <w:r w:rsidRPr="008F6DFC">
        <w:rPr>
          <w:lang w:val="nl-NL" w:eastAsia="nl-NL"/>
        </w:rPr>
        <w:t>e deel van zone 10</w:t>
      </w:r>
    </w:p>
    <w:p w14:paraId="4DC68891" w14:textId="77777777" w:rsidR="008F6DFC" w:rsidRPr="008F6DFC" w:rsidRDefault="008F6DFC" w:rsidP="008F6DFC">
      <w:pPr>
        <w:pStyle w:val="ListParagraph"/>
        <w:numPr>
          <w:ilvl w:val="0"/>
          <w:numId w:val="45"/>
        </w:numPr>
        <w:rPr>
          <w:lang w:val="nl-NL" w:eastAsia="nl-NL"/>
        </w:rPr>
      </w:pPr>
      <w:r w:rsidRPr="008F6DFC">
        <w:rPr>
          <w:lang w:val="nl-NL" w:eastAsia="nl-NL"/>
        </w:rPr>
        <w:t>Sorteren en assessment zeefresidu’s</w:t>
      </w:r>
    </w:p>
    <w:p w14:paraId="5472146B" w14:textId="77777777" w:rsidR="008F6DFC" w:rsidRPr="008F6DFC" w:rsidRDefault="008F6DFC" w:rsidP="008F6DFC">
      <w:pPr>
        <w:pStyle w:val="ListParagraph"/>
        <w:numPr>
          <w:ilvl w:val="0"/>
          <w:numId w:val="45"/>
        </w:numPr>
        <w:rPr>
          <w:lang w:val="nl-NL" w:eastAsia="nl-NL"/>
        </w:rPr>
      </w:pPr>
      <w:r w:rsidRPr="008F6DFC">
        <w:rPr>
          <w:lang w:val="nl-NL" w:eastAsia="nl-NL"/>
        </w:rPr>
        <w:t>Droog zeven</w:t>
      </w:r>
    </w:p>
    <w:p w14:paraId="378627D6" w14:textId="77777777" w:rsidR="008F6DFC" w:rsidRDefault="008F6DFC" w:rsidP="008F6DFC">
      <w:pPr>
        <w:pStyle w:val="ABOEKop5"/>
      </w:pPr>
      <w:r>
        <w:t>Strategische en praktische keuzes</w:t>
      </w:r>
    </w:p>
    <w:p w14:paraId="30B303DA" w14:textId="77777777" w:rsidR="008F6DFC" w:rsidRPr="00DD1D2F" w:rsidRDefault="008F6DFC" w:rsidP="008F6DFC">
      <w:pPr>
        <w:jc w:val="both"/>
        <w:rPr>
          <w:lang w:val="nl-NL" w:eastAsia="nl-NL"/>
        </w:rPr>
      </w:pPr>
      <w:r>
        <w:rPr>
          <w:lang w:val="nl-NL" w:eastAsia="nl-NL"/>
        </w:rPr>
        <w:t>Er werd wederom beslist om droog te zeven daar de dompelpompen en darmen dreigen kapot te vriezen door de negatieve minima overdag én ’s nachts.</w:t>
      </w:r>
    </w:p>
    <w:p w14:paraId="5EA78421" w14:textId="77777777" w:rsidR="008F6DFC" w:rsidRDefault="008F6DFC" w:rsidP="008F6DFC">
      <w:pPr>
        <w:pStyle w:val="ABOEKop5"/>
      </w:pPr>
      <w:r>
        <w:t>Voorlopige interpretatie</w:t>
      </w:r>
    </w:p>
    <w:p w14:paraId="4FAA9311" w14:textId="77777777" w:rsidR="008F6DFC" w:rsidRDefault="008F6DFC" w:rsidP="008F6DFC">
      <w:pPr>
        <w:pStyle w:val="ABOE"/>
        <w:numPr>
          <w:ilvl w:val="0"/>
          <w:numId w:val="50"/>
        </w:numPr>
        <w:spacing w:after="0"/>
        <w:jc w:val="both"/>
        <w:rPr>
          <w:lang w:val="nl-NL" w:eastAsia="nl-NL"/>
        </w:rPr>
      </w:pPr>
      <w:r>
        <w:rPr>
          <w:lang w:val="nl-NL" w:eastAsia="nl-NL"/>
        </w:rPr>
        <w:t xml:space="preserve">Vondst in boring 304: kling, intact (&gt;95%), proximale vernauwing?. </w:t>
      </w:r>
    </w:p>
    <w:p w14:paraId="3D1934FE" w14:textId="66CCC870" w:rsidR="008F6DFC" w:rsidRDefault="008F6DFC" w:rsidP="008F6DFC">
      <w:pPr>
        <w:pStyle w:val="ABOE"/>
        <w:numPr>
          <w:ilvl w:val="0"/>
          <w:numId w:val="50"/>
        </w:numPr>
        <w:spacing w:after="0"/>
        <w:jc w:val="both"/>
        <w:rPr>
          <w:lang w:val="nl-NL" w:eastAsia="nl-NL"/>
        </w:rPr>
      </w:pPr>
      <w:r>
        <w:rPr>
          <w:lang w:val="nl-NL" w:eastAsia="nl-NL"/>
        </w:rPr>
        <w:t>Vondst in boring 33: afslag; intact (&gt;95%); boordsc</w:t>
      </w:r>
      <w:r w:rsidR="00B72603">
        <w:rPr>
          <w:lang w:val="nl-NL" w:eastAsia="nl-NL"/>
        </w:rPr>
        <w:t>h</w:t>
      </w:r>
      <w:r>
        <w:rPr>
          <w:lang w:val="nl-NL" w:eastAsia="nl-NL"/>
        </w:rPr>
        <w:t>rabber (recyclage van kei)</w:t>
      </w:r>
      <w:r w:rsidR="00B72603">
        <w:rPr>
          <w:lang w:val="nl-NL" w:eastAsia="nl-NL"/>
        </w:rPr>
        <w:t>.</w:t>
      </w:r>
    </w:p>
    <w:p w14:paraId="2B9A0966" w14:textId="77777777" w:rsidR="008F6DFC" w:rsidRDefault="008F6DFC" w:rsidP="008F6DFC">
      <w:pPr>
        <w:pStyle w:val="ABOE"/>
        <w:spacing w:after="0"/>
        <w:ind w:left="720"/>
        <w:jc w:val="both"/>
        <w:rPr>
          <w:lang w:val="nl-NL" w:eastAsia="nl-NL"/>
        </w:rPr>
      </w:pPr>
    </w:p>
    <w:p w14:paraId="5B84E032" w14:textId="07EC606D" w:rsidR="008F6DFC" w:rsidRDefault="008F6DFC" w:rsidP="008F6DFC">
      <w:pPr>
        <w:pStyle w:val="ABOE"/>
        <w:jc w:val="both"/>
        <w:rPr>
          <w:lang w:val="nl-NL" w:eastAsia="nl-NL"/>
        </w:rPr>
      </w:pPr>
      <w:r>
        <w:rPr>
          <w:lang w:val="nl-NL" w:eastAsia="nl-NL"/>
        </w:rPr>
        <w:t>Profielen in het centrale deel van zone 10 vertonen dunne zandpakketten en grind op 100 à 150cm-MV.</w:t>
      </w:r>
    </w:p>
    <w:p w14:paraId="5E3679E2" w14:textId="77777777" w:rsidR="008F6DFC" w:rsidRDefault="008F6DFC">
      <w:pPr>
        <w:spacing w:after="200" w:line="276" w:lineRule="auto"/>
        <w:rPr>
          <w:rFonts w:ascii="Corbel" w:eastAsiaTheme="majorEastAsia" w:hAnsi="Corbel" w:cstheme="minorHAnsi"/>
          <w:b/>
          <w:bCs/>
          <w:smallCaps/>
          <w:kern w:val="32"/>
          <w:sz w:val="36"/>
          <w:szCs w:val="36"/>
          <w:lang w:val="nl-NL" w:eastAsia="nl-NL"/>
        </w:rPr>
      </w:pPr>
      <w:r>
        <w:br w:type="page"/>
      </w:r>
    </w:p>
    <w:p w14:paraId="7FDA9739" w14:textId="5BD13C07" w:rsidR="008F6DFC" w:rsidRDefault="008F6DFC" w:rsidP="008F6DFC">
      <w:pPr>
        <w:pStyle w:val="ABOEKop1NoNumber"/>
      </w:pPr>
      <w:bookmarkStart w:id="23" w:name="_Toc530750818"/>
      <w:r>
        <w:t>Dagrapport n° 9</w:t>
      </w:r>
      <w:bookmarkEnd w:id="23"/>
    </w:p>
    <w:tbl>
      <w:tblPr>
        <w:tblStyle w:val="ABOETABELSTIJL"/>
        <w:tblW w:w="0" w:type="auto"/>
        <w:tblLook w:val="0480" w:firstRow="0" w:lastRow="0" w:firstColumn="1" w:lastColumn="0" w:noHBand="0" w:noVBand="1"/>
      </w:tblPr>
      <w:tblGrid>
        <w:gridCol w:w="1838"/>
        <w:gridCol w:w="1978"/>
        <w:gridCol w:w="2088"/>
        <w:gridCol w:w="2873"/>
      </w:tblGrid>
      <w:tr w:rsidR="00B72603" w14:paraId="6EBF9D89" w14:textId="77777777" w:rsidTr="004D778C">
        <w:tc>
          <w:tcPr>
            <w:tcW w:w="1838" w:type="dxa"/>
          </w:tcPr>
          <w:p w14:paraId="7FE8659B" w14:textId="360A8D4D" w:rsidR="00B72603" w:rsidRDefault="00B72603" w:rsidP="00B72603">
            <w:pPr>
              <w:pStyle w:val="ABOE"/>
              <w:spacing w:after="0" w:line="276" w:lineRule="auto"/>
            </w:pPr>
            <w:r w:rsidRPr="00AE5C26">
              <w:rPr>
                <w:b/>
              </w:rPr>
              <w:t>Dag</w:t>
            </w:r>
          </w:p>
        </w:tc>
        <w:tc>
          <w:tcPr>
            <w:tcW w:w="1978" w:type="dxa"/>
          </w:tcPr>
          <w:p w14:paraId="118EEDE9" w14:textId="4DDB813D" w:rsidR="00B72603" w:rsidRDefault="00B72603" w:rsidP="00B72603">
            <w:pPr>
              <w:pStyle w:val="ABOE"/>
              <w:spacing w:after="0" w:line="276" w:lineRule="auto"/>
            </w:pPr>
            <w:r>
              <w:t>01/03/2018</w:t>
            </w:r>
          </w:p>
        </w:tc>
        <w:tc>
          <w:tcPr>
            <w:tcW w:w="2088" w:type="dxa"/>
          </w:tcPr>
          <w:p w14:paraId="3349CE33" w14:textId="755BBAD7" w:rsidR="00B72603" w:rsidRDefault="00B72603" w:rsidP="00B72603">
            <w:pPr>
              <w:pStyle w:val="ABOE"/>
              <w:spacing w:after="0" w:line="276" w:lineRule="auto"/>
            </w:pPr>
            <w:r w:rsidRPr="00C86872">
              <w:rPr>
                <w:b/>
              </w:rPr>
              <w:t>Erkend archeoloog</w:t>
            </w:r>
          </w:p>
        </w:tc>
        <w:tc>
          <w:tcPr>
            <w:tcW w:w="2873" w:type="dxa"/>
          </w:tcPr>
          <w:p w14:paraId="31784A1A" w14:textId="5B1BC07E" w:rsidR="00B72603" w:rsidRDefault="00B72603" w:rsidP="00B72603">
            <w:pPr>
              <w:pStyle w:val="ABOE"/>
              <w:spacing w:after="0" w:line="276" w:lineRule="auto"/>
            </w:pPr>
            <w:r>
              <w:t>ABO nv</w:t>
            </w:r>
          </w:p>
        </w:tc>
      </w:tr>
      <w:tr w:rsidR="00B72603" w14:paraId="23E09015" w14:textId="77777777" w:rsidTr="004D778C">
        <w:tc>
          <w:tcPr>
            <w:tcW w:w="1838" w:type="dxa"/>
          </w:tcPr>
          <w:p w14:paraId="480B85A8" w14:textId="5745EB70" w:rsidR="00B72603" w:rsidRDefault="00B72603" w:rsidP="00B72603">
            <w:pPr>
              <w:pStyle w:val="ABOE"/>
              <w:spacing w:after="0" w:line="276" w:lineRule="auto"/>
            </w:pPr>
            <w:r w:rsidRPr="00F5633B">
              <w:rPr>
                <w:b/>
              </w:rPr>
              <w:t>Weer</w:t>
            </w:r>
          </w:p>
        </w:tc>
        <w:tc>
          <w:tcPr>
            <w:tcW w:w="1978" w:type="dxa"/>
          </w:tcPr>
          <w:p w14:paraId="7D1365A7" w14:textId="70EB8839" w:rsidR="00B72603" w:rsidRDefault="00B72603" w:rsidP="00B72603">
            <w:pPr>
              <w:pStyle w:val="ABOE"/>
              <w:spacing w:after="0" w:line="276" w:lineRule="auto"/>
            </w:pPr>
            <w:r>
              <w:t xml:space="preserve">Droog; zonnig; -3°C tot -8°C </w:t>
            </w:r>
          </w:p>
        </w:tc>
        <w:tc>
          <w:tcPr>
            <w:tcW w:w="2088" w:type="dxa"/>
          </w:tcPr>
          <w:p w14:paraId="6C2FBFE3"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7EE149FE" w14:textId="77777777" w:rsidR="00B72603" w:rsidRDefault="00B72603" w:rsidP="00B72603">
            <w:pPr>
              <w:pStyle w:val="ABOE"/>
              <w:spacing w:after="0" w:line="276" w:lineRule="auto"/>
            </w:pPr>
            <w:r w:rsidRPr="0031635D">
              <w:t>OE/ERK/Archeoloog/2017/00167</w:t>
            </w:r>
          </w:p>
        </w:tc>
      </w:tr>
      <w:tr w:rsidR="00B72603" w14:paraId="1B62C8D7" w14:textId="77777777" w:rsidTr="004D778C">
        <w:tc>
          <w:tcPr>
            <w:tcW w:w="1838" w:type="dxa"/>
          </w:tcPr>
          <w:p w14:paraId="79044460" w14:textId="77777777" w:rsidR="00B72603" w:rsidRDefault="00B72603" w:rsidP="00B72603">
            <w:pPr>
              <w:pStyle w:val="ABOE"/>
              <w:spacing w:after="0" w:line="276" w:lineRule="auto"/>
            </w:pPr>
            <w:r w:rsidRPr="00AE5C26">
              <w:rPr>
                <w:b/>
              </w:rPr>
              <w:t>Projectleider</w:t>
            </w:r>
          </w:p>
        </w:tc>
        <w:tc>
          <w:tcPr>
            <w:tcW w:w="1978" w:type="dxa"/>
          </w:tcPr>
          <w:p w14:paraId="33C01368" w14:textId="77777777" w:rsidR="00B72603" w:rsidRDefault="00B72603" w:rsidP="00B72603">
            <w:pPr>
              <w:pStyle w:val="ABOE"/>
              <w:spacing w:after="0" w:line="276" w:lineRule="auto"/>
            </w:pPr>
            <w:r>
              <w:t>Léonard, Ine</w:t>
            </w:r>
          </w:p>
        </w:tc>
        <w:tc>
          <w:tcPr>
            <w:tcW w:w="2088" w:type="dxa"/>
          </w:tcPr>
          <w:p w14:paraId="6AB5526C" w14:textId="77777777" w:rsidR="00B72603" w:rsidRDefault="00B72603" w:rsidP="00B72603">
            <w:pPr>
              <w:pStyle w:val="ABOE"/>
              <w:spacing w:after="0" w:line="276" w:lineRule="auto"/>
            </w:pPr>
            <w:r w:rsidRPr="00AE5C26">
              <w:rPr>
                <w:b/>
              </w:rPr>
              <w:t>Onderaannemers</w:t>
            </w:r>
          </w:p>
        </w:tc>
        <w:tc>
          <w:tcPr>
            <w:tcW w:w="2873" w:type="dxa"/>
          </w:tcPr>
          <w:p w14:paraId="4927EAAD" w14:textId="77777777" w:rsidR="00B72603" w:rsidRDefault="00B72603" w:rsidP="00B72603">
            <w:pPr>
              <w:pStyle w:val="ABOE"/>
              <w:spacing w:after="0" w:line="276" w:lineRule="auto"/>
            </w:pPr>
            <w:r>
              <w:t>Geosonda NV</w:t>
            </w:r>
          </w:p>
        </w:tc>
      </w:tr>
    </w:tbl>
    <w:p w14:paraId="152121BF" w14:textId="77777777" w:rsidR="008F6DFC" w:rsidRDefault="008F6DFC" w:rsidP="008F6DFC">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8F6DFC" w14:paraId="26D9AD3E"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33184DC4" w14:textId="77777777" w:rsidR="008F6DFC" w:rsidRDefault="008F6DFC" w:rsidP="004D778C">
            <w:pPr>
              <w:pStyle w:val="ABOE"/>
              <w:spacing w:after="0" w:line="276" w:lineRule="auto"/>
            </w:pPr>
            <w:r>
              <w:t>Naam</w:t>
            </w:r>
          </w:p>
        </w:tc>
        <w:tc>
          <w:tcPr>
            <w:tcW w:w="2926" w:type="dxa"/>
          </w:tcPr>
          <w:p w14:paraId="466C2694" w14:textId="77777777" w:rsidR="008F6DFC" w:rsidRDefault="008F6DFC" w:rsidP="004D778C">
            <w:pPr>
              <w:pStyle w:val="ABOE"/>
              <w:spacing w:after="0" w:line="276" w:lineRule="auto"/>
            </w:pPr>
            <w:r>
              <w:t>Voornaam</w:t>
            </w:r>
          </w:p>
        </w:tc>
        <w:tc>
          <w:tcPr>
            <w:tcW w:w="2926" w:type="dxa"/>
          </w:tcPr>
          <w:p w14:paraId="3E10D575" w14:textId="77777777" w:rsidR="008F6DFC" w:rsidRDefault="008F6DFC" w:rsidP="004D778C">
            <w:pPr>
              <w:pStyle w:val="ABOE"/>
              <w:spacing w:after="0" w:line="276" w:lineRule="auto"/>
            </w:pPr>
            <w:r>
              <w:t>Functie</w:t>
            </w:r>
          </w:p>
        </w:tc>
      </w:tr>
      <w:tr w:rsidR="008F6DFC" w14:paraId="295D03C4" w14:textId="77777777" w:rsidTr="004D778C">
        <w:tc>
          <w:tcPr>
            <w:tcW w:w="2925" w:type="dxa"/>
          </w:tcPr>
          <w:p w14:paraId="07D7DECC" w14:textId="77777777" w:rsidR="008F6DFC" w:rsidRDefault="008F6DFC" w:rsidP="004D778C">
            <w:pPr>
              <w:pStyle w:val="ABOE"/>
              <w:spacing w:after="0" w:line="276" w:lineRule="auto"/>
            </w:pPr>
            <w:r>
              <w:t>Bruynseels</w:t>
            </w:r>
          </w:p>
        </w:tc>
        <w:tc>
          <w:tcPr>
            <w:tcW w:w="2926" w:type="dxa"/>
          </w:tcPr>
          <w:p w14:paraId="7F8ADF38" w14:textId="77777777" w:rsidR="008F6DFC" w:rsidRDefault="008F6DFC" w:rsidP="004D778C">
            <w:pPr>
              <w:pStyle w:val="ABOE"/>
              <w:spacing w:after="0" w:line="276" w:lineRule="auto"/>
            </w:pPr>
            <w:r>
              <w:t>Stef</w:t>
            </w:r>
          </w:p>
        </w:tc>
        <w:tc>
          <w:tcPr>
            <w:tcW w:w="2926" w:type="dxa"/>
          </w:tcPr>
          <w:p w14:paraId="0DA26082" w14:textId="77777777" w:rsidR="008F6DFC" w:rsidRDefault="008F6DFC" w:rsidP="004D778C">
            <w:pPr>
              <w:pStyle w:val="ABOE"/>
              <w:spacing w:after="0" w:line="276" w:lineRule="auto"/>
            </w:pPr>
            <w:r w:rsidRPr="00C86872">
              <w:t>Boormeester</w:t>
            </w:r>
            <w:r>
              <w:t>/aardkundige</w:t>
            </w:r>
          </w:p>
        </w:tc>
      </w:tr>
      <w:tr w:rsidR="008F6DFC" w14:paraId="1EFFC7A7" w14:textId="77777777" w:rsidTr="004D778C">
        <w:tc>
          <w:tcPr>
            <w:tcW w:w="2925" w:type="dxa"/>
          </w:tcPr>
          <w:p w14:paraId="706633F1" w14:textId="77777777" w:rsidR="008F6DFC" w:rsidRPr="00C86872" w:rsidRDefault="008F6DFC" w:rsidP="004D778C">
            <w:pPr>
              <w:pStyle w:val="ABOE"/>
              <w:spacing w:after="0" w:line="276" w:lineRule="auto"/>
            </w:pPr>
            <w:r>
              <w:t>Boons</w:t>
            </w:r>
          </w:p>
        </w:tc>
        <w:tc>
          <w:tcPr>
            <w:tcW w:w="2926" w:type="dxa"/>
          </w:tcPr>
          <w:p w14:paraId="1BE3982B" w14:textId="77777777" w:rsidR="008F6DFC" w:rsidRPr="00C86872" w:rsidRDefault="008F6DFC" w:rsidP="004D778C">
            <w:pPr>
              <w:pStyle w:val="ABOE"/>
              <w:spacing w:after="0" w:line="276" w:lineRule="auto"/>
            </w:pPr>
            <w:r>
              <w:t>Jonas</w:t>
            </w:r>
          </w:p>
        </w:tc>
        <w:tc>
          <w:tcPr>
            <w:tcW w:w="2926" w:type="dxa"/>
          </w:tcPr>
          <w:p w14:paraId="05516797" w14:textId="77777777" w:rsidR="008F6DFC" w:rsidRPr="00C86872" w:rsidRDefault="008F6DFC" w:rsidP="004D778C">
            <w:pPr>
              <w:pStyle w:val="ABOE"/>
              <w:spacing w:after="0" w:line="276" w:lineRule="auto"/>
            </w:pPr>
            <w:r w:rsidRPr="00C86872">
              <w:t>Boormeester</w:t>
            </w:r>
            <w:r>
              <w:t>/aardkundige</w:t>
            </w:r>
          </w:p>
        </w:tc>
      </w:tr>
      <w:tr w:rsidR="008F38E1" w14:paraId="41F8180D" w14:textId="77777777" w:rsidTr="004D778C">
        <w:tc>
          <w:tcPr>
            <w:tcW w:w="2925" w:type="dxa"/>
          </w:tcPr>
          <w:p w14:paraId="559B0332" w14:textId="6C5D16B8" w:rsidR="008F38E1" w:rsidRPr="00C86872" w:rsidRDefault="008F38E1" w:rsidP="008F38E1">
            <w:pPr>
              <w:pStyle w:val="ABOE"/>
              <w:spacing w:after="0" w:line="276" w:lineRule="auto"/>
            </w:pPr>
            <w:r>
              <w:t>Vantornhout</w:t>
            </w:r>
          </w:p>
        </w:tc>
        <w:tc>
          <w:tcPr>
            <w:tcW w:w="2926" w:type="dxa"/>
          </w:tcPr>
          <w:p w14:paraId="36D6717A" w14:textId="3393F1E8" w:rsidR="008F38E1" w:rsidRPr="00C86872" w:rsidRDefault="008F38E1" w:rsidP="008F38E1">
            <w:pPr>
              <w:pStyle w:val="ABOE"/>
              <w:spacing w:after="0" w:line="276" w:lineRule="auto"/>
            </w:pPr>
            <w:r>
              <w:t>Evi</w:t>
            </w:r>
          </w:p>
        </w:tc>
        <w:tc>
          <w:tcPr>
            <w:tcW w:w="2926" w:type="dxa"/>
          </w:tcPr>
          <w:p w14:paraId="5BCC26C4" w14:textId="77777777" w:rsidR="008F38E1" w:rsidRDefault="008F38E1" w:rsidP="008F38E1">
            <w:pPr>
              <w:pStyle w:val="ABOE"/>
              <w:spacing w:after="0" w:line="276" w:lineRule="auto"/>
            </w:pPr>
            <w:r w:rsidRPr="00C86872">
              <w:t>Boormeester</w:t>
            </w:r>
            <w:r>
              <w:t>/aardkundige</w:t>
            </w:r>
          </w:p>
        </w:tc>
      </w:tr>
      <w:tr w:rsidR="008F6DFC" w14:paraId="16267485" w14:textId="77777777" w:rsidTr="004D778C">
        <w:tc>
          <w:tcPr>
            <w:tcW w:w="2925" w:type="dxa"/>
          </w:tcPr>
          <w:p w14:paraId="65BF854F" w14:textId="77777777" w:rsidR="008F6DFC" w:rsidRPr="00C86872" w:rsidRDefault="008F6DFC" w:rsidP="004D778C">
            <w:pPr>
              <w:pStyle w:val="ABOE"/>
              <w:spacing w:after="0" w:line="276" w:lineRule="auto"/>
            </w:pPr>
            <w:r>
              <w:t>Léonard</w:t>
            </w:r>
          </w:p>
        </w:tc>
        <w:tc>
          <w:tcPr>
            <w:tcW w:w="2926" w:type="dxa"/>
          </w:tcPr>
          <w:p w14:paraId="7F6A18B0" w14:textId="77777777" w:rsidR="008F6DFC" w:rsidRPr="00C86872" w:rsidRDefault="008F6DFC" w:rsidP="004D778C">
            <w:pPr>
              <w:pStyle w:val="ABOE"/>
              <w:spacing w:after="0" w:line="276" w:lineRule="auto"/>
            </w:pPr>
            <w:r>
              <w:t>Ine</w:t>
            </w:r>
          </w:p>
        </w:tc>
        <w:tc>
          <w:tcPr>
            <w:tcW w:w="2926" w:type="dxa"/>
          </w:tcPr>
          <w:p w14:paraId="244214D8" w14:textId="3ACA91A7" w:rsidR="008F6DFC" w:rsidRDefault="006242B2" w:rsidP="004D778C">
            <w:pPr>
              <w:pStyle w:val="ABOE"/>
              <w:spacing w:after="0" w:line="276" w:lineRule="auto"/>
            </w:pPr>
            <w:r>
              <w:t>Archeoloog-veldwerkleider-materiaalexpert (steentijd)</w:t>
            </w:r>
          </w:p>
        </w:tc>
      </w:tr>
      <w:tr w:rsidR="008F6DFC" w14:paraId="3A16F011" w14:textId="77777777" w:rsidTr="004D778C">
        <w:tc>
          <w:tcPr>
            <w:tcW w:w="2925" w:type="dxa"/>
          </w:tcPr>
          <w:p w14:paraId="06F55091" w14:textId="106EDDE6" w:rsidR="008F6DFC" w:rsidRDefault="008F38E1" w:rsidP="004D778C">
            <w:pPr>
              <w:pStyle w:val="ABOE"/>
              <w:spacing w:after="0" w:line="276" w:lineRule="auto"/>
            </w:pPr>
            <w:r>
              <w:t>Tebbens</w:t>
            </w:r>
          </w:p>
        </w:tc>
        <w:tc>
          <w:tcPr>
            <w:tcW w:w="2926" w:type="dxa"/>
          </w:tcPr>
          <w:p w14:paraId="0C2091A3" w14:textId="1FD27C8E" w:rsidR="008F6DFC" w:rsidRDefault="008F38E1" w:rsidP="004D778C">
            <w:pPr>
              <w:pStyle w:val="ABOE"/>
              <w:spacing w:after="0" w:line="276" w:lineRule="auto"/>
            </w:pPr>
            <w:r>
              <w:t>Leo</w:t>
            </w:r>
          </w:p>
        </w:tc>
        <w:tc>
          <w:tcPr>
            <w:tcW w:w="2926" w:type="dxa"/>
          </w:tcPr>
          <w:p w14:paraId="587FCE37" w14:textId="217356C9" w:rsidR="008F6DFC" w:rsidRDefault="008F6DFC" w:rsidP="004D778C">
            <w:pPr>
              <w:pStyle w:val="ABOE"/>
              <w:spacing w:after="0" w:line="276" w:lineRule="auto"/>
            </w:pPr>
            <w:r>
              <w:t>Landschapsexpert</w:t>
            </w:r>
          </w:p>
        </w:tc>
      </w:tr>
      <w:tr w:rsidR="008F6DFC" w14:paraId="61C9EA5B" w14:textId="77777777" w:rsidTr="004D778C">
        <w:tc>
          <w:tcPr>
            <w:tcW w:w="2925" w:type="dxa"/>
          </w:tcPr>
          <w:p w14:paraId="080BC167" w14:textId="6775E29D" w:rsidR="008F6DFC" w:rsidRDefault="008F38E1" w:rsidP="004D778C">
            <w:pPr>
              <w:pStyle w:val="ABOE"/>
              <w:spacing w:after="0" w:line="276" w:lineRule="auto"/>
            </w:pPr>
            <w:r>
              <w:t>Vanderhoydonck</w:t>
            </w:r>
          </w:p>
        </w:tc>
        <w:tc>
          <w:tcPr>
            <w:tcW w:w="2926" w:type="dxa"/>
          </w:tcPr>
          <w:p w14:paraId="4607534D" w14:textId="3F9A8EB6" w:rsidR="008F6DFC" w:rsidRDefault="008F38E1" w:rsidP="004D778C">
            <w:pPr>
              <w:pStyle w:val="ABOE"/>
              <w:spacing w:after="0" w:line="276" w:lineRule="auto"/>
            </w:pPr>
            <w:r>
              <w:t>Ingrid</w:t>
            </w:r>
          </w:p>
        </w:tc>
        <w:tc>
          <w:tcPr>
            <w:tcW w:w="2926" w:type="dxa"/>
          </w:tcPr>
          <w:p w14:paraId="2213845F" w14:textId="5719F8C7" w:rsidR="008F6DFC" w:rsidRDefault="008F6DFC" w:rsidP="004D778C">
            <w:pPr>
              <w:pStyle w:val="ABOE"/>
              <w:spacing w:after="0" w:line="276" w:lineRule="auto"/>
            </w:pPr>
            <w:r>
              <w:t>Erfgoedconsulent</w:t>
            </w:r>
          </w:p>
        </w:tc>
      </w:tr>
    </w:tbl>
    <w:p w14:paraId="5C50C1D2" w14:textId="77777777" w:rsidR="008F6DFC" w:rsidRDefault="008F6DFC" w:rsidP="008F6DFC">
      <w:pPr>
        <w:pStyle w:val="ABOEKop5"/>
      </w:pPr>
      <w:r>
        <w:t>Activiteiten</w:t>
      </w:r>
    </w:p>
    <w:p w14:paraId="21287546" w14:textId="5C0D4518" w:rsidR="008F6DFC" w:rsidRDefault="008F6DFC" w:rsidP="008F6DFC">
      <w:pPr>
        <w:pStyle w:val="ListParagraph"/>
        <w:numPr>
          <w:ilvl w:val="0"/>
          <w:numId w:val="45"/>
        </w:numPr>
        <w:rPr>
          <w:lang w:val="nl-NL" w:eastAsia="nl-NL"/>
        </w:rPr>
      </w:pPr>
      <w:r w:rsidRPr="008F6DFC">
        <w:rPr>
          <w:lang w:val="nl-NL" w:eastAsia="nl-NL"/>
        </w:rPr>
        <w:t xml:space="preserve">Boren in het </w:t>
      </w:r>
      <w:r>
        <w:rPr>
          <w:lang w:val="nl-NL" w:eastAsia="nl-NL"/>
        </w:rPr>
        <w:t>oostelijke</w:t>
      </w:r>
      <w:r w:rsidRPr="008F6DFC">
        <w:rPr>
          <w:lang w:val="nl-NL" w:eastAsia="nl-NL"/>
        </w:rPr>
        <w:t xml:space="preserve"> deel van zone 10</w:t>
      </w:r>
      <w:r w:rsidR="00A576E0">
        <w:rPr>
          <w:lang w:val="nl-NL" w:eastAsia="nl-NL"/>
        </w:rPr>
        <w:t xml:space="preserve"> en zuidelijke deel van zone 7</w:t>
      </w:r>
    </w:p>
    <w:p w14:paraId="2E1CA915" w14:textId="1C8F5EA0" w:rsidR="008F6DFC" w:rsidRPr="008F6DFC" w:rsidRDefault="008F6DFC" w:rsidP="008F6DFC">
      <w:pPr>
        <w:pStyle w:val="ListParagraph"/>
        <w:numPr>
          <w:ilvl w:val="0"/>
          <w:numId w:val="45"/>
        </w:numPr>
        <w:rPr>
          <w:lang w:val="nl-NL" w:eastAsia="nl-NL"/>
        </w:rPr>
      </w:pPr>
      <w:r>
        <w:rPr>
          <w:lang w:val="nl-NL" w:eastAsia="nl-NL"/>
        </w:rPr>
        <w:t>Controleboringen in zone 9, 10 en 11</w:t>
      </w:r>
    </w:p>
    <w:p w14:paraId="2827CC0F" w14:textId="77777777" w:rsidR="008F6DFC" w:rsidRPr="008F6DFC" w:rsidRDefault="008F6DFC" w:rsidP="008F6DFC">
      <w:pPr>
        <w:pStyle w:val="ListParagraph"/>
        <w:numPr>
          <w:ilvl w:val="0"/>
          <w:numId w:val="45"/>
        </w:numPr>
        <w:rPr>
          <w:lang w:val="nl-NL" w:eastAsia="nl-NL"/>
        </w:rPr>
      </w:pPr>
      <w:r w:rsidRPr="008F6DFC">
        <w:rPr>
          <w:lang w:val="nl-NL" w:eastAsia="nl-NL"/>
        </w:rPr>
        <w:t>Sorteren en assessment zeefresidu’s</w:t>
      </w:r>
    </w:p>
    <w:p w14:paraId="19CC15D2" w14:textId="77777777" w:rsidR="008F6DFC" w:rsidRPr="008F6DFC" w:rsidRDefault="008F6DFC" w:rsidP="008F6DFC">
      <w:pPr>
        <w:pStyle w:val="ListParagraph"/>
        <w:numPr>
          <w:ilvl w:val="0"/>
          <w:numId w:val="45"/>
        </w:numPr>
        <w:rPr>
          <w:lang w:val="nl-NL" w:eastAsia="nl-NL"/>
        </w:rPr>
      </w:pPr>
      <w:r w:rsidRPr="008F6DFC">
        <w:rPr>
          <w:lang w:val="nl-NL" w:eastAsia="nl-NL"/>
        </w:rPr>
        <w:t>Droog zeven</w:t>
      </w:r>
    </w:p>
    <w:p w14:paraId="456DDFDF" w14:textId="77777777" w:rsidR="008F6DFC" w:rsidRDefault="008F6DFC" w:rsidP="008F6DFC">
      <w:pPr>
        <w:pStyle w:val="ABOEKop5"/>
      </w:pPr>
      <w:r>
        <w:t>Strategische en praktische keuzes</w:t>
      </w:r>
    </w:p>
    <w:p w14:paraId="432DEB5A" w14:textId="0E26FCD0" w:rsidR="008F6DFC" w:rsidRDefault="008F6DFC" w:rsidP="008F6DFC">
      <w:pPr>
        <w:jc w:val="both"/>
        <w:rPr>
          <w:lang w:val="nl-NL" w:eastAsia="nl-NL"/>
        </w:rPr>
      </w:pPr>
      <w:r>
        <w:rPr>
          <w:lang w:val="nl-NL" w:eastAsia="nl-NL"/>
        </w:rPr>
        <w:t xml:space="preserve">Er werden controleboringen gezet in zone 11 omdat hier werd geoordeeld dat er grind op geringe diepte is gelegen waardoor er geen steentijdpotentieel zou zijn. Aangezien er het gebied ten zuiden hiervan profielen met een dun bovenliggend zandpakket werden aangetroffen met bodemvorming, werd geoordeeld om deze zone opnieuw te verifiëren om na te gaan in hoeverre de profielen ook bodemvorming zouden vertonen. </w:t>
      </w:r>
      <w:r w:rsidR="00A576E0">
        <w:rPr>
          <w:lang w:val="nl-NL" w:eastAsia="nl-NL"/>
        </w:rPr>
        <w:t xml:space="preserve">Er werd een verstoorde toplaag aangetroffen van c. 50cm direct op het grind. Er wordt bijgevolg geen bijkomende boringen in deze zone uitgevoerd. </w:t>
      </w:r>
    </w:p>
    <w:p w14:paraId="23324BE6" w14:textId="77777777" w:rsidR="008F6DFC" w:rsidRPr="00DD1D2F" w:rsidRDefault="008F6DFC" w:rsidP="008F6DFC">
      <w:pPr>
        <w:jc w:val="both"/>
        <w:rPr>
          <w:lang w:val="nl-NL" w:eastAsia="nl-NL"/>
        </w:rPr>
      </w:pPr>
      <w:r>
        <w:rPr>
          <w:lang w:val="nl-NL" w:eastAsia="nl-NL"/>
        </w:rPr>
        <w:t>Er werd wederom beslist om droog te zeven daar de dompelpompen en darmen dreigen kapot te vriezen door de negatieve minima overdag én ’s nachts.</w:t>
      </w:r>
    </w:p>
    <w:p w14:paraId="5B9680E2" w14:textId="77777777" w:rsidR="008F6DFC" w:rsidRDefault="008F6DFC" w:rsidP="008F6DFC">
      <w:pPr>
        <w:pStyle w:val="ABOEKop5"/>
      </w:pPr>
      <w:r>
        <w:t>Voorlopige interpretatie</w:t>
      </w:r>
    </w:p>
    <w:p w14:paraId="556AAED9" w14:textId="52B52D69" w:rsidR="008F6DFC" w:rsidRDefault="00A576E0" w:rsidP="008F6DFC">
      <w:pPr>
        <w:pStyle w:val="ABOE"/>
        <w:jc w:val="both"/>
        <w:rPr>
          <w:lang w:val="nl-NL" w:eastAsia="nl-NL"/>
        </w:rPr>
      </w:pPr>
      <w:r>
        <w:rPr>
          <w:lang w:val="nl-NL" w:eastAsia="nl-NL"/>
        </w:rPr>
        <w:t>Het noordelijke deel van zone 10 en het zuidelijke en centrale deel van zone 11 vertonen zeer korte sequenties met dunne zandpakketten en grind op geringe diepte (&lt;100cm-MV). In zone 11 komen centraal en in het oosten verder verstoorde profielen voor. Het is onduidelijk wat deze verstoring heeft veroorzaakt.</w:t>
      </w:r>
    </w:p>
    <w:p w14:paraId="2FAC9558" w14:textId="77777777" w:rsidR="00A576E0" w:rsidRDefault="00A576E0">
      <w:pPr>
        <w:spacing w:after="200" w:line="276" w:lineRule="auto"/>
        <w:rPr>
          <w:rFonts w:ascii="Corbel" w:eastAsiaTheme="majorEastAsia" w:hAnsi="Corbel" w:cstheme="minorHAnsi"/>
          <w:b/>
          <w:bCs/>
          <w:smallCaps/>
          <w:kern w:val="32"/>
          <w:sz w:val="36"/>
          <w:szCs w:val="36"/>
          <w:lang w:val="nl-NL" w:eastAsia="nl-NL"/>
        </w:rPr>
      </w:pPr>
      <w:r>
        <w:br w:type="page"/>
      </w:r>
    </w:p>
    <w:p w14:paraId="201D52F3" w14:textId="539EA2B3" w:rsidR="00A576E0" w:rsidRDefault="00A576E0" w:rsidP="00A576E0">
      <w:pPr>
        <w:pStyle w:val="ABOEKop1NoNumber"/>
      </w:pPr>
      <w:bookmarkStart w:id="24" w:name="_Toc530750819"/>
      <w:r>
        <w:t>Dagrapport n° 10</w:t>
      </w:r>
      <w:bookmarkEnd w:id="24"/>
    </w:p>
    <w:tbl>
      <w:tblPr>
        <w:tblStyle w:val="ABOETABELSTIJL"/>
        <w:tblW w:w="0" w:type="auto"/>
        <w:tblLook w:val="0480" w:firstRow="0" w:lastRow="0" w:firstColumn="1" w:lastColumn="0" w:noHBand="0" w:noVBand="1"/>
      </w:tblPr>
      <w:tblGrid>
        <w:gridCol w:w="1271"/>
        <w:gridCol w:w="2545"/>
        <w:gridCol w:w="2088"/>
        <w:gridCol w:w="2873"/>
      </w:tblGrid>
      <w:tr w:rsidR="00B72603" w14:paraId="43E25AE0" w14:textId="77777777" w:rsidTr="00B72603">
        <w:tc>
          <w:tcPr>
            <w:tcW w:w="1271" w:type="dxa"/>
          </w:tcPr>
          <w:p w14:paraId="2003E4D5" w14:textId="26885CF0" w:rsidR="00B72603" w:rsidRDefault="00B72603" w:rsidP="00B72603">
            <w:pPr>
              <w:pStyle w:val="ABOE"/>
              <w:spacing w:after="0" w:line="276" w:lineRule="auto"/>
            </w:pPr>
            <w:r w:rsidRPr="00AE5C26">
              <w:rPr>
                <w:b/>
              </w:rPr>
              <w:t>Dag</w:t>
            </w:r>
          </w:p>
        </w:tc>
        <w:tc>
          <w:tcPr>
            <w:tcW w:w="2545" w:type="dxa"/>
          </w:tcPr>
          <w:p w14:paraId="506E8DD4" w14:textId="58621E4E" w:rsidR="00B72603" w:rsidRDefault="00B72603" w:rsidP="00B72603">
            <w:pPr>
              <w:pStyle w:val="ABOE"/>
              <w:spacing w:after="0" w:line="276" w:lineRule="auto"/>
            </w:pPr>
            <w:r>
              <w:t>02/03/2018</w:t>
            </w:r>
          </w:p>
        </w:tc>
        <w:tc>
          <w:tcPr>
            <w:tcW w:w="2088" w:type="dxa"/>
          </w:tcPr>
          <w:p w14:paraId="3C43DEAC" w14:textId="6DFAE996" w:rsidR="00B72603" w:rsidRDefault="00B72603" w:rsidP="00B72603">
            <w:pPr>
              <w:pStyle w:val="ABOE"/>
              <w:spacing w:after="0" w:line="276" w:lineRule="auto"/>
            </w:pPr>
            <w:r w:rsidRPr="00C86872">
              <w:rPr>
                <w:b/>
              </w:rPr>
              <w:t>Erkend archeoloog</w:t>
            </w:r>
          </w:p>
        </w:tc>
        <w:tc>
          <w:tcPr>
            <w:tcW w:w="2873" w:type="dxa"/>
          </w:tcPr>
          <w:p w14:paraId="12C25277" w14:textId="4DE00C83" w:rsidR="00B72603" w:rsidRDefault="00B72603" w:rsidP="00B72603">
            <w:pPr>
              <w:pStyle w:val="ABOE"/>
              <w:spacing w:after="0" w:line="276" w:lineRule="auto"/>
            </w:pPr>
            <w:r>
              <w:t>ABO nv</w:t>
            </w:r>
          </w:p>
        </w:tc>
      </w:tr>
      <w:tr w:rsidR="00B72603" w14:paraId="6A32CF3E" w14:textId="77777777" w:rsidTr="00B72603">
        <w:tc>
          <w:tcPr>
            <w:tcW w:w="1271" w:type="dxa"/>
          </w:tcPr>
          <w:p w14:paraId="5DC50D54" w14:textId="757DDAA1" w:rsidR="00B72603" w:rsidRDefault="00B72603" w:rsidP="00B72603">
            <w:pPr>
              <w:pStyle w:val="ABOE"/>
              <w:spacing w:after="0" w:line="276" w:lineRule="auto"/>
            </w:pPr>
            <w:r w:rsidRPr="00F5633B">
              <w:rPr>
                <w:b/>
              </w:rPr>
              <w:t>Weer</w:t>
            </w:r>
          </w:p>
        </w:tc>
        <w:tc>
          <w:tcPr>
            <w:tcW w:w="2545" w:type="dxa"/>
          </w:tcPr>
          <w:p w14:paraId="6B9D3411" w14:textId="783956CF" w:rsidR="00B72603" w:rsidRDefault="00B72603" w:rsidP="00B72603">
            <w:pPr>
              <w:pStyle w:val="ABOE"/>
              <w:spacing w:after="0" w:line="276" w:lineRule="auto"/>
            </w:pPr>
            <w:r>
              <w:t xml:space="preserve">Overwegend droog; bewolkt; -3°C; sneeuw in de namiddag </w:t>
            </w:r>
          </w:p>
        </w:tc>
        <w:tc>
          <w:tcPr>
            <w:tcW w:w="2088" w:type="dxa"/>
          </w:tcPr>
          <w:p w14:paraId="08E3673E"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16FC5AC4" w14:textId="77777777" w:rsidR="00B72603" w:rsidRDefault="00B72603" w:rsidP="00B72603">
            <w:pPr>
              <w:pStyle w:val="ABOE"/>
              <w:spacing w:after="0" w:line="276" w:lineRule="auto"/>
            </w:pPr>
            <w:r w:rsidRPr="0031635D">
              <w:t>OE/ERK/Archeoloog/2017/00167</w:t>
            </w:r>
          </w:p>
        </w:tc>
      </w:tr>
      <w:tr w:rsidR="00B72603" w14:paraId="3362ABE6" w14:textId="77777777" w:rsidTr="00B72603">
        <w:tc>
          <w:tcPr>
            <w:tcW w:w="1271" w:type="dxa"/>
          </w:tcPr>
          <w:p w14:paraId="3A4566A6" w14:textId="77777777" w:rsidR="00B72603" w:rsidRDefault="00B72603" w:rsidP="00B72603">
            <w:pPr>
              <w:pStyle w:val="ABOE"/>
              <w:spacing w:after="0" w:line="276" w:lineRule="auto"/>
            </w:pPr>
            <w:r w:rsidRPr="00AE5C26">
              <w:rPr>
                <w:b/>
              </w:rPr>
              <w:t>Projectleider</w:t>
            </w:r>
          </w:p>
        </w:tc>
        <w:tc>
          <w:tcPr>
            <w:tcW w:w="2545" w:type="dxa"/>
          </w:tcPr>
          <w:p w14:paraId="137FC214" w14:textId="77777777" w:rsidR="00B72603" w:rsidRDefault="00B72603" w:rsidP="00B72603">
            <w:pPr>
              <w:pStyle w:val="ABOE"/>
              <w:spacing w:after="0" w:line="276" w:lineRule="auto"/>
            </w:pPr>
            <w:r>
              <w:t>Léonard, Ine</w:t>
            </w:r>
          </w:p>
        </w:tc>
        <w:tc>
          <w:tcPr>
            <w:tcW w:w="2088" w:type="dxa"/>
          </w:tcPr>
          <w:p w14:paraId="27452F97" w14:textId="77777777" w:rsidR="00B72603" w:rsidRDefault="00B72603" w:rsidP="00B72603">
            <w:pPr>
              <w:pStyle w:val="ABOE"/>
              <w:spacing w:after="0" w:line="276" w:lineRule="auto"/>
            </w:pPr>
            <w:r w:rsidRPr="00AE5C26">
              <w:rPr>
                <w:b/>
              </w:rPr>
              <w:t>Onderaannemers</w:t>
            </w:r>
          </w:p>
        </w:tc>
        <w:tc>
          <w:tcPr>
            <w:tcW w:w="2873" w:type="dxa"/>
          </w:tcPr>
          <w:p w14:paraId="243F81C8" w14:textId="77777777" w:rsidR="00B72603" w:rsidRDefault="00B72603" w:rsidP="00B72603">
            <w:pPr>
              <w:pStyle w:val="ABOE"/>
              <w:spacing w:after="0" w:line="276" w:lineRule="auto"/>
            </w:pPr>
            <w:r>
              <w:t>Geosonda NV</w:t>
            </w:r>
          </w:p>
        </w:tc>
      </w:tr>
    </w:tbl>
    <w:p w14:paraId="2F70A470" w14:textId="77777777" w:rsidR="00A576E0" w:rsidRDefault="00A576E0" w:rsidP="00A576E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576E0" w14:paraId="0A89CF8F"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0F612EE3" w14:textId="77777777" w:rsidR="00A576E0" w:rsidRDefault="00A576E0" w:rsidP="004D778C">
            <w:pPr>
              <w:pStyle w:val="ABOE"/>
              <w:spacing w:after="0" w:line="276" w:lineRule="auto"/>
            </w:pPr>
            <w:r>
              <w:t>Naam</w:t>
            </w:r>
          </w:p>
        </w:tc>
        <w:tc>
          <w:tcPr>
            <w:tcW w:w="2926" w:type="dxa"/>
          </w:tcPr>
          <w:p w14:paraId="1E5077E9" w14:textId="77777777" w:rsidR="00A576E0" w:rsidRDefault="00A576E0" w:rsidP="004D778C">
            <w:pPr>
              <w:pStyle w:val="ABOE"/>
              <w:spacing w:after="0" w:line="276" w:lineRule="auto"/>
            </w:pPr>
            <w:r>
              <w:t>Voornaam</w:t>
            </w:r>
          </w:p>
        </w:tc>
        <w:tc>
          <w:tcPr>
            <w:tcW w:w="2926" w:type="dxa"/>
          </w:tcPr>
          <w:p w14:paraId="1014D707" w14:textId="77777777" w:rsidR="00A576E0" w:rsidRDefault="00A576E0" w:rsidP="004D778C">
            <w:pPr>
              <w:pStyle w:val="ABOE"/>
              <w:spacing w:after="0" w:line="276" w:lineRule="auto"/>
            </w:pPr>
            <w:r>
              <w:t>Functie</w:t>
            </w:r>
          </w:p>
        </w:tc>
      </w:tr>
      <w:tr w:rsidR="00A576E0" w14:paraId="16FE6967" w14:textId="77777777" w:rsidTr="004D778C">
        <w:tc>
          <w:tcPr>
            <w:tcW w:w="2925" w:type="dxa"/>
          </w:tcPr>
          <w:p w14:paraId="63EC5446" w14:textId="77777777" w:rsidR="00A576E0" w:rsidRDefault="00A576E0" w:rsidP="004D778C">
            <w:pPr>
              <w:pStyle w:val="ABOE"/>
              <w:spacing w:after="0" w:line="276" w:lineRule="auto"/>
            </w:pPr>
            <w:r>
              <w:t>Bruynseels</w:t>
            </w:r>
          </w:p>
        </w:tc>
        <w:tc>
          <w:tcPr>
            <w:tcW w:w="2926" w:type="dxa"/>
          </w:tcPr>
          <w:p w14:paraId="7C69EB86" w14:textId="77777777" w:rsidR="00A576E0" w:rsidRDefault="00A576E0" w:rsidP="004D778C">
            <w:pPr>
              <w:pStyle w:val="ABOE"/>
              <w:spacing w:after="0" w:line="276" w:lineRule="auto"/>
            </w:pPr>
            <w:r>
              <w:t>Stef</w:t>
            </w:r>
          </w:p>
        </w:tc>
        <w:tc>
          <w:tcPr>
            <w:tcW w:w="2926" w:type="dxa"/>
          </w:tcPr>
          <w:p w14:paraId="067D7BAE" w14:textId="77777777" w:rsidR="00A576E0" w:rsidRDefault="00A576E0" w:rsidP="004D778C">
            <w:pPr>
              <w:pStyle w:val="ABOE"/>
              <w:spacing w:after="0" w:line="276" w:lineRule="auto"/>
            </w:pPr>
            <w:r w:rsidRPr="00C86872">
              <w:t>Boormeester</w:t>
            </w:r>
            <w:r>
              <w:t>/aardkundige</w:t>
            </w:r>
          </w:p>
        </w:tc>
      </w:tr>
      <w:tr w:rsidR="00A576E0" w14:paraId="16623ADF" w14:textId="77777777" w:rsidTr="004D778C">
        <w:tc>
          <w:tcPr>
            <w:tcW w:w="2925" w:type="dxa"/>
          </w:tcPr>
          <w:p w14:paraId="391E47D2" w14:textId="77777777" w:rsidR="00A576E0" w:rsidRPr="00C86872" w:rsidRDefault="00A576E0" w:rsidP="004D778C">
            <w:pPr>
              <w:pStyle w:val="ABOE"/>
              <w:spacing w:after="0" w:line="276" w:lineRule="auto"/>
            </w:pPr>
            <w:r>
              <w:t>Boons</w:t>
            </w:r>
          </w:p>
        </w:tc>
        <w:tc>
          <w:tcPr>
            <w:tcW w:w="2926" w:type="dxa"/>
          </w:tcPr>
          <w:p w14:paraId="59B60DFE" w14:textId="77777777" w:rsidR="00A576E0" w:rsidRPr="00C86872" w:rsidRDefault="00A576E0" w:rsidP="004D778C">
            <w:pPr>
              <w:pStyle w:val="ABOE"/>
              <w:spacing w:after="0" w:line="276" w:lineRule="auto"/>
            </w:pPr>
            <w:r>
              <w:t>Jonas</w:t>
            </w:r>
          </w:p>
        </w:tc>
        <w:tc>
          <w:tcPr>
            <w:tcW w:w="2926" w:type="dxa"/>
          </w:tcPr>
          <w:p w14:paraId="3843A6C9" w14:textId="77777777" w:rsidR="00A576E0" w:rsidRPr="00C86872" w:rsidRDefault="00A576E0" w:rsidP="004D778C">
            <w:pPr>
              <w:pStyle w:val="ABOE"/>
              <w:spacing w:after="0" w:line="276" w:lineRule="auto"/>
            </w:pPr>
            <w:r w:rsidRPr="00C86872">
              <w:t>Boormeester</w:t>
            </w:r>
            <w:r>
              <w:t>/aardkundige</w:t>
            </w:r>
          </w:p>
        </w:tc>
      </w:tr>
      <w:tr w:rsidR="00A576E0" w14:paraId="360C1145" w14:textId="77777777" w:rsidTr="004D778C">
        <w:tc>
          <w:tcPr>
            <w:tcW w:w="2925" w:type="dxa"/>
          </w:tcPr>
          <w:p w14:paraId="51794C49" w14:textId="613655B3" w:rsidR="00A576E0" w:rsidRPr="00C86872" w:rsidRDefault="008F38E1" w:rsidP="004D778C">
            <w:pPr>
              <w:pStyle w:val="ABOE"/>
              <w:spacing w:after="0" w:line="276" w:lineRule="auto"/>
            </w:pPr>
            <w:r>
              <w:t>Vantornhout</w:t>
            </w:r>
          </w:p>
        </w:tc>
        <w:tc>
          <w:tcPr>
            <w:tcW w:w="2926" w:type="dxa"/>
          </w:tcPr>
          <w:p w14:paraId="35706D1A" w14:textId="3C5D57B6" w:rsidR="00A576E0" w:rsidRPr="00C86872" w:rsidRDefault="008F38E1" w:rsidP="004D778C">
            <w:pPr>
              <w:pStyle w:val="ABOE"/>
              <w:spacing w:after="0" w:line="276" w:lineRule="auto"/>
            </w:pPr>
            <w:r>
              <w:t>Evi</w:t>
            </w:r>
          </w:p>
        </w:tc>
        <w:tc>
          <w:tcPr>
            <w:tcW w:w="2926" w:type="dxa"/>
          </w:tcPr>
          <w:p w14:paraId="35165D75" w14:textId="77777777" w:rsidR="00A576E0" w:rsidRDefault="00A576E0" w:rsidP="004D778C">
            <w:pPr>
              <w:pStyle w:val="ABOE"/>
              <w:spacing w:after="0" w:line="276" w:lineRule="auto"/>
            </w:pPr>
            <w:r w:rsidRPr="00C86872">
              <w:t>Boormeester</w:t>
            </w:r>
            <w:r>
              <w:t>/aardkundige</w:t>
            </w:r>
          </w:p>
        </w:tc>
      </w:tr>
      <w:tr w:rsidR="00A576E0" w14:paraId="7A0F5521" w14:textId="77777777" w:rsidTr="004D778C">
        <w:tc>
          <w:tcPr>
            <w:tcW w:w="2925" w:type="dxa"/>
          </w:tcPr>
          <w:p w14:paraId="07FF4DA6" w14:textId="77777777" w:rsidR="00A576E0" w:rsidRPr="00C86872" w:rsidRDefault="00A576E0" w:rsidP="004D778C">
            <w:pPr>
              <w:pStyle w:val="ABOE"/>
              <w:spacing w:after="0" w:line="276" w:lineRule="auto"/>
            </w:pPr>
            <w:r>
              <w:t>Léonard</w:t>
            </w:r>
          </w:p>
        </w:tc>
        <w:tc>
          <w:tcPr>
            <w:tcW w:w="2926" w:type="dxa"/>
          </w:tcPr>
          <w:p w14:paraId="68529B04" w14:textId="77777777" w:rsidR="00A576E0" w:rsidRPr="00C86872" w:rsidRDefault="00A576E0" w:rsidP="004D778C">
            <w:pPr>
              <w:pStyle w:val="ABOE"/>
              <w:spacing w:after="0" w:line="276" w:lineRule="auto"/>
            </w:pPr>
            <w:r>
              <w:t>Ine</w:t>
            </w:r>
          </w:p>
        </w:tc>
        <w:tc>
          <w:tcPr>
            <w:tcW w:w="2926" w:type="dxa"/>
          </w:tcPr>
          <w:p w14:paraId="4411CDC2" w14:textId="7A6CC62E" w:rsidR="00A576E0" w:rsidRDefault="006242B2" w:rsidP="004D778C">
            <w:pPr>
              <w:pStyle w:val="ABOE"/>
              <w:spacing w:after="0" w:line="276" w:lineRule="auto"/>
            </w:pPr>
            <w:r>
              <w:t>Archeoloog-veldwerkleider-materiaalexpert (steentijd)</w:t>
            </w:r>
          </w:p>
        </w:tc>
      </w:tr>
    </w:tbl>
    <w:p w14:paraId="20B67834" w14:textId="77777777" w:rsidR="00A576E0" w:rsidRDefault="00A576E0" w:rsidP="00A576E0">
      <w:pPr>
        <w:pStyle w:val="ABOEKop5"/>
      </w:pPr>
      <w:r>
        <w:t>Activiteiten</w:t>
      </w:r>
    </w:p>
    <w:p w14:paraId="132E21FC" w14:textId="484D644A" w:rsidR="00A576E0" w:rsidRDefault="00A576E0" w:rsidP="00A576E0">
      <w:pPr>
        <w:pStyle w:val="ListParagraph"/>
        <w:numPr>
          <w:ilvl w:val="0"/>
          <w:numId w:val="45"/>
        </w:numPr>
        <w:rPr>
          <w:lang w:val="nl-NL" w:eastAsia="nl-NL"/>
        </w:rPr>
      </w:pPr>
      <w:r w:rsidRPr="008F6DFC">
        <w:rPr>
          <w:lang w:val="nl-NL" w:eastAsia="nl-NL"/>
        </w:rPr>
        <w:t xml:space="preserve">Boren in het </w:t>
      </w:r>
      <w:r>
        <w:rPr>
          <w:lang w:val="nl-NL" w:eastAsia="nl-NL"/>
        </w:rPr>
        <w:t>zuidelijke</w:t>
      </w:r>
      <w:r w:rsidRPr="008F6DFC">
        <w:rPr>
          <w:lang w:val="nl-NL" w:eastAsia="nl-NL"/>
        </w:rPr>
        <w:t xml:space="preserve"> deel van zone </w:t>
      </w:r>
      <w:r>
        <w:rPr>
          <w:lang w:val="nl-NL" w:eastAsia="nl-NL"/>
        </w:rPr>
        <w:t>7</w:t>
      </w:r>
    </w:p>
    <w:p w14:paraId="364B9FBB" w14:textId="77777777" w:rsidR="00A576E0" w:rsidRPr="008F6DFC" w:rsidRDefault="00A576E0" w:rsidP="00A576E0">
      <w:pPr>
        <w:pStyle w:val="ListParagraph"/>
        <w:numPr>
          <w:ilvl w:val="0"/>
          <w:numId w:val="45"/>
        </w:numPr>
        <w:rPr>
          <w:lang w:val="nl-NL" w:eastAsia="nl-NL"/>
        </w:rPr>
      </w:pPr>
      <w:r w:rsidRPr="008F6DFC">
        <w:rPr>
          <w:lang w:val="nl-NL" w:eastAsia="nl-NL"/>
        </w:rPr>
        <w:t>Sorteren en assessment zeefresidu’s</w:t>
      </w:r>
    </w:p>
    <w:p w14:paraId="0E3BAADE" w14:textId="77777777" w:rsidR="00A576E0" w:rsidRPr="008F6DFC" w:rsidRDefault="00A576E0" w:rsidP="00A576E0">
      <w:pPr>
        <w:pStyle w:val="ListParagraph"/>
        <w:numPr>
          <w:ilvl w:val="0"/>
          <w:numId w:val="45"/>
        </w:numPr>
        <w:rPr>
          <w:lang w:val="nl-NL" w:eastAsia="nl-NL"/>
        </w:rPr>
      </w:pPr>
      <w:r w:rsidRPr="008F6DFC">
        <w:rPr>
          <w:lang w:val="nl-NL" w:eastAsia="nl-NL"/>
        </w:rPr>
        <w:t>Droog zeven</w:t>
      </w:r>
    </w:p>
    <w:p w14:paraId="2216C9A3" w14:textId="77777777" w:rsidR="00A576E0" w:rsidRDefault="00A576E0" w:rsidP="00A576E0">
      <w:pPr>
        <w:pStyle w:val="ABOEKop5"/>
      </w:pPr>
      <w:r>
        <w:t>Strategische en praktische keuzes</w:t>
      </w:r>
    </w:p>
    <w:p w14:paraId="09E5EF5F" w14:textId="77777777" w:rsidR="00A576E0" w:rsidRPr="00DD1D2F" w:rsidRDefault="00A576E0" w:rsidP="00A576E0">
      <w:pPr>
        <w:jc w:val="both"/>
        <w:rPr>
          <w:lang w:val="nl-NL" w:eastAsia="nl-NL"/>
        </w:rPr>
      </w:pPr>
      <w:r>
        <w:rPr>
          <w:lang w:val="nl-NL" w:eastAsia="nl-NL"/>
        </w:rPr>
        <w:t>Er werd wederom beslist om droog te zeven daar de dompelpompen en darmen dreigen kapot te vriezen door de negatieve minima overdag én ’s nachts.</w:t>
      </w:r>
    </w:p>
    <w:p w14:paraId="551CB832" w14:textId="77777777" w:rsidR="00A576E0" w:rsidRDefault="00A576E0" w:rsidP="00A576E0">
      <w:pPr>
        <w:pStyle w:val="ABOEKop5"/>
      </w:pPr>
      <w:r>
        <w:t>Voorlopige interpretatie</w:t>
      </w:r>
    </w:p>
    <w:p w14:paraId="49D34834" w14:textId="78A06213" w:rsidR="00A576E0" w:rsidRDefault="00A576E0" w:rsidP="00A576E0">
      <w:pPr>
        <w:pStyle w:val="ABOE"/>
        <w:jc w:val="both"/>
        <w:rPr>
          <w:lang w:val="nl-NL" w:eastAsia="nl-NL"/>
        </w:rPr>
      </w:pPr>
      <w:r>
        <w:rPr>
          <w:lang w:val="nl-NL" w:eastAsia="nl-NL"/>
        </w:rPr>
        <w:t>In het zuidelijke deel van zone 7 worden wederom vrij korte sequenties geregistreerd in de lager gelegen delen van het landschap en meer uitgebreide profielen op de hoger gelegen delen – dit zijn de landduinruggen.</w:t>
      </w:r>
    </w:p>
    <w:p w14:paraId="3BDF5E20" w14:textId="032AC8C5" w:rsidR="00A576E0" w:rsidRDefault="00A576E0">
      <w:pPr>
        <w:spacing w:after="200" w:line="276" w:lineRule="auto"/>
        <w:rPr>
          <w:lang w:val="nl-NL" w:eastAsia="nl-NL"/>
        </w:rPr>
      </w:pPr>
      <w:r>
        <w:rPr>
          <w:lang w:val="nl-NL" w:eastAsia="nl-NL"/>
        </w:rPr>
        <w:br w:type="page"/>
      </w:r>
    </w:p>
    <w:p w14:paraId="09874440" w14:textId="0FC8E3B8" w:rsidR="00A576E0" w:rsidRDefault="00A576E0" w:rsidP="00A576E0">
      <w:pPr>
        <w:pStyle w:val="ABOEKop1NoNumber"/>
      </w:pPr>
      <w:bookmarkStart w:id="25" w:name="_Toc530750820"/>
      <w:r>
        <w:t>Dagrapport n° 11</w:t>
      </w:r>
      <w:bookmarkEnd w:id="25"/>
    </w:p>
    <w:tbl>
      <w:tblPr>
        <w:tblStyle w:val="ABOETABELSTIJL"/>
        <w:tblW w:w="0" w:type="auto"/>
        <w:tblLook w:val="0480" w:firstRow="0" w:lastRow="0" w:firstColumn="1" w:lastColumn="0" w:noHBand="0" w:noVBand="1"/>
      </w:tblPr>
      <w:tblGrid>
        <w:gridCol w:w="1838"/>
        <w:gridCol w:w="1978"/>
        <w:gridCol w:w="2088"/>
        <w:gridCol w:w="2873"/>
      </w:tblGrid>
      <w:tr w:rsidR="00B72603" w14:paraId="006A8C39" w14:textId="77777777" w:rsidTr="004D778C">
        <w:tc>
          <w:tcPr>
            <w:tcW w:w="1838" w:type="dxa"/>
          </w:tcPr>
          <w:p w14:paraId="2551FCA1" w14:textId="1EC53C56" w:rsidR="00B72603" w:rsidRDefault="00B72603" w:rsidP="00B72603">
            <w:pPr>
              <w:pStyle w:val="ABOE"/>
              <w:spacing w:after="0" w:line="276" w:lineRule="auto"/>
            </w:pPr>
            <w:r w:rsidRPr="00AE5C26">
              <w:rPr>
                <w:b/>
              </w:rPr>
              <w:t>Dag</w:t>
            </w:r>
          </w:p>
        </w:tc>
        <w:tc>
          <w:tcPr>
            <w:tcW w:w="1978" w:type="dxa"/>
          </w:tcPr>
          <w:p w14:paraId="55557ADD" w14:textId="0FA86DBC" w:rsidR="00B72603" w:rsidRDefault="00B72603" w:rsidP="00B72603">
            <w:pPr>
              <w:pStyle w:val="ABOE"/>
              <w:spacing w:after="0" w:line="276" w:lineRule="auto"/>
            </w:pPr>
            <w:r>
              <w:t>05/03/2018</w:t>
            </w:r>
          </w:p>
        </w:tc>
        <w:tc>
          <w:tcPr>
            <w:tcW w:w="2088" w:type="dxa"/>
          </w:tcPr>
          <w:p w14:paraId="4B5749F9" w14:textId="05661432" w:rsidR="00B72603" w:rsidRDefault="00B72603" w:rsidP="00B72603">
            <w:pPr>
              <w:pStyle w:val="ABOE"/>
              <w:spacing w:after="0" w:line="276" w:lineRule="auto"/>
            </w:pPr>
            <w:r w:rsidRPr="00C86872">
              <w:rPr>
                <w:b/>
              </w:rPr>
              <w:t>Erkend archeoloog</w:t>
            </w:r>
          </w:p>
        </w:tc>
        <w:tc>
          <w:tcPr>
            <w:tcW w:w="2873" w:type="dxa"/>
          </w:tcPr>
          <w:p w14:paraId="6EBDBF8E" w14:textId="38216C6D" w:rsidR="00B72603" w:rsidRDefault="00B72603" w:rsidP="00B72603">
            <w:pPr>
              <w:pStyle w:val="ABOE"/>
              <w:spacing w:after="0" w:line="276" w:lineRule="auto"/>
            </w:pPr>
            <w:r>
              <w:t>ABO nv</w:t>
            </w:r>
          </w:p>
        </w:tc>
      </w:tr>
      <w:tr w:rsidR="00B72603" w14:paraId="37B31DC5" w14:textId="77777777" w:rsidTr="004D778C">
        <w:tc>
          <w:tcPr>
            <w:tcW w:w="1838" w:type="dxa"/>
          </w:tcPr>
          <w:p w14:paraId="12920DE6" w14:textId="1ECAB10C" w:rsidR="00B72603" w:rsidRDefault="00B72603" w:rsidP="00B72603">
            <w:pPr>
              <w:pStyle w:val="ABOE"/>
              <w:spacing w:after="0" w:line="276" w:lineRule="auto"/>
            </w:pPr>
            <w:r w:rsidRPr="00F5633B">
              <w:rPr>
                <w:b/>
              </w:rPr>
              <w:t>Weer</w:t>
            </w:r>
          </w:p>
        </w:tc>
        <w:tc>
          <w:tcPr>
            <w:tcW w:w="1978" w:type="dxa"/>
          </w:tcPr>
          <w:p w14:paraId="082BE3F6" w14:textId="60F6EC87" w:rsidR="00B72603" w:rsidRDefault="00B72603" w:rsidP="00B72603">
            <w:pPr>
              <w:pStyle w:val="ABOE"/>
              <w:spacing w:after="0" w:line="276" w:lineRule="auto"/>
            </w:pPr>
            <w:r>
              <w:t xml:space="preserve">Droog; zonnig; 10°C </w:t>
            </w:r>
          </w:p>
        </w:tc>
        <w:tc>
          <w:tcPr>
            <w:tcW w:w="2088" w:type="dxa"/>
          </w:tcPr>
          <w:p w14:paraId="16D50436"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050F516B" w14:textId="77777777" w:rsidR="00B72603" w:rsidRDefault="00B72603" w:rsidP="00B72603">
            <w:pPr>
              <w:pStyle w:val="ABOE"/>
              <w:spacing w:after="0" w:line="276" w:lineRule="auto"/>
            </w:pPr>
            <w:r w:rsidRPr="0031635D">
              <w:t>OE/ERK/Archeoloog/2017/00167</w:t>
            </w:r>
          </w:p>
        </w:tc>
      </w:tr>
      <w:tr w:rsidR="00B72603" w14:paraId="1D43E309" w14:textId="77777777" w:rsidTr="004D778C">
        <w:tc>
          <w:tcPr>
            <w:tcW w:w="1838" w:type="dxa"/>
          </w:tcPr>
          <w:p w14:paraId="6D89F0FB" w14:textId="77777777" w:rsidR="00B72603" w:rsidRDefault="00B72603" w:rsidP="00B72603">
            <w:pPr>
              <w:pStyle w:val="ABOE"/>
              <w:spacing w:after="0" w:line="276" w:lineRule="auto"/>
            </w:pPr>
            <w:r w:rsidRPr="00AE5C26">
              <w:rPr>
                <w:b/>
              </w:rPr>
              <w:t>Projectleider</w:t>
            </w:r>
          </w:p>
        </w:tc>
        <w:tc>
          <w:tcPr>
            <w:tcW w:w="1978" w:type="dxa"/>
          </w:tcPr>
          <w:p w14:paraId="5FEED09B" w14:textId="77777777" w:rsidR="00B72603" w:rsidRDefault="00B72603" w:rsidP="00B72603">
            <w:pPr>
              <w:pStyle w:val="ABOE"/>
              <w:spacing w:after="0" w:line="276" w:lineRule="auto"/>
            </w:pPr>
            <w:r>
              <w:t>Léonard, Ine</w:t>
            </w:r>
          </w:p>
        </w:tc>
        <w:tc>
          <w:tcPr>
            <w:tcW w:w="2088" w:type="dxa"/>
          </w:tcPr>
          <w:p w14:paraId="67C5BB39" w14:textId="77777777" w:rsidR="00B72603" w:rsidRDefault="00B72603" w:rsidP="00B72603">
            <w:pPr>
              <w:pStyle w:val="ABOE"/>
              <w:spacing w:after="0" w:line="276" w:lineRule="auto"/>
            </w:pPr>
            <w:r w:rsidRPr="00AE5C26">
              <w:rPr>
                <w:b/>
              </w:rPr>
              <w:t>Onderaannemers</w:t>
            </w:r>
          </w:p>
        </w:tc>
        <w:tc>
          <w:tcPr>
            <w:tcW w:w="2873" w:type="dxa"/>
          </w:tcPr>
          <w:p w14:paraId="27AC6FA5" w14:textId="77777777" w:rsidR="00B72603" w:rsidRDefault="00B72603" w:rsidP="00B72603">
            <w:pPr>
              <w:pStyle w:val="ABOE"/>
              <w:spacing w:after="0" w:line="276" w:lineRule="auto"/>
            </w:pPr>
            <w:r>
              <w:t>Geosonda NV</w:t>
            </w:r>
          </w:p>
        </w:tc>
      </w:tr>
    </w:tbl>
    <w:p w14:paraId="4B5E5DD6" w14:textId="77777777" w:rsidR="00A576E0" w:rsidRDefault="00A576E0" w:rsidP="00A576E0">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576E0" w14:paraId="1E71C8BE"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7E42AE0F" w14:textId="77777777" w:rsidR="00A576E0" w:rsidRDefault="00A576E0" w:rsidP="004D778C">
            <w:pPr>
              <w:pStyle w:val="ABOE"/>
              <w:spacing w:after="0" w:line="276" w:lineRule="auto"/>
            </w:pPr>
            <w:r>
              <w:t>Naam</w:t>
            </w:r>
          </w:p>
        </w:tc>
        <w:tc>
          <w:tcPr>
            <w:tcW w:w="2926" w:type="dxa"/>
          </w:tcPr>
          <w:p w14:paraId="5F1C750D" w14:textId="77777777" w:rsidR="00A576E0" w:rsidRDefault="00A576E0" w:rsidP="004D778C">
            <w:pPr>
              <w:pStyle w:val="ABOE"/>
              <w:spacing w:after="0" w:line="276" w:lineRule="auto"/>
            </w:pPr>
            <w:r>
              <w:t>Voornaam</w:t>
            </w:r>
          </w:p>
        </w:tc>
        <w:tc>
          <w:tcPr>
            <w:tcW w:w="2926" w:type="dxa"/>
          </w:tcPr>
          <w:p w14:paraId="61C35A73" w14:textId="77777777" w:rsidR="00A576E0" w:rsidRDefault="00A576E0" w:rsidP="004D778C">
            <w:pPr>
              <w:pStyle w:val="ABOE"/>
              <w:spacing w:after="0" w:line="276" w:lineRule="auto"/>
            </w:pPr>
            <w:r>
              <w:t>Functie</w:t>
            </w:r>
          </w:p>
        </w:tc>
      </w:tr>
      <w:tr w:rsidR="00A576E0" w14:paraId="38B5773A" w14:textId="77777777" w:rsidTr="004D778C">
        <w:tc>
          <w:tcPr>
            <w:tcW w:w="2925" w:type="dxa"/>
          </w:tcPr>
          <w:p w14:paraId="0E2EE822" w14:textId="77777777" w:rsidR="00A576E0" w:rsidRDefault="00A576E0" w:rsidP="004D778C">
            <w:pPr>
              <w:pStyle w:val="ABOE"/>
              <w:spacing w:after="0" w:line="276" w:lineRule="auto"/>
            </w:pPr>
            <w:r>
              <w:t>Bruynseels</w:t>
            </w:r>
          </w:p>
        </w:tc>
        <w:tc>
          <w:tcPr>
            <w:tcW w:w="2926" w:type="dxa"/>
          </w:tcPr>
          <w:p w14:paraId="388C224A" w14:textId="77777777" w:rsidR="00A576E0" w:rsidRDefault="00A576E0" w:rsidP="004D778C">
            <w:pPr>
              <w:pStyle w:val="ABOE"/>
              <w:spacing w:after="0" w:line="276" w:lineRule="auto"/>
            </w:pPr>
            <w:r>
              <w:t>Stef</w:t>
            </w:r>
          </w:p>
        </w:tc>
        <w:tc>
          <w:tcPr>
            <w:tcW w:w="2926" w:type="dxa"/>
          </w:tcPr>
          <w:p w14:paraId="730C44BA" w14:textId="77777777" w:rsidR="00A576E0" w:rsidRDefault="00A576E0" w:rsidP="004D778C">
            <w:pPr>
              <w:pStyle w:val="ABOE"/>
              <w:spacing w:after="0" w:line="276" w:lineRule="auto"/>
            </w:pPr>
            <w:r w:rsidRPr="00C86872">
              <w:t>Boormeester</w:t>
            </w:r>
            <w:r>
              <w:t>/aardkundige</w:t>
            </w:r>
          </w:p>
        </w:tc>
      </w:tr>
      <w:tr w:rsidR="00A576E0" w14:paraId="0FFEB62B" w14:textId="77777777" w:rsidTr="004D778C">
        <w:tc>
          <w:tcPr>
            <w:tcW w:w="2925" w:type="dxa"/>
          </w:tcPr>
          <w:p w14:paraId="24ABB607" w14:textId="77777777" w:rsidR="00A576E0" w:rsidRPr="00C86872" w:rsidRDefault="00A576E0" w:rsidP="004D778C">
            <w:pPr>
              <w:pStyle w:val="ABOE"/>
              <w:spacing w:after="0" w:line="276" w:lineRule="auto"/>
            </w:pPr>
            <w:r>
              <w:t>Boons</w:t>
            </w:r>
          </w:p>
        </w:tc>
        <w:tc>
          <w:tcPr>
            <w:tcW w:w="2926" w:type="dxa"/>
          </w:tcPr>
          <w:p w14:paraId="6A72E8BB" w14:textId="77777777" w:rsidR="00A576E0" w:rsidRPr="00C86872" w:rsidRDefault="00A576E0" w:rsidP="004D778C">
            <w:pPr>
              <w:pStyle w:val="ABOE"/>
              <w:spacing w:after="0" w:line="276" w:lineRule="auto"/>
            </w:pPr>
            <w:r>
              <w:t>Jonas</w:t>
            </w:r>
          </w:p>
        </w:tc>
        <w:tc>
          <w:tcPr>
            <w:tcW w:w="2926" w:type="dxa"/>
          </w:tcPr>
          <w:p w14:paraId="555744FE" w14:textId="77777777" w:rsidR="00A576E0" w:rsidRPr="00C86872" w:rsidRDefault="00A576E0" w:rsidP="004D778C">
            <w:pPr>
              <w:pStyle w:val="ABOE"/>
              <w:spacing w:after="0" w:line="276" w:lineRule="auto"/>
            </w:pPr>
            <w:r w:rsidRPr="00C86872">
              <w:t>Boormeester</w:t>
            </w:r>
            <w:r>
              <w:t>/aardkundige</w:t>
            </w:r>
          </w:p>
        </w:tc>
      </w:tr>
      <w:tr w:rsidR="00A576E0" w14:paraId="7A9F1CD1" w14:textId="77777777" w:rsidTr="004D778C">
        <w:tc>
          <w:tcPr>
            <w:tcW w:w="2925" w:type="dxa"/>
          </w:tcPr>
          <w:p w14:paraId="399F46B2" w14:textId="0C419DBE" w:rsidR="00A576E0" w:rsidRPr="00C86872" w:rsidRDefault="008F38E1" w:rsidP="004D778C">
            <w:pPr>
              <w:pStyle w:val="ABOE"/>
              <w:spacing w:after="0" w:line="276" w:lineRule="auto"/>
            </w:pPr>
            <w:r>
              <w:t>De Bie</w:t>
            </w:r>
          </w:p>
        </w:tc>
        <w:tc>
          <w:tcPr>
            <w:tcW w:w="2926" w:type="dxa"/>
          </w:tcPr>
          <w:p w14:paraId="2E67E18C" w14:textId="4B74455E" w:rsidR="00A576E0" w:rsidRPr="00C86872" w:rsidRDefault="008F38E1" w:rsidP="004D778C">
            <w:pPr>
              <w:pStyle w:val="ABOE"/>
              <w:spacing w:after="0" w:line="276" w:lineRule="auto"/>
            </w:pPr>
            <w:r>
              <w:t>Steven</w:t>
            </w:r>
          </w:p>
        </w:tc>
        <w:tc>
          <w:tcPr>
            <w:tcW w:w="2926" w:type="dxa"/>
          </w:tcPr>
          <w:p w14:paraId="62448B41" w14:textId="77777777" w:rsidR="00A576E0" w:rsidRDefault="00A576E0" w:rsidP="004D778C">
            <w:pPr>
              <w:pStyle w:val="ABOE"/>
              <w:spacing w:after="0" w:line="276" w:lineRule="auto"/>
            </w:pPr>
            <w:r w:rsidRPr="00C86872">
              <w:t>Boormeester</w:t>
            </w:r>
            <w:r>
              <w:t>/aardkundige</w:t>
            </w:r>
          </w:p>
        </w:tc>
      </w:tr>
      <w:tr w:rsidR="00A576E0" w14:paraId="486C3BA8" w14:textId="77777777" w:rsidTr="004D778C">
        <w:tc>
          <w:tcPr>
            <w:tcW w:w="2925" w:type="dxa"/>
          </w:tcPr>
          <w:p w14:paraId="452186D2" w14:textId="77777777" w:rsidR="00A576E0" w:rsidRPr="00C86872" w:rsidRDefault="00A576E0" w:rsidP="004D778C">
            <w:pPr>
              <w:pStyle w:val="ABOE"/>
              <w:spacing w:after="0" w:line="276" w:lineRule="auto"/>
            </w:pPr>
            <w:r>
              <w:t>Léonard</w:t>
            </w:r>
          </w:p>
        </w:tc>
        <w:tc>
          <w:tcPr>
            <w:tcW w:w="2926" w:type="dxa"/>
          </w:tcPr>
          <w:p w14:paraId="323DFABC" w14:textId="77777777" w:rsidR="00A576E0" w:rsidRPr="00C86872" w:rsidRDefault="00A576E0" w:rsidP="004D778C">
            <w:pPr>
              <w:pStyle w:val="ABOE"/>
              <w:spacing w:after="0" w:line="276" w:lineRule="auto"/>
            </w:pPr>
            <w:r>
              <w:t>Ine</w:t>
            </w:r>
          </w:p>
        </w:tc>
        <w:tc>
          <w:tcPr>
            <w:tcW w:w="2926" w:type="dxa"/>
          </w:tcPr>
          <w:p w14:paraId="0EC8CCFA" w14:textId="0D4467D8" w:rsidR="00A576E0" w:rsidRDefault="006242B2" w:rsidP="004D778C">
            <w:pPr>
              <w:pStyle w:val="ABOE"/>
              <w:spacing w:after="0" w:line="276" w:lineRule="auto"/>
            </w:pPr>
            <w:r>
              <w:t>Archeoloog-veldwerkleider-materiaalexpert (steentijd)</w:t>
            </w:r>
          </w:p>
        </w:tc>
      </w:tr>
      <w:tr w:rsidR="00A576E0" w14:paraId="334DB038" w14:textId="77777777" w:rsidTr="004D778C">
        <w:tc>
          <w:tcPr>
            <w:tcW w:w="2925" w:type="dxa"/>
          </w:tcPr>
          <w:p w14:paraId="7B3975A4" w14:textId="0312A2B3" w:rsidR="00A576E0" w:rsidRDefault="008F38E1" w:rsidP="004D778C">
            <w:pPr>
              <w:pStyle w:val="ABOE"/>
              <w:spacing w:after="0" w:line="276" w:lineRule="auto"/>
            </w:pPr>
            <w:r>
              <w:t>Van Eynde</w:t>
            </w:r>
          </w:p>
        </w:tc>
        <w:tc>
          <w:tcPr>
            <w:tcW w:w="2926" w:type="dxa"/>
          </w:tcPr>
          <w:p w14:paraId="66631E12" w14:textId="5F02AD64" w:rsidR="00A576E0" w:rsidRDefault="008F38E1" w:rsidP="004D778C">
            <w:pPr>
              <w:pStyle w:val="ABOE"/>
              <w:spacing w:after="0" w:line="276" w:lineRule="auto"/>
            </w:pPr>
            <w:r>
              <w:t>Merel</w:t>
            </w:r>
          </w:p>
        </w:tc>
        <w:tc>
          <w:tcPr>
            <w:tcW w:w="2926" w:type="dxa"/>
          </w:tcPr>
          <w:p w14:paraId="03857E5F" w14:textId="47E03BD8" w:rsidR="00A576E0" w:rsidRDefault="00A576E0" w:rsidP="004D778C">
            <w:pPr>
              <w:pStyle w:val="ABOE"/>
              <w:spacing w:after="0" w:line="276" w:lineRule="auto"/>
            </w:pPr>
            <w:r>
              <w:t>Assistent-archeoloog</w:t>
            </w:r>
          </w:p>
        </w:tc>
      </w:tr>
      <w:tr w:rsidR="006774C9" w14:paraId="4D0CE9EF" w14:textId="77777777" w:rsidTr="004D778C">
        <w:tc>
          <w:tcPr>
            <w:tcW w:w="2925" w:type="dxa"/>
          </w:tcPr>
          <w:p w14:paraId="11417DBC" w14:textId="3D64C3AC" w:rsidR="006774C9" w:rsidRDefault="008F38E1" w:rsidP="006774C9">
            <w:pPr>
              <w:pStyle w:val="ABOE"/>
              <w:spacing w:after="0" w:line="276" w:lineRule="auto"/>
            </w:pPr>
            <w:r>
              <w:t>Kalisvaart</w:t>
            </w:r>
          </w:p>
        </w:tc>
        <w:tc>
          <w:tcPr>
            <w:tcW w:w="2926" w:type="dxa"/>
          </w:tcPr>
          <w:p w14:paraId="18815404" w14:textId="46325CA3" w:rsidR="006774C9" w:rsidRDefault="008F38E1" w:rsidP="006774C9">
            <w:pPr>
              <w:pStyle w:val="ABOE"/>
              <w:spacing w:after="0" w:line="276" w:lineRule="auto"/>
            </w:pPr>
            <w:r>
              <w:t>Chris</w:t>
            </w:r>
          </w:p>
        </w:tc>
        <w:tc>
          <w:tcPr>
            <w:tcW w:w="2926" w:type="dxa"/>
          </w:tcPr>
          <w:p w14:paraId="3480D234" w14:textId="49BD74E6" w:rsidR="006774C9" w:rsidRDefault="006774C9" w:rsidP="006774C9">
            <w:pPr>
              <w:pStyle w:val="ABOE"/>
              <w:spacing w:after="0" w:line="276" w:lineRule="auto"/>
            </w:pPr>
            <w:r>
              <w:t>Landschapsexpert</w:t>
            </w:r>
          </w:p>
        </w:tc>
      </w:tr>
      <w:tr w:rsidR="00A576E0" w14:paraId="11D5FAF1" w14:textId="77777777" w:rsidTr="004D778C">
        <w:tc>
          <w:tcPr>
            <w:tcW w:w="2925" w:type="dxa"/>
          </w:tcPr>
          <w:p w14:paraId="11C73127" w14:textId="71FB5657" w:rsidR="00A576E0" w:rsidRDefault="008F38E1" w:rsidP="004D778C">
            <w:pPr>
              <w:pStyle w:val="ABOE"/>
              <w:spacing w:after="0" w:line="276" w:lineRule="auto"/>
            </w:pPr>
            <w:r>
              <w:t>Moeskops</w:t>
            </w:r>
          </w:p>
        </w:tc>
        <w:tc>
          <w:tcPr>
            <w:tcW w:w="2926" w:type="dxa"/>
          </w:tcPr>
          <w:p w14:paraId="21B55221" w14:textId="034815F0" w:rsidR="00A576E0" w:rsidRDefault="008F38E1" w:rsidP="004D778C">
            <w:pPr>
              <w:pStyle w:val="ABOE"/>
              <w:spacing w:after="0" w:line="276" w:lineRule="auto"/>
            </w:pPr>
            <w:r>
              <w:t>Toon</w:t>
            </w:r>
          </w:p>
        </w:tc>
        <w:tc>
          <w:tcPr>
            <w:tcW w:w="2926" w:type="dxa"/>
          </w:tcPr>
          <w:p w14:paraId="441C6EDD" w14:textId="15AE05FB" w:rsidR="00A576E0" w:rsidRDefault="00A576E0" w:rsidP="004D778C">
            <w:pPr>
              <w:pStyle w:val="ABOE"/>
              <w:spacing w:after="0" w:line="276" w:lineRule="auto"/>
            </w:pPr>
            <w:r>
              <w:t>Projectmanager</w:t>
            </w:r>
          </w:p>
        </w:tc>
      </w:tr>
      <w:tr w:rsidR="00A576E0" w14:paraId="36403CAB" w14:textId="77777777" w:rsidTr="004D778C">
        <w:tc>
          <w:tcPr>
            <w:tcW w:w="2925" w:type="dxa"/>
          </w:tcPr>
          <w:p w14:paraId="509A9AC0" w14:textId="2D31D307" w:rsidR="00A576E0" w:rsidRDefault="008F38E1" w:rsidP="004D778C">
            <w:pPr>
              <w:pStyle w:val="ABOE"/>
              <w:spacing w:after="0" w:line="276" w:lineRule="auto"/>
            </w:pPr>
            <w:r>
              <w:t>Hambach</w:t>
            </w:r>
          </w:p>
        </w:tc>
        <w:tc>
          <w:tcPr>
            <w:tcW w:w="2926" w:type="dxa"/>
          </w:tcPr>
          <w:p w14:paraId="562F921D" w14:textId="2C46B2EB" w:rsidR="00A576E0" w:rsidRDefault="008F38E1" w:rsidP="004D778C">
            <w:pPr>
              <w:pStyle w:val="ABOE"/>
              <w:spacing w:after="0" w:line="276" w:lineRule="auto"/>
            </w:pPr>
            <w:r>
              <w:t>Patrick</w:t>
            </w:r>
          </w:p>
        </w:tc>
        <w:tc>
          <w:tcPr>
            <w:tcW w:w="2926" w:type="dxa"/>
          </w:tcPr>
          <w:p w14:paraId="7A053E9E" w14:textId="503B3A2B" w:rsidR="00A576E0" w:rsidRDefault="008F54CB" w:rsidP="004D778C">
            <w:pPr>
              <w:pStyle w:val="ABOE"/>
              <w:spacing w:after="0" w:line="276" w:lineRule="auto"/>
            </w:pPr>
            <w:r>
              <w:t>Directeur ABO nv</w:t>
            </w:r>
          </w:p>
        </w:tc>
      </w:tr>
    </w:tbl>
    <w:p w14:paraId="16271C6F" w14:textId="77777777" w:rsidR="00A576E0" w:rsidRDefault="00A576E0" w:rsidP="00A576E0">
      <w:pPr>
        <w:pStyle w:val="ABOEKop5"/>
      </w:pPr>
      <w:r>
        <w:t>Activiteiten</w:t>
      </w:r>
    </w:p>
    <w:p w14:paraId="757A920E" w14:textId="4D45B7A0" w:rsidR="00A576E0" w:rsidRDefault="00A576E0" w:rsidP="00A576E0">
      <w:pPr>
        <w:pStyle w:val="ListParagraph"/>
        <w:numPr>
          <w:ilvl w:val="0"/>
          <w:numId w:val="45"/>
        </w:numPr>
        <w:rPr>
          <w:lang w:val="nl-NL" w:eastAsia="nl-NL"/>
        </w:rPr>
      </w:pPr>
      <w:r w:rsidRPr="008F6DFC">
        <w:rPr>
          <w:lang w:val="nl-NL" w:eastAsia="nl-NL"/>
        </w:rPr>
        <w:t xml:space="preserve">Boren in het </w:t>
      </w:r>
      <w:r w:rsidR="008F54CB">
        <w:rPr>
          <w:lang w:val="nl-NL" w:eastAsia="nl-NL"/>
        </w:rPr>
        <w:t>noordelijke</w:t>
      </w:r>
      <w:r w:rsidRPr="008F6DFC">
        <w:rPr>
          <w:lang w:val="nl-NL" w:eastAsia="nl-NL"/>
        </w:rPr>
        <w:t xml:space="preserve"> deel van zone </w:t>
      </w:r>
      <w:r w:rsidR="008F54CB">
        <w:rPr>
          <w:lang w:val="nl-NL" w:eastAsia="nl-NL"/>
        </w:rPr>
        <w:t>11 en centrale deel van zone 7</w:t>
      </w:r>
    </w:p>
    <w:p w14:paraId="577B922E" w14:textId="77777777" w:rsidR="00A576E0" w:rsidRPr="008F6DFC" w:rsidRDefault="00A576E0" w:rsidP="00A576E0">
      <w:pPr>
        <w:pStyle w:val="ListParagraph"/>
        <w:numPr>
          <w:ilvl w:val="0"/>
          <w:numId w:val="45"/>
        </w:numPr>
        <w:rPr>
          <w:lang w:val="nl-NL" w:eastAsia="nl-NL"/>
        </w:rPr>
      </w:pPr>
      <w:r w:rsidRPr="008F6DFC">
        <w:rPr>
          <w:lang w:val="nl-NL" w:eastAsia="nl-NL"/>
        </w:rPr>
        <w:t>Sorteren en assessment zeefresidu’s</w:t>
      </w:r>
    </w:p>
    <w:p w14:paraId="3AA3C88D" w14:textId="06A242E8" w:rsidR="00A576E0" w:rsidRPr="008F6DFC" w:rsidRDefault="00A576E0" w:rsidP="00A576E0">
      <w:pPr>
        <w:pStyle w:val="ListParagraph"/>
        <w:numPr>
          <w:ilvl w:val="0"/>
          <w:numId w:val="45"/>
        </w:numPr>
        <w:rPr>
          <w:lang w:val="nl-NL" w:eastAsia="nl-NL"/>
        </w:rPr>
      </w:pPr>
      <w:r w:rsidRPr="008F6DFC">
        <w:rPr>
          <w:lang w:val="nl-NL" w:eastAsia="nl-NL"/>
        </w:rPr>
        <w:t xml:space="preserve">Droog </w:t>
      </w:r>
      <w:r w:rsidR="008F54CB">
        <w:rPr>
          <w:lang w:val="nl-NL" w:eastAsia="nl-NL"/>
        </w:rPr>
        <w:t xml:space="preserve">én nat </w:t>
      </w:r>
      <w:r w:rsidRPr="008F6DFC">
        <w:rPr>
          <w:lang w:val="nl-NL" w:eastAsia="nl-NL"/>
        </w:rPr>
        <w:t>zeven</w:t>
      </w:r>
    </w:p>
    <w:p w14:paraId="38519AE5" w14:textId="77777777" w:rsidR="00A576E0" w:rsidRDefault="00A576E0" w:rsidP="00A576E0">
      <w:pPr>
        <w:pStyle w:val="ABOEKop5"/>
      </w:pPr>
      <w:r>
        <w:t>Strategische en praktische keuzes</w:t>
      </w:r>
    </w:p>
    <w:p w14:paraId="2DB01C95" w14:textId="42914F69" w:rsidR="00A576E0" w:rsidRDefault="008F54CB" w:rsidP="00A576E0">
      <w:pPr>
        <w:jc w:val="both"/>
        <w:rPr>
          <w:lang w:val="nl-NL" w:eastAsia="nl-NL"/>
        </w:rPr>
      </w:pPr>
      <w:r>
        <w:rPr>
          <w:lang w:val="nl-NL" w:eastAsia="nl-NL"/>
        </w:rPr>
        <w:t>Geen bijzonderheden</w:t>
      </w:r>
      <w:r w:rsidR="00A576E0">
        <w:rPr>
          <w:lang w:val="nl-NL" w:eastAsia="nl-NL"/>
        </w:rPr>
        <w:t xml:space="preserve">. </w:t>
      </w:r>
    </w:p>
    <w:p w14:paraId="75DBC4CF" w14:textId="77777777" w:rsidR="00A576E0" w:rsidRDefault="00A576E0" w:rsidP="00A576E0">
      <w:pPr>
        <w:pStyle w:val="ABOEKop5"/>
      </w:pPr>
      <w:r>
        <w:t>Voorlopige interpretatie</w:t>
      </w:r>
    </w:p>
    <w:p w14:paraId="0B1A2B8B" w14:textId="6B6311F7" w:rsidR="00A576E0" w:rsidRDefault="008F54CB" w:rsidP="00A576E0">
      <w:pPr>
        <w:pStyle w:val="ABOE"/>
        <w:jc w:val="both"/>
        <w:rPr>
          <w:lang w:val="nl-NL" w:eastAsia="nl-NL"/>
        </w:rPr>
      </w:pPr>
      <w:r>
        <w:rPr>
          <w:lang w:val="nl-NL" w:eastAsia="nl-NL"/>
        </w:rPr>
        <w:t>Z</w:t>
      </w:r>
      <w:r w:rsidR="00A576E0">
        <w:rPr>
          <w:lang w:val="nl-NL" w:eastAsia="nl-NL"/>
        </w:rPr>
        <w:t xml:space="preserve">one </w:t>
      </w:r>
      <w:r>
        <w:rPr>
          <w:lang w:val="nl-NL" w:eastAsia="nl-NL"/>
        </w:rPr>
        <w:t xml:space="preserve">11 wordt in het algemeen gekenmerkt door </w:t>
      </w:r>
      <w:r w:rsidR="00A576E0">
        <w:rPr>
          <w:lang w:val="nl-NL" w:eastAsia="nl-NL"/>
        </w:rPr>
        <w:t xml:space="preserve">korte sequenties met </w:t>
      </w:r>
      <w:r>
        <w:rPr>
          <w:lang w:val="nl-NL" w:eastAsia="nl-NL"/>
        </w:rPr>
        <w:t xml:space="preserve">zeer </w:t>
      </w:r>
      <w:r w:rsidR="00A576E0">
        <w:rPr>
          <w:lang w:val="nl-NL" w:eastAsia="nl-NL"/>
        </w:rPr>
        <w:t xml:space="preserve">dunne zandpakketten en grind op geringe diepte (&lt;100cm-MV). </w:t>
      </w:r>
      <w:r>
        <w:rPr>
          <w:lang w:val="nl-NL" w:eastAsia="nl-NL"/>
        </w:rPr>
        <w:t>De zandpakketten bevatten bovendien een grote grindbij-menging</w:t>
      </w:r>
      <w:r w:rsidR="00A576E0">
        <w:rPr>
          <w:lang w:val="nl-NL" w:eastAsia="nl-NL"/>
        </w:rPr>
        <w:t xml:space="preserve">. Het is onduidelijk wat deze </w:t>
      </w:r>
      <w:r>
        <w:rPr>
          <w:lang w:val="nl-NL" w:eastAsia="nl-NL"/>
        </w:rPr>
        <w:t>profielen</w:t>
      </w:r>
      <w:r w:rsidR="00A576E0">
        <w:rPr>
          <w:lang w:val="nl-NL" w:eastAsia="nl-NL"/>
        </w:rPr>
        <w:t xml:space="preserve"> heeft veroorzaakt.</w:t>
      </w:r>
    </w:p>
    <w:p w14:paraId="1B64EA90" w14:textId="3CBB7667" w:rsidR="008F54CB" w:rsidRDefault="008F54CB">
      <w:pPr>
        <w:spacing w:after="200" w:line="276" w:lineRule="auto"/>
        <w:rPr>
          <w:lang w:val="nl-NL" w:eastAsia="nl-NL"/>
        </w:rPr>
      </w:pPr>
      <w:r>
        <w:rPr>
          <w:lang w:val="nl-NL" w:eastAsia="nl-NL"/>
        </w:rPr>
        <w:br w:type="page"/>
      </w:r>
    </w:p>
    <w:p w14:paraId="478954C0" w14:textId="456ACA74" w:rsidR="008F54CB" w:rsidRDefault="008F54CB" w:rsidP="008F54CB">
      <w:pPr>
        <w:pStyle w:val="ABOEKop1NoNumber"/>
      </w:pPr>
      <w:bookmarkStart w:id="26" w:name="_Toc530750821"/>
      <w:r>
        <w:t>Dagrapport n° 12</w:t>
      </w:r>
      <w:bookmarkEnd w:id="26"/>
    </w:p>
    <w:tbl>
      <w:tblPr>
        <w:tblStyle w:val="ABOETABELSTIJL"/>
        <w:tblW w:w="0" w:type="auto"/>
        <w:tblLook w:val="0480" w:firstRow="0" w:lastRow="0" w:firstColumn="1" w:lastColumn="0" w:noHBand="0" w:noVBand="1"/>
      </w:tblPr>
      <w:tblGrid>
        <w:gridCol w:w="1838"/>
        <w:gridCol w:w="1978"/>
        <w:gridCol w:w="2088"/>
        <w:gridCol w:w="2873"/>
      </w:tblGrid>
      <w:tr w:rsidR="00B72603" w14:paraId="6E740E91" w14:textId="77777777" w:rsidTr="004D778C">
        <w:tc>
          <w:tcPr>
            <w:tcW w:w="1838" w:type="dxa"/>
          </w:tcPr>
          <w:p w14:paraId="7A8527C8" w14:textId="0440F952" w:rsidR="00B72603" w:rsidRDefault="00B72603" w:rsidP="00B72603">
            <w:pPr>
              <w:pStyle w:val="ABOE"/>
              <w:spacing w:after="0" w:line="276" w:lineRule="auto"/>
            </w:pPr>
            <w:r w:rsidRPr="00AE5C26">
              <w:rPr>
                <w:b/>
              </w:rPr>
              <w:t>Dag</w:t>
            </w:r>
          </w:p>
        </w:tc>
        <w:tc>
          <w:tcPr>
            <w:tcW w:w="1978" w:type="dxa"/>
          </w:tcPr>
          <w:p w14:paraId="61542249" w14:textId="4BA96C7F" w:rsidR="00B72603" w:rsidRDefault="00B72603" w:rsidP="00B72603">
            <w:pPr>
              <w:pStyle w:val="ABOE"/>
              <w:spacing w:after="0" w:line="276" w:lineRule="auto"/>
            </w:pPr>
            <w:r>
              <w:t>06/03/2018</w:t>
            </w:r>
          </w:p>
        </w:tc>
        <w:tc>
          <w:tcPr>
            <w:tcW w:w="2088" w:type="dxa"/>
          </w:tcPr>
          <w:p w14:paraId="73B42375" w14:textId="4225CEB1" w:rsidR="00B72603" w:rsidRDefault="00B72603" w:rsidP="00B72603">
            <w:pPr>
              <w:pStyle w:val="ABOE"/>
              <w:spacing w:after="0" w:line="276" w:lineRule="auto"/>
            </w:pPr>
            <w:r w:rsidRPr="00C86872">
              <w:rPr>
                <w:b/>
              </w:rPr>
              <w:t>Erkend archeoloog</w:t>
            </w:r>
          </w:p>
        </w:tc>
        <w:tc>
          <w:tcPr>
            <w:tcW w:w="2873" w:type="dxa"/>
          </w:tcPr>
          <w:p w14:paraId="60C130A5" w14:textId="3F773431" w:rsidR="00B72603" w:rsidRDefault="00B72603" w:rsidP="00B72603">
            <w:pPr>
              <w:pStyle w:val="ABOE"/>
              <w:spacing w:after="0" w:line="276" w:lineRule="auto"/>
            </w:pPr>
            <w:r>
              <w:t>ABO nv</w:t>
            </w:r>
          </w:p>
        </w:tc>
      </w:tr>
      <w:tr w:rsidR="00B72603" w14:paraId="59E1E1EE" w14:textId="77777777" w:rsidTr="004D778C">
        <w:tc>
          <w:tcPr>
            <w:tcW w:w="1838" w:type="dxa"/>
          </w:tcPr>
          <w:p w14:paraId="755FCEB4" w14:textId="526717E3" w:rsidR="00B72603" w:rsidRDefault="00B72603" w:rsidP="00B72603">
            <w:pPr>
              <w:pStyle w:val="ABOE"/>
              <w:spacing w:after="0" w:line="276" w:lineRule="auto"/>
            </w:pPr>
            <w:r w:rsidRPr="00F5633B">
              <w:rPr>
                <w:b/>
              </w:rPr>
              <w:t>Weer</w:t>
            </w:r>
          </w:p>
        </w:tc>
        <w:tc>
          <w:tcPr>
            <w:tcW w:w="1978" w:type="dxa"/>
          </w:tcPr>
          <w:p w14:paraId="7789BD4F" w14:textId="580C4C2F" w:rsidR="00B72603" w:rsidRDefault="00B72603" w:rsidP="00B72603">
            <w:pPr>
              <w:pStyle w:val="ABOE"/>
              <w:spacing w:after="0" w:line="276" w:lineRule="auto"/>
            </w:pPr>
            <w:r>
              <w:t xml:space="preserve">Droog; zonnig; 13°C </w:t>
            </w:r>
          </w:p>
        </w:tc>
        <w:tc>
          <w:tcPr>
            <w:tcW w:w="2088" w:type="dxa"/>
          </w:tcPr>
          <w:p w14:paraId="7A306B85"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2E99B5D8" w14:textId="77777777" w:rsidR="00B72603" w:rsidRDefault="00B72603" w:rsidP="00B72603">
            <w:pPr>
              <w:pStyle w:val="ABOE"/>
              <w:spacing w:after="0" w:line="276" w:lineRule="auto"/>
            </w:pPr>
            <w:r w:rsidRPr="0031635D">
              <w:t>OE/ERK/Archeoloog/2017/00167</w:t>
            </w:r>
          </w:p>
        </w:tc>
      </w:tr>
      <w:tr w:rsidR="00B72603" w14:paraId="4CB63C55" w14:textId="77777777" w:rsidTr="004D778C">
        <w:tc>
          <w:tcPr>
            <w:tcW w:w="1838" w:type="dxa"/>
          </w:tcPr>
          <w:p w14:paraId="49A545B8" w14:textId="77777777" w:rsidR="00B72603" w:rsidRDefault="00B72603" w:rsidP="00B72603">
            <w:pPr>
              <w:pStyle w:val="ABOE"/>
              <w:spacing w:after="0" w:line="276" w:lineRule="auto"/>
            </w:pPr>
            <w:r w:rsidRPr="00AE5C26">
              <w:rPr>
                <w:b/>
              </w:rPr>
              <w:t>Projectleider</w:t>
            </w:r>
          </w:p>
        </w:tc>
        <w:tc>
          <w:tcPr>
            <w:tcW w:w="1978" w:type="dxa"/>
          </w:tcPr>
          <w:p w14:paraId="64709103" w14:textId="77777777" w:rsidR="00B72603" w:rsidRDefault="00B72603" w:rsidP="00B72603">
            <w:pPr>
              <w:pStyle w:val="ABOE"/>
              <w:spacing w:after="0" w:line="276" w:lineRule="auto"/>
            </w:pPr>
            <w:r>
              <w:t>Léonard, Ine</w:t>
            </w:r>
          </w:p>
        </w:tc>
        <w:tc>
          <w:tcPr>
            <w:tcW w:w="2088" w:type="dxa"/>
          </w:tcPr>
          <w:p w14:paraId="4D7812E1" w14:textId="77777777" w:rsidR="00B72603" w:rsidRDefault="00B72603" w:rsidP="00B72603">
            <w:pPr>
              <w:pStyle w:val="ABOE"/>
              <w:spacing w:after="0" w:line="276" w:lineRule="auto"/>
            </w:pPr>
            <w:r w:rsidRPr="00AE5C26">
              <w:rPr>
                <w:b/>
              </w:rPr>
              <w:t>Onderaannemers</w:t>
            </w:r>
          </w:p>
        </w:tc>
        <w:tc>
          <w:tcPr>
            <w:tcW w:w="2873" w:type="dxa"/>
          </w:tcPr>
          <w:p w14:paraId="12792612" w14:textId="77777777" w:rsidR="00B72603" w:rsidRDefault="00B72603" w:rsidP="00B72603">
            <w:pPr>
              <w:pStyle w:val="ABOE"/>
              <w:spacing w:after="0" w:line="276" w:lineRule="auto"/>
            </w:pPr>
            <w:r>
              <w:t>Geosonda NV</w:t>
            </w:r>
          </w:p>
        </w:tc>
      </w:tr>
    </w:tbl>
    <w:p w14:paraId="47F4ADC8" w14:textId="77777777" w:rsidR="008F54CB" w:rsidRDefault="008F54CB" w:rsidP="008F54CB">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8F54CB" w14:paraId="0462042A"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10BBA834" w14:textId="77777777" w:rsidR="008F54CB" w:rsidRDefault="008F54CB" w:rsidP="004D778C">
            <w:pPr>
              <w:pStyle w:val="ABOE"/>
              <w:spacing w:after="0" w:line="276" w:lineRule="auto"/>
            </w:pPr>
            <w:r>
              <w:t>Naam</w:t>
            </w:r>
          </w:p>
        </w:tc>
        <w:tc>
          <w:tcPr>
            <w:tcW w:w="2926" w:type="dxa"/>
          </w:tcPr>
          <w:p w14:paraId="0A307E81" w14:textId="77777777" w:rsidR="008F54CB" w:rsidRDefault="008F54CB" w:rsidP="004D778C">
            <w:pPr>
              <w:pStyle w:val="ABOE"/>
              <w:spacing w:after="0" w:line="276" w:lineRule="auto"/>
            </w:pPr>
            <w:r>
              <w:t>Voornaam</w:t>
            </w:r>
          </w:p>
        </w:tc>
        <w:tc>
          <w:tcPr>
            <w:tcW w:w="2926" w:type="dxa"/>
          </w:tcPr>
          <w:p w14:paraId="0171C367" w14:textId="77777777" w:rsidR="008F54CB" w:rsidRDefault="008F54CB" w:rsidP="004D778C">
            <w:pPr>
              <w:pStyle w:val="ABOE"/>
              <w:spacing w:after="0" w:line="276" w:lineRule="auto"/>
            </w:pPr>
            <w:r>
              <w:t>Functie</w:t>
            </w:r>
          </w:p>
        </w:tc>
      </w:tr>
      <w:tr w:rsidR="008F54CB" w14:paraId="6B64B4C3" w14:textId="77777777" w:rsidTr="004D778C">
        <w:tc>
          <w:tcPr>
            <w:tcW w:w="2925" w:type="dxa"/>
          </w:tcPr>
          <w:p w14:paraId="3F466626" w14:textId="77777777" w:rsidR="008F54CB" w:rsidRDefault="008F54CB" w:rsidP="004D778C">
            <w:pPr>
              <w:pStyle w:val="ABOE"/>
              <w:spacing w:after="0" w:line="276" w:lineRule="auto"/>
            </w:pPr>
            <w:r>
              <w:t>Bruynseels</w:t>
            </w:r>
          </w:p>
        </w:tc>
        <w:tc>
          <w:tcPr>
            <w:tcW w:w="2926" w:type="dxa"/>
          </w:tcPr>
          <w:p w14:paraId="0AC98932" w14:textId="77777777" w:rsidR="008F54CB" w:rsidRDefault="008F54CB" w:rsidP="004D778C">
            <w:pPr>
              <w:pStyle w:val="ABOE"/>
              <w:spacing w:after="0" w:line="276" w:lineRule="auto"/>
            </w:pPr>
            <w:r>
              <w:t>Stef</w:t>
            </w:r>
          </w:p>
        </w:tc>
        <w:tc>
          <w:tcPr>
            <w:tcW w:w="2926" w:type="dxa"/>
          </w:tcPr>
          <w:p w14:paraId="70A0FF07" w14:textId="77777777" w:rsidR="008F54CB" w:rsidRDefault="008F54CB" w:rsidP="004D778C">
            <w:pPr>
              <w:pStyle w:val="ABOE"/>
              <w:spacing w:after="0" w:line="276" w:lineRule="auto"/>
            </w:pPr>
            <w:r w:rsidRPr="00C86872">
              <w:t>Boormeester</w:t>
            </w:r>
            <w:r>
              <w:t>/aardkundige</w:t>
            </w:r>
          </w:p>
        </w:tc>
      </w:tr>
      <w:tr w:rsidR="008F54CB" w14:paraId="40950AA7" w14:textId="77777777" w:rsidTr="004D778C">
        <w:tc>
          <w:tcPr>
            <w:tcW w:w="2925" w:type="dxa"/>
          </w:tcPr>
          <w:p w14:paraId="11779B8C" w14:textId="77777777" w:rsidR="008F54CB" w:rsidRPr="00C86872" w:rsidRDefault="008F54CB" w:rsidP="004D778C">
            <w:pPr>
              <w:pStyle w:val="ABOE"/>
              <w:spacing w:after="0" w:line="276" w:lineRule="auto"/>
            </w:pPr>
            <w:r>
              <w:t>Boons</w:t>
            </w:r>
          </w:p>
        </w:tc>
        <w:tc>
          <w:tcPr>
            <w:tcW w:w="2926" w:type="dxa"/>
          </w:tcPr>
          <w:p w14:paraId="34970355" w14:textId="77777777" w:rsidR="008F54CB" w:rsidRPr="00C86872" w:rsidRDefault="008F54CB" w:rsidP="004D778C">
            <w:pPr>
              <w:pStyle w:val="ABOE"/>
              <w:spacing w:after="0" w:line="276" w:lineRule="auto"/>
            </w:pPr>
            <w:r>
              <w:t>Jonas</w:t>
            </w:r>
          </w:p>
        </w:tc>
        <w:tc>
          <w:tcPr>
            <w:tcW w:w="2926" w:type="dxa"/>
          </w:tcPr>
          <w:p w14:paraId="20679392" w14:textId="77777777" w:rsidR="008F54CB" w:rsidRPr="00C86872" w:rsidRDefault="008F54CB" w:rsidP="004D778C">
            <w:pPr>
              <w:pStyle w:val="ABOE"/>
              <w:spacing w:after="0" w:line="276" w:lineRule="auto"/>
            </w:pPr>
            <w:r w:rsidRPr="00C86872">
              <w:t>Boormeester</w:t>
            </w:r>
            <w:r>
              <w:t>/aardkundige</w:t>
            </w:r>
          </w:p>
        </w:tc>
      </w:tr>
      <w:tr w:rsidR="008F54CB" w14:paraId="1891B201" w14:textId="77777777" w:rsidTr="004D778C">
        <w:tc>
          <w:tcPr>
            <w:tcW w:w="2925" w:type="dxa"/>
          </w:tcPr>
          <w:p w14:paraId="30C66E81" w14:textId="02B00769" w:rsidR="008F54CB" w:rsidRPr="00C86872" w:rsidRDefault="008F38E1" w:rsidP="004D778C">
            <w:pPr>
              <w:pStyle w:val="ABOE"/>
              <w:spacing w:after="0" w:line="276" w:lineRule="auto"/>
            </w:pPr>
            <w:r>
              <w:t>De Bie</w:t>
            </w:r>
          </w:p>
        </w:tc>
        <w:tc>
          <w:tcPr>
            <w:tcW w:w="2926" w:type="dxa"/>
          </w:tcPr>
          <w:p w14:paraId="478A096E" w14:textId="78676B04" w:rsidR="008F54CB" w:rsidRPr="00C86872" w:rsidRDefault="008F38E1" w:rsidP="004D778C">
            <w:pPr>
              <w:pStyle w:val="ABOE"/>
              <w:spacing w:after="0" w:line="276" w:lineRule="auto"/>
            </w:pPr>
            <w:r>
              <w:t>Steven</w:t>
            </w:r>
          </w:p>
        </w:tc>
        <w:tc>
          <w:tcPr>
            <w:tcW w:w="2926" w:type="dxa"/>
          </w:tcPr>
          <w:p w14:paraId="15988E24" w14:textId="77777777" w:rsidR="008F54CB" w:rsidRDefault="008F54CB" w:rsidP="004D778C">
            <w:pPr>
              <w:pStyle w:val="ABOE"/>
              <w:spacing w:after="0" w:line="276" w:lineRule="auto"/>
            </w:pPr>
            <w:r w:rsidRPr="00C86872">
              <w:t>Boormeester</w:t>
            </w:r>
            <w:r>
              <w:t>/aardkundige</w:t>
            </w:r>
          </w:p>
        </w:tc>
      </w:tr>
      <w:tr w:rsidR="008F54CB" w14:paraId="6625A59A" w14:textId="77777777" w:rsidTr="004D778C">
        <w:tc>
          <w:tcPr>
            <w:tcW w:w="2925" w:type="dxa"/>
          </w:tcPr>
          <w:p w14:paraId="28668950" w14:textId="77777777" w:rsidR="008F54CB" w:rsidRPr="00C86872" w:rsidRDefault="008F54CB" w:rsidP="004D778C">
            <w:pPr>
              <w:pStyle w:val="ABOE"/>
              <w:spacing w:after="0" w:line="276" w:lineRule="auto"/>
            </w:pPr>
            <w:r>
              <w:t>Léonard</w:t>
            </w:r>
          </w:p>
        </w:tc>
        <w:tc>
          <w:tcPr>
            <w:tcW w:w="2926" w:type="dxa"/>
          </w:tcPr>
          <w:p w14:paraId="00AE7757" w14:textId="77777777" w:rsidR="008F54CB" w:rsidRPr="00C86872" w:rsidRDefault="008F54CB" w:rsidP="004D778C">
            <w:pPr>
              <w:pStyle w:val="ABOE"/>
              <w:spacing w:after="0" w:line="276" w:lineRule="auto"/>
            </w:pPr>
            <w:r>
              <w:t>Ine</w:t>
            </w:r>
          </w:p>
        </w:tc>
        <w:tc>
          <w:tcPr>
            <w:tcW w:w="2926" w:type="dxa"/>
          </w:tcPr>
          <w:p w14:paraId="4024FDB3" w14:textId="6F577BC4" w:rsidR="008F54CB" w:rsidRDefault="006242B2" w:rsidP="004D778C">
            <w:pPr>
              <w:pStyle w:val="ABOE"/>
              <w:spacing w:after="0" w:line="276" w:lineRule="auto"/>
            </w:pPr>
            <w:r>
              <w:t>Archeoloog-veldwerkleider-materiaalexpert (steentijd)</w:t>
            </w:r>
          </w:p>
        </w:tc>
      </w:tr>
      <w:tr w:rsidR="008F54CB" w14:paraId="079C9575" w14:textId="77777777" w:rsidTr="004D778C">
        <w:tc>
          <w:tcPr>
            <w:tcW w:w="2925" w:type="dxa"/>
          </w:tcPr>
          <w:p w14:paraId="4D4EE7A0" w14:textId="2D93E478" w:rsidR="008F54CB" w:rsidRDefault="008F38E1" w:rsidP="004D778C">
            <w:pPr>
              <w:pStyle w:val="ABOE"/>
              <w:spacing w:after="0" w:line="276" w:lineRule="auto"/>
            </w:pPr>
            <w:r>
              <w:t>Van Eynde</w:t>
            </w:r>
          </w:p>
        </w:tc>
        <w:tc>
          <w:tcPr>
            <w:tcW w:w="2926" w:type="dxa"/>
          </w:tcPr>
          <w:p w14:paraId="6718C76E" w14:textId="1C780379" w:rsidR="008F54CB" w:rsidRDefault="008F38E1" w:rsidP="004D778C">
            <w:pPr>
              <w:pStyle w:val="ABOE"/>
              <w:spacing w:after="0" w:line="276" w:lineRule="auto"/>
            </w:pPr>
            <w:r>
              <w:t>Merel</w:t>
            </w:r>
          </w:p>
        </w:tc>
        <w:tc>
          <w:tcPr>
            <w:tcW w:w="2926" w:type="dxa"/>
          </w:tcPr>
          <w:p w14:paraId="3CA7ACCA" w14:textId="77777777" w:rsidR="008F54CB" w:rsidRDefault="008F54CB" w:rsidP="004D778C">
            <w:pPr>
              <w:pStyle w:val="ABOE"/>
              <w:spacing w:after="0" w:line="276" w:lineRule="auto"/>
            </w:pPr>
            <w:r>
              <w:t>Assistent-archeoloog</w:t>
            </w:r>
          </w:p>
        </w:tc>
      </w:tr>
      <w:tr w:rsidR="008F54CB" w14:paraId="6AF8FD3E" w14:textId="77777777" w:rsidTr="004D778C">
        <w:tc>
          <w:tcPr>
            <w:tcW w:w="2925" w:type="dxa"/>
          </w:tcPr>
          <w:p w14:paraId="1E516521" w14:textId="3E56E258" w:rsidR="008F54CB" w:rsidRDefault="008F38E1" w:rsidP="004D778C">
            <w:pPr>
              <w:pStyle w:val="ABOE"/>
              <w:spacing w:after="0" w:line="276" w:lineRule="auto"/>
            </w:pPr>
            <w:r>
              <w:t>Van der Kelen</w:t>
            </w:r>
          </w:p>
        </w:tc>
        <w:tc>
          <w:tcPr>
            <w:tcW w:w="2926" w:type="dxa"/>
          </w:tcPr>
          <w:p w14:paraId="33A174A9" w14:textId="066D2959" w:rsidR="008F54CB" w:rsidRDefault="008F38E1" w:rsidP="004D778C">
            <w:pPr>
              <w:pStyle w:val="ABOE"/>
              <w:spacing w:after="0" w:line="276" w:lineRule="auto"/>
            </w:pPr>
            <w:r>
              <w:t>Anouk</w:t>
            </w:r>
          </w:p>
        </w:tc>
        <w:tc>
          <w:tcPr>
            <w:tcW w:w="2926" w:type="dxa"/>
          </w:tcPr>
          <w:p w14:paraId="540550C8" w14:textId="63C65C34" w:rsidR="008F54CB" w:rsidRDefault="00AE7B68" w:rsidP="004D778C">
            <w:pPr>
              <w:pStyle w:val="ABOE"/>
              <w:spacing w:after="0" w:line="276" w:lineRule="auto"/>
            </w:pPr>
            <w:r>
              <w:t>Assistent-archeoloog</w:t>
            </w:r>
          </w:p>
        </w:tc>
      </w:tr>
    </w:tbl>
    <w:p w14:paraId="459AF046" w14:textId="77777777" w:rsidR="008F54CB" w:rsidRDefault="008F54CB" w:rsidP="008F54CB">
      <w:pPr>
        <w:pStyle w:val="ABOEKop5"/>
      </w:pPr>
      <w:r>
        <w:t>Activiteiten</w:t>
      </w:r>
    </w:p>
    <w:p w14:paraId="6400755C" w14:textId="552C9BCA" w:rsidR="008F54CB" w:rsidRDefault="008F54CB" w:rsidP="008F54CB">
      <w:pPr>
        <w:pStyle w:val="ListParagraph"/>
        <w:numPr>
          <w:ilvl w:val="0"/>
          <w:numId w:val="45"/>
        </w:numPr>
        <w:rPr>
          <w:lang w:val="nl-NL" w:eastAsia="nl-NL"/>
        </w:rPr>
      </w:pPr>
      <w:r w:rsidRPr="008F6DFC">
        <w:rPr>
          <w:lang w:val="nl-NL" w:eastAsia="nl-NL"/>
        </w:rPr>
        <w:t xml:space="preserve">Boren in het </w:t>
      </w:r>
      <w:r>
        <w:rPr>
          <w:lang w:val="nl-NL" w:eastAsia="nl-NL"/>
        </w:rPr>
        <w:t>noordelijke</w:t>
      </w:r>
      <w:r w:rsidRPr="008F6DFC">
        <w:rPr>
          <w:lang w:val="nl-NL" w:eastAsia="nl-NL"/>
        </w:rPr>
        <w:t xml:space="preserve"> deel van zone </w:t>
      </w:r>
      <w:r w:rsidR="00AE7B68">
        <w:rPr>
          <w:lang w:val="nl-NL" w:eastAsia="nl-NL"/>
        </w:rPr>
        <w:t>11</w:t>
      </w:r>
    </w:p>
    <w:p w14:paraId="00A332A7" w14:textId="77777777" w:rsidR="008F54CB" w:rsidRPr="008F6DFC" w:rsidRDefault="008F54CB" w:rsidP="008F54CB">
      <w:pPr>
        <w:pStyle w:val="ListParagraph"/>
        <w:numPr>
          <w:ilvl w:val="0"/>
          <w:numId w:val="45"/>
        </w:numPr>
        <w:rPr>
          <w:lang w:val="nl-NL" w:eastAsia="nl-NL"/>
        </w:rPr>
      </w:pPr>
      <w:r w:rsidRPr="008F6DFC">
        <w:rPr>
          <w:lang w:val="nl-NL" w:eastAsia="nl-NL"/>
        </w:rPr>
        <w:t>Sorteren en assessment zeefresidu’s</w:t>
      </w:r>
    </w:p>
    <w:p w14:paraId="0FDAD72F" w14:textId="77777777" w:rsidR="008F54CB" w:rsidRPr="008F6DFC" w:rsidRDefault="008F54CB" w:rsidP="008F54CB">
      <w:pPr>
        <w:pStyle w:val="ListParagraph"/>
        <w:numPr>
          <w:ilvl w:val="0"/>
          <w:numId w:val="45"/>
        </w:numPr>
        <w:rPr>
          <w:lang w:val="nl-NL" w:eastAsia="nl-NL"/>
        </w:rPr>
      </w:pPr>
      <w:r w:rsidRPr="008F6DFC">
        <w:rPr>
          <w:lang w:val="nl-NL" w:eastAsia="nl-NL"/>
        </w:rPr>
        <w:t xml:space="preserve">Droog </w:t>
      </w:r>
      <w:r>
        <w:rPr>
          <w:lang w:val="nl-NL" w:eastAsia="nl-NL"/>
        </w:rPr>
        <w:t xml:space="preserve">én nat </w:t>
      </w:r>
      <w:r w:rsidRPr="008F6DFC">
        <w:rPr>
          <w:lang w:val="nl-NL" w:eastAsia="nl-NL"/>
        </w:rPr>
        <w:t>zeven</w:t>
      </w:r>
    </w:p>
    <w:p w14:paraId="597DE77D" w14:textId="77777777" w:rsidR="008F54CB" w:rsidRDefault="008F54CB" w:rsidP="008F54CB">
      <w:pPr>
        <w:pStyle w:val="ABOEKop5"/>
      </w:pPr>
      <w:r>
        <w:t>Strategische en praktische keuzes</w:t>
      </w:r>
    </w:p>
    <w:p w14:paraId="4E267B57" w14:textId="77777777" w:rsidR="008F54CB" w:rsidRDefault="008F54CB" w:rsidP="008F54CB">
      <w:pPr>
        <w:jc w:val="both"/>
        <w:rPr>
          <w:lang w:val="nl-NL" w:eastAsia="nl-NL"/>
        </w:rPr>
      </w:pPr>
      <w:r>
        <w:rPr>
          <w:lang w:val="nl-NL" w:eastAsia="nl-NL"/>
        </w:rPr>
        <w:t xml:space="preserve">Geen bijzonderheden. </w:t>
      </w:r>
    </w:p>
    <w:p w14:paraId="3556A15B" w14:textId="77777777" w:rsidR="008F54CB" w:rsidRDefault="008F54CB" w:rsidP="008F54CB">
      <w:pPr>
        <w:pStyle w:val="ABOEKop5"/>
      </w:pPr>
      <w:r>
        <w:t>Voorlopige interpretatie</w:t>
      </w:r>
    </w:p>
    <w:p w14:paraId="5778F759" w14:textId="52B70802" w:rsidR="008F54CB" w:rsidRDefault="008F54CB" w:rsidP="008F54CB">
      <w:pPr>
        <w:pStyle w:val="ABOE"/>
        <w:jc w:val="both"/>
        <w:rPr>
          <w:lang w:val="nl-NL" w:eastAsia="nl-NL"/>
        </w:rPr>
      </w:pPr>
      <w:r>
        <w:rPr>
          <w:lang w:val="nl-NL" w:eastAsia="nl-NL"/>
        </w:rPr>
        <w:t xml:space="preserve">Zone 11 wordt in het algemeen gekenmerkt door korte sequenties met zeer dunne zandpakketten en grind op geringe diepte (&lt;100cm-MV). De zandpakketten bevatten bovendien een grote grindbij-menging. Het is onduidelijk wat deze profielen heeft </w:t>
      </w:r>
      <w:r w:rsidR="00AE7B68">
        <w:rPr>
          <w:lang w:val="nl-NL" w:eastAsia="nl-NL"/>
        </w:rPr>
        <w:t>veroorzaakt.</w:t>
      </w:r>
    </w:p>
    <w:p w14:paraId="13CA4B4A" w14:textId="52BB226C" w:rsidR="00AE7B68" w:rsidRDefault="00AE7B68">
      <w:pPr>
        <w:spacing w:after="200" w:line="276" w:lineRule="auto"/>
        <w:rPr>
          <w:lang w:val="nl-NL" w:eastAsia="nl-NL"/>
        </w:rPr>
      </w:pPr>
      <w:r>
        <w:rPr>
          <w:lang w:val="nl-NL" w:eastAsia="nl-NL"/>
        </w:rPr>
        <w:br w:type="page"/>
      </w:r>
    </w:p>
    <w:p w14:paraId="3E86A6BF" w14:textId="2B072D95" w:rsidR="00AE7B68" w:rsidRDefault="00AE7B68" w:rsidP="00AE7B68">
      <w:pPr>
        <w:pStyle w:val="ABOEKop1NoNumber"/>
      </w:pPr>
      <w:bookmarkStart w:id="27" w:name="_Toc530750822"/>
      <w:r>
        <w:t>Dagrapport n° 13</w:t>
      </w:r>
      <w:bookmarkEnd w:id="27"/>
    </w:p>
    <w:tbl>
      <w:tblPr>
        <w:tblStyle w:val="ABOETABELSTIJL"/>
        <w:tblW w:w="0" w:type="auto"/>
        <w:tblLook w:val="0480" w:firstRow="0" w:lastRow="0" w:firstColumn="1" w:lastColumn="0" w:noHBand="0" w:noVBand="1"/>
      </w:tblPr>
      <w:tblGrid>
        <w:gridCol w:w="1696"/>
        <w:gridCol w:w="2120"/>
        <w:gridCol w:w="2088"/>
        <w:gridCol w:w="2873"/>
      </w:tblGrid>
      <w:tr w:rsidR="00B72603" w14:paraId="1EC5AD89" w14:textId="77777777" w:rsidTr="00B72603">
        <w:tc>
          <w:tcPr>
            <w:tcW w:w="1696" w:type="dxa"/>
          </w:tcPr>
          <w:p w14:paraId="4EB7D251" w14:textId="04B52DCC" w:rsidR="00B72603" w:rsidRDefault="00B72603" w:rsidP="00B72603">
            <w:pPr>
              <w:pStyle w:val="ABOE"/>
              <w:spacing w:after="0" w:line="276" w:lineRule="auto"/>
            </w:pPr>
            <w:r w:rsidRPr="00AE5C26">
              <w:rPr>
                <w:b/>
              </w:rPr>
              <w:t>Dag</w:t>
            </w:r>
          </w:p>
        </w:tc>
        <w:tc>
          <w:tcPr>
            <w:tcW w:w="2120" w:type="dxa"/>
          </w:tcPr>
          <w:p w14:paraId="7D0C3A99" w14:textId="35AA9811" w:rsidR="00B72603" w:rsidRDefault="00B72603" w:rsidP="00B72603">
            <w:pPr>
              <w:pStyle w:val="ABOE"/>
              <w:spacing w:after="0" w:line="276" w:lineRule="auto"/>
            </w:pPr>
            <w:r>
              <w:t>07/03/2018</w:t>
            </w:r>
          </w:p>
        </w:tc>
        <w:tc>
          <w:tcPr>
            <w:tcW w:w="2088" w:type="dxa"/>
          </w:tcPr>
          <w:p w14:paraId="5931033B" w14:textId="3B44097B" w:rsidR="00B72603" w:rsidRDefault="00B72603" w:rsidP="00B72603">
            <w:pPr>
              <w:pStyle w:val="ABOE"/>
              <w:spacing w:after="0" w:line="276" w:lineRule="auto"/>
            </w:pPr>
            <w:r w:rsidRPr="00C86872">
              <w:rPr>
                <w:b/>
              </w:rPr>
              <w:t>Erkend archeoloog</w:t>
            </w:r>
          </w:p>
        </w:tc>
        <w:tc>
          <w:tcPr>
            <w:tcW w:w="2873" w:type="dxa"/>
          </w:tcPr>
          <w:p w14:paraId="4855CDD1" w14:textId="3C2C8103" w:rsidR="00B72603" w:rsidRDefault="00B72603" w:rsidP="00B72603">
            <w:pPr>
              <w:pStyle w:val="ABOE"/>
              <w:spacing w:after="0" w:line="276" w:lineRule="auto"/>
            </w:pPr>
            <w:r>
              <w:t>ABO nv</w:t>
            </w:r>
          </w:p>
        </w:tc>
      </w:tr>
      <w:tr w:rsidR="00B72603" w14:paraId="574A0283" w14:textId="77777777" w:rsidTr="00B72603">
        <w:tc>
          <w:tcPr>
            <w:tcW w:w="1696" w:type="dxa"/>
          </w:tcPr>
          <w:p w14:paraId="209F15BF" w14:textId="50DD811E" w:rsidR="00B72603" w:rsidRDefault="00B72603" w:rsidP="00B72603">
            <w:pPr>
              <w:pStyle w:val="ABOE"/>
              <w:spacing w:after="0" w:line="276" w:lineRule="auto"/>
            </w:pPr>
            <w:r w:rsidRPr="00F5633B">
              <w:rPr>
                <w:b/>
              </w:rPr>
              <w:t>Weer</w:t>
            </w:r>
          </w:p>
        </w:tc>
        <w:tc>
          <w:tcPr>
            <w:tcW w:w="2120" w:type="dxa"/>
          </w:tcPr>
          <w:p w14:paraId="121203FA" w14:textId="5E784479" w:rsidR="00B72603" w:rsidRDefault="00B72603" w:rsidP="00B72603">
            <w:pPr>
              <w:pStyle w:val="ABOE"/>
              <w:spacing w:after="0" w:line="276" w:lineRule="auto"/>
            </w:pPr>
            <w:r>
              <w:t>Regen; bewolkt; 3-8°C</w:t>
            </w:r>
          </w:p>
        </w:tc>
        <w:tc>
          <w:tcPr>
            <w:tcW w:w="2088" w:type="dxa"/>
          </w:tcPr>
          <w:p w14:paraId="582F3B27"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26FD1CE3" w14:textId="77777777" w:rsidR="00B72603" w:rsidRDefault="00B72603" w:rsidP="00B72603">
            <w:pPr>
              <w:pStyle w:val="ABOE"/>
              <w:spacing w:after="0" w:line="276" w:lineRule="auto"/>
            </w:pPr>
            <w:r w:rsidRPr="0031635D">
              <w:t>OE/ERK/Archeoloog/2017/00167</w:t>
            </w:r>
          </w:p>
        </w:tc>
      </w:tr>
      <w:tr w:rsidR="00B72603" w14:paraId="71F198F1" w14:textId="77777777" w:rsidTr="00B72603">
        <w:tc>
          <w:tcPr>
            <w:tcW w:w="1696" w:type="dxa"/>
          </w:tcPr>
          <w:p w14:paraId="4D4F3175" w14:textId="77777777" w:rsidR="00B72603" w:rsidRDefault="00B72603" w:rsidP="00B72603">
            <w:pPr>
              <w:pStyle w:val="ABOE"/>
              <w:spacing w:after="0" w:line="276" w:lineRule="auto"/>
            </w:pPr>
            <w:r w:rsidRPr="00AE5C26">
              <w:rPr>
                <w:b/>
              </w:rPr>
              <w:t>Projectleider</w:t>
            </w:r>
          </w:p>
        </w:tc>
        <w:tc>
          <w:tcPr>
            <w:tcW w:w="2120" w:type="dxa"/>
          </w:tcPr>
          <w:p w14:paraId="7229357C" w14:textId="77777777" w:rsidR="00B72603" w:rsidRDefault="00B72603" w:rsidP="00B72603">
            <w:pPr>
              <w:pStyle w:val="ABOE"/>
              <w:spacing w:after="0" w:line="276" w:lineRule="auto"/>
            </w:pPr>
            <w:r>
              <w:t>Léonard, Ine</w:t>
            </w:r>
          </w:p>
        </w:tc>
        <w:tc>
          <w:tcPr>
            <w:tcW w:w="2088" w:type="dxa"/>
          </w:tcPr>
          <w:p w14:paraId="31F5CA09" w14:textId="77777777" w:rsidR="00B72603" w:rsidRDefault="00B72603" w:rsidP="00B72603">
            <w:pPr>
              <w:pStyle w:val="ABOE"/>
              <w:spacing w:after="0" w:line="276" w:lineRule="auto"/>
            </w:pPr>
            <w:r w:rsidRPr="00AE5C26">
              <w:rPr>
                <w:b/>
              </w:rPr>
              <w:t>Onderaannemers</w:t>
            </w:r>
          </w:p>
        </w:tc>
        <w:tc>
          <w:tcPr>
            <w:tcW w:w="2873" w:type="dxa"/>
          </w:tcPr>
          <w:p w14:paraId="3D549C01" w14:textId="77777777" w:rsidR="00B72603" w:rsidRDefault="00B72603" w:rsidP="00B72603">
            <w:pPr>
              <w:pStyle w:val="ABOE"/>
              <w:spacing w:after="0" w:line="276" w:lineRule="auto"/>
            </w:pPr>
            <w:r>
              <w:t>Geosonda NV</w:t>
            </w:r>
          </w:p>
        </w:tc>
      </w:tr>
    </w:tbl>
    <w:p w14:paraId="0999814C" w14:textId="1CB18292" w:rsidR="00AE7B68" w:rsidRDefault="00AE7B68" w:rsidP="00AE7B68">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E7B68" w14:paraId="7A8B0FA8"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6101FFC6" w14:textId="77777777" w:rsidR="00AE7B68" w:rsidRDefault="00AE7B68" w:rsidP="004D778C">
            <w:pPr>
              <w:pStyle w:val="ABOE"/>
              <w:spacing w:after="0" w:line="276" w:lineRule="auto"/>
            </w:pPr>
            <w:r>
              <w:t>Naam</w:t>
            </w:r>
          </w:p>
        </w:tc>
        <w:tc>
          <w:tcPr>
            <w:tcW w:w="2926" w:type="dxa"/>
          </w:tcPr>
          <w:p w14:paraId="24BE2D7E" w14:textId="77777777" w:rsidR="00AE7B68" w:rsidRDefault="00AE7B68" w:rsidP="004D778C">
            <w:pPr>
              <w:pStyle w:val="ABOE"/>
              <w:spacing w:after="0" w:line="276" w:lineRule="auto"/>
            </w:pPr>
            <w:r>
              <w:t>Voornaam</w:t>
            </w:r>
          </w:p>
        </w:tc>
        <w:tc>
          <w:tcPr>
            <w:tcW w:w="2926" w:type="dxa"/>
          </w:tcPr>
          <w:p w14:paraId="2EE3F718" w14:textId="77777777" w:rsidR="00AE7B68" w:rsidRDefault="00AE7B68" w:rsidP="004D778C">
            <w:pPr>
              <w:pStyle w:val="ABOE"/>
              <w:spacing w:after="0" w:line="276" w:lineRule="auto"/>
            </w:pPr>
            <w:r>
              <w:t>Functie</w:t>
            </w:r>
          </w:p>
        </w:tc>
      </w:tr>
      <w:tr w:rsidR="00AE7B68" w14:paraId="263FC71B" w14:textId="77777777" w:rsidTr="004D778C">
        <w:tc>
          <w:tcPr>
            <w:tcW w:w="2925" w:type="dxa"/>
          </w:tcPr>
          <w:p w14:paraId="43E4AC39" w14:textId="77777777" w:rsidR="00AE7B68" w:rsidRDefault="00AE7B68" w:rsidP="004D778C">
            <w:pPr>
              <w:pStyle w:val="ABOE"/>
              <w:spacing w:after="0" w:line="276" w:lineRule="auto"/>
            </w:pPr>
            <w:r>
              <w:t>Bruynseels</w:t>
            </w:r>
          </w:p>
        </w:tc>
        <w:tc>
          <w:tcPr>
            <w:tcW w:w="2926" w:type="dxa"/>
          </w:tcPr>
          <w:p w14:paraId="36AFDADA" w14:textId="77777777" w:rsidR="00AE7B68" w:rsidRDefault="00AE7B68" w:rsidP="004D778C">
            <w:pPr>
              <w:pStyle w:val="ABOE"/>
              <w:spacing w:after="0" w:line="276" w:lineRule="auto"/>
            </w:pPr>
            <w:r>
              <w:t>Stef</w:t>
            </w:r>
          </w:p>
        </w:tc>
        <w:tc>
          <w:tcPr>
            <w:tcW w:w="2926" w:type="dxa"/>
          </w:tcPr>
          <w:p w14:paraId="136BB65D" w14:textId="77777777" w:rsidR="00AE7B68" w:rsidRDefault="00AE7B68" w:rsidP="004D778C">
            <w:pPr>
              <w:pStyle w:val="ABOE"/>
              <w:spacing w:after="0" w:line="276" w:lineRule="auto"/>
            </w:pPr>
            <w:r w:rsidRPr="00C86872">
              <w:t>Boormeester</w:t>
            </w:r>
            <w:r>
              <w:t>/aardkundige</w:t>
            </w:r>
          </w:p>
        </w:tc>
      </w:tr>
      <w:tr w:rsidR="00AE7B68" w14:paraId="18078A0D" w14:textId="77777777" w:rsidTr="004D778C">
        <w:tc>
          <w:tcPr>
            <w:tcW w:w="2925" w:type="dxa"/>
          </w:tcPr>
          <w:p w14:paraId="77C62EEC" w14:textId="77777777" w:rsidR="00AE7B68" w:rsidRPr="00C86872" w:rsidRDefault="00AE7B68" w:rsidP="004D778C">
            <w:pPr>
              <w:pStyle w:val="ABOE"/>
              <w:spacing w:after="0" w:line="276" w:lineRule="auto"/>
            </w:pPr>
            <w:r>
              <w:t>Boons</w:t>
            </w:r>
          </w:p>
        </w:tc>
        <w:tc>
          <w:tcPr>
            <w:tcW w:w="2926" w:type="dxa"/>
          </w:tcPr>
          <w:p w14:paraId="090304F4" w14:textId="77777777" w:rsidR="00AE7B68" w:rsidRPr="00C86872" w:rsidRDefault="00AE7B68" w:rsidP="004D778C">
            <w:pPr>
              <w:pStyle w:val="ABOE"/>
              <w:spacing w:after="0" w:line="276" w:lineRule="auto"/>
            </w:pPr>
            <w:r>
              <w:t>Jonas</w:t>
            </w:r>
          </w:p>
        </w:tc>
        <w:tc>
          <w:tcPr>
            <w:tcW w:w="2926" w:type="dxa"/>
          </w:tcPr>
          <w:p w14:paraId="53E1C9CC" w14:textId="77777777" w:rsidR="00AE7B68" w:rsidRPr="00C86872" w:rsidRDefault="00AE7B68" w:rsidP="004D778C">
            <w:pPr>
              <w:pStyle w:val="ABOE"/>
              <w:spacing w:after="0" w:line="276" w:lineRule="auto"/>
            </w:pPr>
            <w:r w:rsidRPr="00C86872">
              <w:t>Boormeester</w:t>
            </w:r>
            <w:r>
              <w:t>/aardkundige</w:t>
            </w:r>
          </w:p>
        </w:tc>
      </w:tr>
      <w:tr w:rsidR="00AE7B68" w14:paraId="49331EB3" w14:textId="77777777" w:rsidTr="004D778C">
        <w:tc>
          <w:tcPr>
            <w:tcW w:w="2925" w:type="dxa"/>
          </w:tcPr>
          <w:p w14:paraId="7447E09F" w14:textId="512CF1B4" w:rsidR="00AE7B68" w:rsidRPr="00C86872" w:rsidRDefault="008F38E1" w:rsidP="004D778C">
            <w:pPr>
              <w:pStyle w:val="ABOE"/>
              <w:spacing w:after="0" w:line="276" w:lineRule="auto"/>
            </w:pPr>
            <w:r>
              <w:t>De Bie</w:t>
            </w:r>
          </w:p>
        </w:tc>
        <w:tc>
          <w:tcPr>
            <w:tcW w:w="2926" w:type="dxa"/>
          </w:tcPr>
          <w:p w14:paraId="0481340B" w14:textId="1C1DFD36" w:rsidR="00AE7B68" w:rsidRPr="00C86872" w:rsidRDefault="008F38E1" w:rsidP="004D778C">
            <w:pPr>
              <w:pStyle w:val="ABOE"/>
              <w:spacing w:after="0" w:line="276" w:lineRule="auto"/>
            </w:pPr>
            <w:r>
              <w:t>Steven</w:t>
            </w:r>
          </w:p>
        </w:tc>
        <w:tc>
          <w:tcPr>
            <w:tcW w:w="2926" w:type="dxa"/>
          </w:tcPr>
          <w:p w14:paraId="6BB63C45" w14:textId="77777777" w:rsidR="00AE7B68" w:rsidRDefault="00AE7B68" w:rsidP="004D778C">
            <w:pPr>
              <w:pStyle w:val="ABOE"/>
              <w:spacing w:after="0" w:line="276" w:lineRule="auto"/>
            </w:pPr>
            <w:r w:rsidRPr="00C86872">
              <w:t>Boormeester</w:t>
            </w:r>
            <w:r>
              <w:t>/aardkundige</w:t>
            </w:r>
          </w:p>
        </w:tc>
      </w:tr>
      <w:tr w:rsidR="00AE7B68" w14:paraId="6BAA2C00" w14:textId="77777777" w:rsidTr="004D778C">
        <w:tc>
          <w:tcPr>
            <w:tcW w:w="2925" w:type="dxa"/>
          </w:tcPr>
          <w:p w14:paraId="492D87C7" w14:textId="77777777" w:rsidR="00AE7B68" w:rsidRPr="00C86872" w:rsidRDefault="00AE7B68" w:rsidP="004D778C">
            <w:pPr>
              <w:pStyle w:val="ABOE"/>
              <w:spacing w:after="0" w:line="276" w:lineRule="auto"/>
            </w:pPr>
            <w:r>
              <w:t>Léonard</w:t>
            </w:r>
          </w:p>
        </w:tc>
        <w:tc>
          <w:tcPr>
            <w:tcW w:w="2926" w:type="dxa"/>
          </w:tcPr>
          <w:p w14:paraId="72BEB375" w14:textId="77777777" w:rsidR="00AE7B68" w:rsidRPr="00C86872" w:rsidRDefault="00AE7B68" w:rsidP="004D778C">
            <w:pPr>
              <w:pStyle w:val="ABOE"/>
              <w:spacing w:after="0" w:line="276" w:lineRule="auto"/>
            </w:pPr>
            <w:r>
              <w:t>Ine</w:t>
            </w:r>
          </w:p>
        </w:tc>
        <w:tc>
          <w:tcPr>
            <w:tcW w:w="2926" w:type="dxa"/>
          </w:tcPr>
          <w:p w14:paraId="18F78B5D" w14:textId="053CD59B" w:rsidR="00AE7B68" w:rsidRDefault="006242B2" w:rsidP="004D778C">
            <w:pPr>
              <w:pStyle w:val="ABOE"/>
              <w:spacing w:after="0" w:line="276" w:lineRule="auto"/>
            </w:pPr>
            <w:r>
              <w:t>Archeoloog-veldwerkleider-materiaalexpert (steentijd)</w:t>
            </w:r>
          </w:p>
        </w:tc>
      </w:tr>
    </w:tbl>
    <w:p w14:paraId="0B5C6D5A" w14:textId="77777777" w:rsidR="00AE7B68" w:rsidRDefault="00AE7B68" w:rsidP="00AE7B68">
      <w:pPr>
        <w:pStyle w:val="ABOEKop5"/>
      </w:pPr>
      <w:r>
        <w:t>Activiteiten</w:t>
      </w:r>
    </w:p>
    <w:p w14:paraId="73DBD109" w14:textId="77777777" w:rsidR="00AE7B68" w:rsidRDefault="00AE7B68" w:rsidP="00AE7B68">
      <w:pPr>
        <w:pStyle w:val="ListParagraph"/>
        <w:numPr>
          <w:ilvl w:val="0"/>
          <w:numId w:val="45"/>
        </w:numPr>
        <w:rPr>
          <w:lang w:val="nl-NL" w:eastAsia="nl-NL"/>
        </w:rPr>
      </w:pPr>
      <w:r w:rsidRPr="008F6DFC">
        <w:rPr>
          <w:lang w:val="nl-NL" w:eastAsia="nl-NL"/>
        </w:rPr>
        <w:t xml:space="preserve">Boren in het </w:t>
      </w:r>
      <w:r>
        <w:rPr>
          <w:lang w:val="nl-NL" w:eastAsia="nl-NL"/>
        </w:rPr>
        <w:t>noordelijke</w:t>
      </w:r>
      <w:r w:rsidRPr="008F6DFC">
        <w:rPr>
          <w:lang w:val="nl-NL" w:eastAsia="nl-NL"/>
        </w:rPr>
        <w:t xml:space="preserve"> deel van zone </w:t>
      </w:r>
      <w:r>
        <w:rPr>
          <w:lang w:val="nl-NL" w:eastAsia="nl-NL"/>
        </w:rPr>
        <w:t>11</w:t>
      </w:r>
    </w:p>
    <w:p w14:paraId="52EF4114" w14:textId="77777777" w:rsidR="00AE7B68" w:rsidRPr="008F6DFC" w:rsidRDefault="00AE7B68" w:rsidP="00AE7B68">
      <w:pPr>
        <w:pStyle w:val="ListParagraph"/>
        <w:numPr>
          <w:ilvl w:val="0"/>
          <w:numId w:val="45"/>
        </w:numPr>
        <w:rPr>
          <w:lang w:val="nl-NL" w:eastAsia="nl-NL"/>
        </w:rPr>
      </w:pPr>
      <w:r w:rsidRPr="008F6DFC">
        <w:rPr>
          <w:lang w:val="nl-NL" w:eastAsia="nl-NL"/>
        </w:rPr>
        <w:t>Sorteren en assessment zeefresidu’s</w:t>
      </w:r>
    </w:p>
    <w:p w14:paraId="3FA06B04" w14:textId="1D6B8CB2" w:rsidR="00AE7B68" w:rsidRPr="008F6DFC" w:rsidRDefault="00AE7B68" w:rsidP="00AE7B68">
      <w:pPr>
        <w:pStyle w:val="ListParagraph"/>
        <w:numPr>
          <w:ilvl w:val="0"/>
          <w:numId w:val="45"/>
        </w:numPr>
        <w:rPr>
          <w:lang w:val="nl-NL" w:eastAsia="nl-NL"/>
        </w:rPr>
      </w:pPr>
      <w:r>
        <w:rPr>
          <w:lang w:val="nl-NL" w:eastAsia="nl-NL"/>
        </w:rPr>
        <w:t xml:space="preserve">Nat </w:t>
      </w:r>
      <w:r w:rsidRPr="008F6DFC">
        <w:rPr>
          <w:lang w:val="nl-NL" w:eastAsia="nl-NL"/>
        </w:rPr>
        <w:t>zeven</w:t>
      </w:r>
    </w:p>
    <w:p w14:paraId="08364EA0" w14:textId="77777777" w:rsidR="00AE7B68" w:rsidRDefault="00AE7B68" w:rsidP="00AE7B68">
      <w:pPr>
        <w:pStyle w:val="ABOEKop5"/>
      </w:pPr>
      <w:r>
        <w:t>Strategische en praktische keuzes</w:t>
      </w:r>
    </w:p>
    <w:p w14:paraId="2672FF42" w14:textId="77777777" w:rsidR="00AE7B68" w:rsidRDefault="00AE7B68" w:rsidP="00AE7B68">
      <w:pPr>
        <w:jc w:val="both"/>
        <w:rPr>
          <w:lang w:val="nl-NL" w:eastAsia="nl-NL"/>
        </w:rPr>
      </w:pPr>
      <w:r>
        <w:rPr>
          <w:lang w:val="nl-NL" w:eastAsia="nl-NL"/>
        </w:rPr>
        <w:t xml:space="preserve">Geen bijzonderheden. </w:t>
      </w:r>
    </w:p>
    <w:p w14:paraId="24B7441F" w14:textId="77777777" w:rsidR="00AE7B68" w:rsidRDefault="00AE7B68" w:rsidP="00AE7B68">
      <w:pPr>
        <w:pStyle w:val="ABOEKop5"/>
      </w:pPr>
      <w:r>
        <w:t>Voorlopige interpretatie</w:t>
      </w:r>
    </w:p>
    <w:p w14:paraId="25BD1522" w14:textId="1C3E79A6" w:rsidR="00AE7B68" w:rsidRDefault="00AE7B68" w:rsidP="00AE7B68">
      <w:pPr>
        <w:pStyle w:val="ABOE"/>
        <w:jc w:val="both"/>
        <w:rPr>
          <w:lang w:val="nl-NL" w:eastAsia="nl-NL"/>
        </w:rPr>
      </w:pPr>
      <w:r>
        <w:rPr>
          <w:lang w:val="nl-NL" w:eastAsia="nl-NL"/>
        </w:rPr>
        <w:t>Veel grindbijmenging in de stalen van zone 10 en 11 reeds vanaf de A-horizont. Veel pseudo-artefacten. Oorzaak?</w:t>
      </w:r>
    </w:p>
    <w:p w14:paraId="70246013" w14:textId="61E071D9" w:rsidR="00AE7B68" w:rsidRDefault="00AE7B68">
      <w:pPr>
        <w:spacing w:after="200" w:line="276" w:lineRule="auto"/>
        <w:rPr>
          <w:lang w:val="nl-NL" w:eastAsia="nl-NL"/>
        </w:rPr>
      </w:pPr>
      <w:r>
        <w:rPr>
          <w:lang w:val="nl-NL" w:eastAsia="nl-NL"/>
        </w:rPr>
        <w:br w:type="page"/>
      </w:r>
    </w:p>
    <w:p w14:paraId="11FC3A01" w14:textId="55CF84A2" w:rsidR="00AE7B68" w:rsidRDefault="00AE7B68" w:rsidP="00AE7B68">
      <w:pPr>
        <w:pStyle w:val="ABOEKop1NoNumber"/>
      </w:pPr>
      <w:bookmarkStart w:id="28" w:name="_Toc530750823"/>
      <w:r>
        <w:t>Dagrapport n° 14</w:t>
      </w:r>
      <w:bookmarkEnd w:id="28"/>
    </w:p>
    <w:tbl>
      <w:tblPr>
        <w:tblStyle w:val="ABOETABELSTIJL"/>
        <w:tblW w:w="0" w:type="auto"/>
        <w:tblLook w:val="0480" w:firstRow="0" w:lastRow="0" w:firstColumn="1" w:lastColumn="0" w:noHBand="0" w:noVBand="1"/>
      </w:tblPr>
      <w:tblGrid>
        <w:gridCol w:w="1413"/>
        <w:gridCol w:w="2403"/>
        <w:gridCol w:w="2088"/>
        <w:gridCol w:w="2873"/>
      </w:tblGrid>
      <w:tr w:rsidR="00B72603" w14:paraId="260BA884" w14:textId="77777777" w:rsidTr="00B72603">
        <w:tc>
          <w:tcPr>
            <w:tcW w:w="1413" w:type="dxa"/>
          </w:tcPr>
          <w:p w14:paraId="1449F954" w14:textId="2A1B95B1" w:rsidR="00B72603" w:rsidRDefault="00B72603" w:rsidP="00B72603">
            <w:pPr>
              <w:pStyle w:val="ABOE"/>
              <w:spacing w:after="0" w:line="276" w:lineRule="auto"/>
            </w:pPr>
            <w:r w:rsidRPr="00AE5C26">
              <w:rPr>
                <w:b/>
              </w:rPr>
              <w:t>Dag</w:t>
            </w:r>
          </w:p>
        </w:tc>
        <w:tc>
          <w:tcPr>
            <w:tcW w:w="2403" w:type="dxa"/>
          </w:tcPr>
          <w:p w14:paraId="74EED17F" w14:textId="7F4A603E" w:rsidR="00B72603" w:rsidRDefault="00B72603" w:rsidP="00B72603">
            <w:pPr>
              <w:pStyle w:val="ABOE"/>
              <w:spacing w:after="0" w:line="276" w:lineRule="auto"/>
            </w:pPr>
            <w:r>
              <w:t>08/03/2018</w:t>
            </w:r>
          </w:p>
        </w:tc>
        <w:tc>
          <w:tcPr>
            <w:tcW w:w="2088" w:type="dxa"/>
          </w:tcPr>
          <w:p w14:paraId="08E7E801" w14:textId="27513B43" w:rsidR="00B72603" w:rsidRDefault="00B72603" w:rsidP="00B72603">
            <w:pPr>
              <w:pStyle w:val="ABOE"/>
              <w:spacing w:after="0" w:line="276" w:lineRule="auto"/>
            </w:pPr>
            <w:r w:rsidRPr="00C86872">
              <w:rPr>
                <w:b/>
              </w:rPr>
              <w:t>Erkend archeoloog</w:t>
            </w:r>
          </w:p>
        </w:tc>
        <w:tc>
          <w:tcPr>
            <w:tcW w:w="2873" w:type="dxa"/>
          </w:tcPr>
          <w:p w14:paraId="43BC335F" w14:textId="725B51AD" w:rsidR="00B72603" w:rsidRDefault="00B72603" w:rsidP="00B72603">
            <w:pPr>
              <w:pStyle w:val="ABOE"/>
              <w:spacing w:after="0" w:line="276" w:lineRule="auto"/>
            </w:pPr>
            <w:r>
              <w:t>ABO nv</w:t>
            </w:r>
          </w:p>
        </w:tc>
      </w:tr>
      <w:tr w:rsidR="00B72603" w14:paraId="0E5BAA63" w14:textId="77777777" w:rsidTr="00B72603">
        <w:tc>
          <w:tcPr>
            <w:tcW w:w="1413" w:type="dxa"/>
          </w:tcPr>
          <w:p w14:paraId="284CA419" w14:textId="2C502EF7" w:rsidR="00B72603" w:rsidRDefault="00B72603" w:rsidP="00B72603">
            <w:pPr>
              <w:pStyle w:val="ABOE"/>
              <w:spacing w:after="0" w:line="276" w:lineRule="auto"/>
            </w:pPr>
            <w:r w:rsidRPr="00F5633B">
              <w:rPr>
                <w:b/>
              </w:rPr>
              <w:t>Weer</w:t>
            </w:r>
          </w:p>
        </w:tc>
        <w:tc>
          <w:tcPr>
            <w:tcW w:w="2403" w:type="dxa"/>
          </w:tcPr>
          <w:p w14:paraId="1F402C40" w14:textId="1B268BEE" w:rsidR="00B72603" w:rsidRDefault="00B72603" w:rsidP="00B72603">
            <w:pPr>
              <w:pStyle w:val="ABOE"/>
              <w:spacing w:after="0" w:line="276" w:lineRule="auto"/>
            </w:pPr>
            <w:r>
              <w:t xml:space="preserve">Regen; bewolkt; 3-5°C </w:t>
            </w:r>
          </w:p>
        </w:tc>
        <w:tc>
          <w:tcPr>
            <w:tcW w:w="2088" w:type="dxa"/>
          </w:tcPr>
          <w:p w14:paraId="7BEE4C91"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7FFC5527" w14:textId="77777777" w:rsidR="00B72603" w:rsidRDefault="00B72603" w:rsidP="00B72603">
            <w:pPr>
              <w:pStyle w:val="ABOE"/>
              <w:spacing w:after="0" w:line="276" w:lineRule="auto"/>
            </w:pPr>
            <w:r w:rsidRPr="0031635D">
              <w:t>OE/ERK/Archeoloog/2017/00167</w:t>
            </w:r>
          </w:p>
        </w:tc>
      </w:tr>
      <w:tr w:rsidR="00B72603" w14:paraId="7543BBD0" w14:textId="77777777" w:rsidTr="00B72603">
        <w:tc>
          <w:tcPr>
            <w:tcW w:w="1413" w:type="dxa"/>
          </w:tcPr>
          <w:p w14:paraId="6DA45D1F" w14:textId="77777777" w:rsidR="00B72603" w:rsidRDefault="00B72603" w:rsidP="00B72603">
            <w:pPr>
              <w:pStyle w:val="ABOE"/>
              <w:spacing w:after="0" w:line="276" w:lineRule="auto"/>
            </w:pPr>
            <w:r w:rsidRPr="00AE5C26">
              <w:rPr>
                <w:b/>
              </w:rPr>
              <w:t>Projectleider</w:t>
            </w:r>
          </w:p>
        </w:tc>
        <w:tc>
          <w:tcPr>
            <w:tcW w:w="2403" w:type="dxa"/>
          </w:tcPr>
          <w:p w14:paraId="55956133" w14:textId="77777777" w:rsidR="00B72603" w:rsidRDefault="00B72603" w:rsidP="00B72603">
            <w:pPr>
              <w:pStyle w:val="ABOE"/>
              <w:spacing w:after="0" w:line="276" w:lineRule="auto"/>
            </w:pPr>
            <w:r>
              <w:t>Léonard, Ine</w:t>
            </w:r>
          </w:p>
        </w:tc>
        <w:tc>
          <w:tcPr>
            <w:tcW w:w="2088" w:type="dxa"/>
          </w:tcPr>
          <w:p w14:paraId="5EBED3F1" w14:textId="77777777" w:rsidR="00B72603" w:rsidRDefault="00B72603" w:rsidP="00B72603">
            <w:pPr>
              <w:pStyle w:val="ABOE"/>
              <w:spacing w:after="0" w:line="276" w:lineRule="auto"/>
            </w:pPr>
            <w:r w:rsidRPr="00AE5C26">
              <w:rPr>
                <w:b/>
              </w:rPr>
              <w:t>Onderaannemers</w:t>
            </w:r>
          </w:p>
        </w:tc>
        <w:tc>
          <w:tcPr>
            <w:tcW w:w="2873" w:type="dxa"/>
          </w:tcPr>
          <w:p w14:paraId="59D5AC66" w14:textId="77777777" w:rsidR="00B72603" w:rsidRDefault="00B72603" w:rsidP="00B72603">
            <w:pPr>
              <w:pStyle w:val="ABOE"/>
              <w:spacing w:after="0" w:line="276" w:lineRule="auto"/>
            </w:pPr>
            <w:r>
              <w:t>Geosonda NV</w:t>
            </w:r>
          </w:p>
        </w:tc>
      </w:tr>
    </w:tbl>
    <w:p w14:paraId="2ECA583B" w14:textId="77777777" w:rsidR="00AE7B68" w:rsidRDefault="00AE7B68" w:rsidP="00AE7B68">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E7B68" w14:paraId="4B970A22"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23A79D83" w14:textId="77777777" w:rsidR="00AE7B68" w:rsidRDefault="00AE7B68" w:rsidP="004D778C">
            <w:pPr>
              <w:pStyle w:val="ABOE"/>
              <w:spacing w:after="0" w:line="276" w:lineRule="auto"/>
            </w:pPr>
            <w:r>
              <w:t>Naam</w:t>
            </w:r>
          </w:p>
        </w:tc>
        <w:tc>
          <w:tcPr>
            <w:tcW w:w="2926" w:type="dxa"/>
          </w:tcPr>
          <w:p w14:paraId="70526867" w14:textId="77777777" w:rsidR="00AE7B68" w:rsidRDefault="00AE7B68" w:rsidP="004D778C">
            <w:pPr>
              <w:pStyle w:val="ABOE"/>
              <w:spacing w:after="0" w:line="276" w:lineRule="auto"/>
            </w:pPr>
            <w:r>
              <w:t>Voornaam</w:t>
            </w:r>
          </w:p>
        </w:tc>
        <w:tc>
          <w:tcPr>
            <w:tcW w:w="2926" w:type="dxa"/>
          </w:tcPr>
          <w:p w14:paraId="247C3201" w14:textId="77777777" w:rsidR="00AE7B68" w:rsidRDefault="00AE7B68" w:rsidP="004D778C">
            <w:pPr>
              <w:pStyle w:val="ABOE"/>
              <w:spacing w:after="0" w:line="276" w:lineRule="auto"/>
            </w:pPr>
            <w:r>
              <w:t>Functie</w:t>
            </w:r>
          </w:p>
        </w:tc>
      </w:tr>
      <w:tr w:rsidR="00AE7B68" w14:paraId="54537D2A" w14:textId="77777777" w:rsidTr="004D778C">
        <w:tc>
          <w:tcPr>
            <w:tcW w:w="2925" w:type="dxa"/>
          </w:tcPr>
          <w:p w14:paraId="7C6C95E9" w14:textId="77777777" w:rsidR="00AE7B68" w:rsidRDefault="00AE7B68" w:rsidP="004D778C">
            <w:pPr>
              <w:pStyle w:val="ABOE"/>
              <w:spacing w:after="0" w:line="276" w:lineRule="auto"/>
            </w:pPr>
            <w:r>
              <w:t>Bruynseels</w:t>
            </w:r>
          </w:p>
        </w:tc>
        <w:tc>
          <w:tcPr>
            <w:tcW w:w="2926" w:type="dxa"/>
          </w:tcPr>
          <w:p w14:paraId="6CC00A7F" w14:textId="77777777" w:rsidR="00AE7B68" w:rsidRDefault="00AE7B68" w:rsidP="004D778C">
            <w:pPr>
              <w:pStyle w:val="ABOE"/>
              <w:spacing w:after="0" w:line="276" w:lineRule="auto"/>
            </w:pPr>
            <w:r>
              <w:t>Stef</w:t>
            </w:r>
          </w:p>
        </w:tc>
        <w:tc>
          <w:tcPr>
            <w:tcW w:w="2926" w:type="dxa"/>
          </w:tcPr>
          <w:p w14:paraId="1E5F97E9" w14:textId="77777777" w:rsidR="00AE7B68" w:rsidRDefault="00AE7B68" w:rsidP="004D778C">
            <w:pPr>
              <w:pStyle w:val="ABOE"/>
              <w:spacing w:after="0" w:line="276" w:lineRule="auto"/>
            </w:pPr>
            <w:r w:rsidRPr="00C86872">
              <w:t>Boormeester</w:t>
            </w:r>
            <w:r>
              <w:t>/aardkundige</w:t>
            </w:r>
          </w:p>
        </w:tc>
      </w:tr>
      <w:tr w:rsidR="00AE7B68" w14:paraId="0F8317EF" w14:textId="77777777" w:rsidTr="004D778C">
        <w:tc>
          <w:tcPr>
            <w:tcW w:w="2925" w:type="dxa"/>
          </w:tcPr>
          <w:p w14:paraId="21F5A4F4" w14:textId="77777777" w:rsidR="00AE7B68" w:rsidRPr="00C86872" w:rsidRDefault="00AE7B68" w:rsidP="004D778C">
            <w:pPr>
              <w:pStyle w:val="ABOE"/>
              <w:spacing w:after="0" w:line="276" w:lineRule="auto"/>
            </w:pPr>
            <w:r>
              <w:t>Boons</w:t>
            </w:r>
          </w:p>
        </w:tc>
        <w:tc>
          <w:tcPr>
            <w:tcW w:w="2926" w:type="dxa"/>
          </w:tcPr>
          <w:p w14:paraId="67C5DF4F" w14:textId="77777777" w:rsidR="00AE7B68" w:rsidRPr="00C86872" w:rsidRDefault="00AE7B68" w:rsidP="004D778C">
            <w:pPr>
              <w:pStyle w:val="ABOE"/>
              <w:spacing w:after="0" w:line="276" w:lineRule="auto"/>
            </w:pPr>
            <w:r>
              <w:t>Jonas</w:t>
            </w:r>
          </w:p>
        </w:tc>
        <w:tc>
          <w:tcPr>
            <w:tcW w:w="2926" w:type="dxa"/>
          </w:tcPr>
          <w:p w14:paraId="2D14BC28" w14:textId="77777777" w:rsidR="00AE7B68" w:rsidRPr="00C86872" w:rsidRDefault="00AE7B68" w:rsidP="004D778C">
            <w:pPr>
              <w:pStyle w:val="ABOE"/>
              <w:spacing w:after="0" w:line="276" w:lineRule="auto"/>
            </w:pPr>
            <w:r w:rsidRPr="00C86872">
              <w:t>Boormeester</w:t>
            </w:r>
            <w:r>
              <w:t>/aardkundige</w:t>
            </w:r>
          </w:p>
        </w:tc>
      </w:tr>
      <w:tr w:rsidR="00AE7B68" w14:paraId="651B9200" w14:textId="77777777" w:rsidTr="004D778C">
        <w:tc>
          <w:tcPr>
            <w:tcW w:w="2925" w:type="dxa"/>
          </w:tcPr>
          <w:p w14:paraId="3339F7A7" w14:textId="5D18CC4C" w:rsidR="00AE7B68" w:rsidRPr="00C86872" w:rsidRDefault="008F38E1" w:rsidP="004D778C">
            <w:pPr>
              <w:pStyle w:val="ABOE"/>
              <w:spacing w:after="0" w:line="276" w:lineRule="auto"/>
            </w:pPr>
            <w:r>
              <w:t>De Bie</w:t>
            </w:r>
          </w:p>
        </w:tc>
        <w:tc>
          <w:tcPr>
            <w:tcW w:w="2926" w:type="dxa"/>
          </w:tcPr>
          <w:p w14:paraId="51DE949D" w14:textId="2A897A5C" w:rsidR="00AE7B68" w:rsidRPr="00C86872" w:rsidRDefault="008F38E1" w:rsidP="004D778C">
            <w:pPr>
              <w:pStyle w:val="ABOE"/>
              <w:spacing w:after="0" w:line="276" w:lineRule="auto"/>
            </w:pPr>
            <w:r>
              <w:t>Steven</w:t>
            </w:r>
          </w:p>
        </w:tc>
        <w:tc>
          <w:tcPr>
            <w:tcW w:w="2926" w:type="dxa"/>
          </w:tcPr>
          <w:p w14:paraId="62F827CB" w14:textId="77777777" w:rsidR="00AE7B68" w:rsidRDefault="00AE7B68" w:rsidP="004D778C">
            <w:pPr>
              <w:pStyle w:val="ABOE"/>
              <w:spacing w:after="0" w:line="276" w:lineRule="auto"/>
            </w:pPr>
            <w:r w:rsidRPr="00C86872">
              <w:t>Boormeester</w:t>
            </w:r>
            <w:r>
              <w:t>/aardkundige</w:t>
            </w:r>
          </w:p>
        </w:tc>
      </w:tr>
      <w:tr w:rsidR="00AE7B68" w14:paraId="3001A99A" w14:textId="77777777" w:rsidTr="004D778C">
        <w:tc>
          <w:tcPr>
            <w:tcW w:w="2925" w:type="dxa"/>
          </w:tcPr>
          <w:p w14:paraId="6DBD027B" w14:textId="77777777" w:rsidR="00AE7B68" w:rsidRPr="00C86872" w:rsidRDefault="00AE7B68" w:rsidP="004D778C">
            <w:pPr>
              <w:pStyle w:val="ABOE"/>
              <w:spacing w:after="0" w:line="276" w:lineRule="auto"/>
            </w:pPr>
            <w:r>
              <w:t>Léonard</w:t>
            </w:r>
          </w:p>
        </w:tc>
        <w:tc>
          <w:tcPr>
            <w:tcW w:w="2926" w:type="dxa"/>
          </w:tcPr>
          <w:p w14:paraId="07152BE3" w14:textId="77777777" w:rsidR="00AE7B68" w:rsidRPr="00C86872" w:rsidRDefault="00AE7B68" w:rsidP="004D778C">
            <w:pPr>
              <w:pStyle w:val="ABOE"/>
              <w:spacing w:after="0" w:line="276" w:lineRule="auto"/>
            </w:pPr>
            <w:r>
              <w:t>Ine</w:t>
            </w:r>
          </w:p>
        </w:tc>
        <w:tc>
          <w:tcPr>
            <w:tcW w:w="2926" w:type="dxa"/>
          </w:tcPr>
          <w:p w14:paraId="5241590A" w14:textId="3CA3EF9E" w:rsidR="00AE7B68" w:rsidRDefault="006242B2" w:rsidP="004D778C">
            <w:pPr>
              <w:pStyle w:val="ABOE"/>
              <w:spacing w:after="0" w:line="276" w:lineRule="auto"/>
            </w:pPr>
            <w:r>
              <w:t>Archeoloog-veldwerkleider-materiaalexpert (steentijd)</w:t>
            </w:r>
          </w:p>
        </w:tc>
      </w:tr>
    </w:tbl>
    <w:p w14:paraId="4EAC72DB" w14:textId="77777777" w:rsidR="00AE7B68" w:rsidRDefault="00AE7B68" w:rsidP="00AE7B68">
      <w:pPr>
        <w:pStyle w:val="ABOEKop5"/>
      </w:pPr>
      <w:r>
        <w:t>Activiteiten</w:t>
      </w:r>
    </w:p>
    <w:p w14:paraId="48BF1C11" w14:textId="4CA5A20B" w:rsidR="00AE7B68" w:rsidRDefault="00AE7B68" w:rsidP="00AE7B68">
      <w:pPr>
        <w:pStyle w:val="ListParagraph"/>
        <w:numPr>
          <w:ilvl w:val="0"/>
          <w:numId w:val="45"/>
        </w:numPr>
        <w:rPr>
          <w:lang w:val="nl-NL" w:eastAsia="nl-NL"/>
        </w:rPr>
      </w:pPr>
      <w:r w:rsidRPr="008F6DFC">
        <w:rPr>
          <w:lang w:val="nl-NL" w:eastAsia="nl-NL"/>
        </w:rPr>
        <w:t xml:space="preserve">Boren in het </w:t>
      </w:r>
      <w:r>
        <w:rPr>
          <w:lang w:val="nl-NL" w:eastAsia="nl-NL"/>
        </w:rPr>
        <w:t>zuidoostelijke</w:t>
      </w:r>
      <w:r w:rsidRPr="008F6DFC">
        <w:rPr>
          <w:lang w:val="nl-NL" w:eastAsia="nl-NL"/>
        </w:rPr>
        <w:t xml:space="preserve"> deel van zone </w:t>
      </w:r>
      <w:r>
        <w:rPr>
          <w:lang w:val="nl-NL" w:eastAsia="nl-NL"/>
        </w:rPr>
        <w:t>6</w:t>
      </w:r>
    </w:p>
    <w:p w14:paraId="66A49037" w14:textId="77777777" w:rsidR="00AE7B68" w:rsidRPr="008F6DFC" w:rsidRDefault="00AE7B68" w:rsidP="00AE7B68">
      <w:pPr>
        <w:pStyle w:val="ListParagraph"/>
        <w:numPr>
          <w:ilvl w:val="0"/>
          <w:numId w:val="45"/>
        </w:numPr>
        <w:rPr>
          <w:lang w:val="nl-NL" w:eastAsia="nl-NL"/>
        </w:rPr>
      </w:pPr>
      <w:r w:rsidRPr="008F6DFC">
        <w:rPr>
          <w:lang w:val="nl-NL" w:eastAsia="nl-NL"/>
        </w:rPr>
        <w:t>Sorteren en assessment zeefresidu’s</w:t>
      </w:r>
    </w:p>
    <w:p w14:paraId="523D783A" w14:textId="6A6E2559" w:rsidR="00AE7B68" w:rsidRPr="008F6DFC" w:rsidRDefault="00AE7B68" w:rsidP="00AE7B68">
      <w:pPr>
        <w:pStyle w:val="ListParagraph"/>
        <w:numPr>
          <w:ilvl w:val="0"/>
          <w:numId w:val="45"/>
        </w:numPr>
        <w:rPr>
          <w:lang w:val="nl-NL" w:eastAsia="nl-NL"/>
        </w:rPr>
      </w:pPr>
      <w:r>
        <w:rPr>
          <w:lang w:val="nl-NL" w:eastAsia="nl-NL"/>
        </w:rPr>
        <w:t xml:space="preserve">Nat </w:t>
      </w:r>
      <w:r w:rsidRPr="008F6DFC">
        <w:rPr>
          <w:lang w:val="nl-NL" w:eastAsia="nl-NL"/>
        </w:rPr>
        <w:t>zeven</w:t>
      </w:r>
    </w:p>
    <w:p w14:paraId="1B3A38A4" w14:textId="77777777" w:rsidR="00AE7B68" w:rsidRDefault="00AE7B68" w:rsidP="00AE7B68">
      <w:pPr>
        <w:pStyle w:val="ABOEKop5"/>
      </w:pPr>
      <w:r>
        <w:t>Strategische en praktische keuzes</w:t>
      </w:r>
    </w:p>
    <w:p w14:paraId="239BB0D0" w14:textId="77777777" w:rsidR="00AE7B68" w:rsidRDefault="00AE7B68" w:rsidP="00AE7B68">
      <w:pPr>
        <w:jc w:val="both"/>
        <w:rPr>
          <w:lang w:val="nl-NL" w:eastAsia="nl-NL"/>
        </w:rPr>
      </w:pPr>
      <w:r>
        <w:rPr>
          <w:lang w:val="nl-NL" w:eastAsia="nl-NL"/>
        </w:rPr>
        <w:t xml:space="preserve">Geen bijzonderheden. </w:t>
      </w:r>
    </w:p>
    <w:p w14:paraId="26DAEF1C" w14:textId="77777777" w:rsidR="00AE7B68" w:rsidRDefault="00AE7B68" w:rsidP="00AE7B68">
      <w:pPr>
        <w:pStyle w:val="ABOEKop5"/>
      </w:pPr>
      <w:r>
        <w:t>Voorlopige interpretatie</w:t>
      </w:r>
    </w:p>
    <w:p w14:paraId="426642E4" w14:textId="52053841" w:rsidR="00AE7B68" w:rsidRDefault="00AE7B68" w:rsidP="00AE7B68">
      <w:pPr>
        <w:pStyle w:val="ABOE"/>
        <w:jc w:val="both"/>
        <w:rPr>
          <w:lang w:val="nl-NL" w:eastAsia="nl-NL"/>
        </w:rPr>
      </w:pPr>
      <w:r>
        <w:rPr>
          <w:lang w:val="nl-NL" w:eastAsia="nl-NL"/>
        </w:rPr>
        <w:t>In het zuidelijke deel van zone 6 worden wederom vrij korte sequenties geregistreerd in de lager gelegen delen van het landschap en meer uitgebreide profielen op de hoger gelegen delen – dit zijn de landduinruggen.</w:t>
      </w:r>
    </w:p>
    <w:p w14:paraId="7E56BDA6" w14:textId="77777777" w:rsidR="00AE7B68" w:rsidRDefault="00AE7B68">
      <w:pPr>
        <w:spacing w:after="200" w:line="276" w:lineRule="auto"/>
        <w:rPr>
          <w:lang w:val="nl-NL" w:eastAsia="nl-NL"/>
        </w:rPr>
      </w:pPr>
      <w:r>
        <w:rPr>
          <w:lang w:val="nl-NL" w:eastAsia="nl-NL"/>
        </w:rPr>
        <w:br w:type="page"/>
      </w:r>
    </w:p>
    <w:p w14:paraId="60B676D9" w14:textId="0EDC8757" w:rsidR="00AE7B68" w:rsidRDefault="00AE7B68" w:rsidP="00AE7B68">
      <w:pPr>
        <w:pStyle w:val="ABOEKop1NoNumber"/>
      </w:pPr>
      <w:bookmarkStart w:id="29" w:name="_Toc530750824"/>
      <w:r>
        <w:t>Dagrapport n° 15</w:t>
      </w:r>
      <w:bookmarkEnd w:id="29"/>
    </w:p>
    <w:tbl>
      <w:tblPr>
        <w:tblStyle w:val="ABOETABELSTIJL"/>
        <w:tblW w:w="0" w:type="auto"/>
        <w:tblLook w:val="0480" w:firstRow="0" w:lastRow="0" w:firstColumn="1" w:lastColumn="0" w:noHBand="0" w:noVBand="1"/>
      </w:tblPr>
      <w:tblGrid>
        <w:gridCol w:w="1555"/>
        <w:gridCol w:w="2261"/>
        <w:gridCol w:w="2088"/>
        <w:gridCol w:w="2873"/>
      </w:tblGrid>
      <w:tr w:rsidR="00B72603" w14:paraId="0D7B5565" w14:textId="77777777" w:rsidTr="00B72603">
        <w:tc>
          <w:tcPr>
            <w:tcW w:w="1555" w:type="dxa"/>
          </w:tcPr>
          <w:p w14:paraId="52FA5240" w14:textId="3A3225D5" w:rsidR="00B72603" w:rsidRDefault="00B72603" w:rsidP="00B72603">
            <w:pPr>
              <w:pStyle w:val="ABOE"/>
              <w:spacing w:after="0" w:line="276" w:lineRule="auto"/>
            </w:pPr>
            <w:r w:rsidRPr="00AE5C26">
              <w:rPr>
                <w:b/>
              </w:rPr>
              <w:t>Dag</w:t>
            </w:r>
          </w:p>
        </w:tc>
        <w:tc>
          <w:tcPr>
            <w:tcW w:w="2261" w:type="dxa"/>
          </w:tcPr>
          <w:p w14:paraId="68323EE9" w14:textId="30E240A2" w:rsidR="00B72603" w:rsidRDefault="00B72603" w:rsidP="00B72603">
            <w:pPr>
              <w:pStyle w:val="ABOE"/>
              <w:spacing w:after="0" w:line="276" w:lineRule="auto"/>
            </w:pPr>
            <w:r>
              <w:t>09/03/2018</w:t>
            </w:r>
          </w:p>
        </w:tc>
        <w:tc>
          <w:tcPr>
            <w:tcW w:w="2088" w:type="dxa"/>
          </w:tcPr>
          <w:p w14:paraId="6AA44C6E" w14:textId="6B9EB29E" w:rsidR="00B72603" w:rsidRDefault="00B72603" w:rsidP="00B72603">
            <w:pPr>
              <w:pStyle w:val="ABOE"/>
              <w:spacing w:after="0" w:line="276" w:lineRule="auto"/>
            </w:pPr>
            <w:r w:rsidRPr="00C86872">
              <w:rPr>
                <w:b/>
              </w:rPr>
              <w:t>Erkend archeoloog</w:t>
            </w:r>
          </w:p>
        </w:tc>
        <w:tc>
          <w:tcPr>
            <w:tcW w:w="2873" w:type="dxa"/>
          </w:tcPr>
          <w:p w14:paraId="3C15055B" w14:textId="4237561A" w:rsidR="00B72603" w:rsidRDefault="00B72603" w:rsidP="00B72603">
            <w:pPr>
              <w:pStyle w:val="ABOE"/>
              <w:spacing w:after="0" w:line="276" w:lineRule="auto"/>
            </w:pPr>
            <w:r>
              <w:t>ABO nv</w:t>
            </w:r>
          </w:p>
        </w:tc>
      </w:tr>
      <w:tr w:rsidR="00B72603" w14:paraId="05FE1D95" w14:textId="77777777" w:rsidTr="00B72603">
        <w:tc>
          <w:tcPr>
            <w:tcW w:w="1555" w:type="dxa"/>
          </w:tcPr>
          <w:p w14:paraId="4F87B54B" w14:textId="2A0C3C99" w:rsidR="00B72603" w:rsidRDefault="00B72603" w:rsidP="00B72603">
            <w:pPr>
              <w:pStyle w:val="ABOE"/>
              <w:spacing w:after="0" w:line="276" w:lineRule="auto"/>
            </w:pPr>
            <w:r w:rsidRPr="00F5633B">
              <w:rPr>
                <w:b/>
              </w:rPr>
              <w:t>Weer</w:t>
            </w:r>
          </w:p>
        </w:tc>
        <w:tc>
          <w:tcPr>
            <w:tcW w:w="2261" w:type="dxa"/>
          </w:tcPr>
          <w:p w14:paraId="2442E187" w14:textId="327D81BD" w:rsidR="00B72603" w:rsidRDefault="00B72603" w:rsidP="00B72603">
            <w:pPr>
              <w:pStyle w:val="ABOE"/>
              <w:spacing w:after="0" w:line="276" w:lineRule="auto"/>
            </w:pPr>
            <w:r>
              <w:t xml:space="preserve">Regen; bewolkt; 4-9°C </w:t>
            </w:r>
          </w:p>
        </w:tc>
        <w:tc>
          <w:tcPr>
            <w:tcW w:w="2088" w:type="dxa"/>
          </w:tcPr>
          <w:p w14:paraId="34D2C55F"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14EA9260" w14:textId="77777777" w:rsidR="00B72603" w:rsidRDefault="00B72603" w:rsidP="00B72603">
            <w:pPr>
              <w:pStyle w:val="ABOE"/>
              <w:spacing w:after="0" w:line="276" w:lineRule="auto"/>
            </w:pPr>
            <w:r w:rsidRPr="0031635D">
              <w:t>OE/ERK/Archeoloog/2017/00167</w:t>
            </w:r>
          </w:p>
        </w:tc>
      </w:tr>
      <w:tr w:rsidR="00B72603" w14:paraId="6B7F90E5" w14:textId="77777777" w:rsidTr="00B72603">
        <w:tc>
          <w:tcPr>
            <w:tcW w:w="1555" w:type="dxa"/>
          </w:tcPr>
          <w:p w14:paraId="00C19328" w14:textId="77777777" w:rsidR="00B72603" w:rsidRDefault="00B72603" w:rsidP="00B72603">
            <w:pPr>
              <w:pStyle w:val="ABOE"/>
              <w:spacing w:after="0" w:line="276" w:lineRule="auto"/>
            </w:pPr>
            <w:r w:rsidRPr="00AE5C26">
              <w:rPr>
                <w:b/>
              </w:rPr>
              <w:t>Projectleider</w:t>
            </w:r>
          </w:p>
        </w:tc>
        <w:tc>
          <w:tcPr>
            <w:tcW w:w="2261" w:type="dxa"/>
          </w:tcPr>
          <w:p w14:paraId="1D371796" w14:textId="77777777" w:rsidR="00B72603" w:rsidRDefault="00B72603" w:rsidP="00B72603">
            <w:pPr>
              <w:pStyle w:val="ABOE"/>
              <w:spacing w:after="0" w:line="276" w:lineRule="auto"/>
            </w:pPr>
            <w:r>
              <w:t>Léonard, Ine</w:t>
            </w:r>
          </w:p>
        </w:tc>
        <w:tc>
          <w:tcPr>
            <w:tcW w:w="2088" w:type="dxa"/>
          </w:tcPr>
          <w:p w14:paraId="659095DB" w14:textId="77777777" w:rsidR="00B72603" w:rsidRDefault="00B72603" w:rsidP="00B72603">
            <w:pPr>
              <w:pStyle w:val="ABOE"/>
              <w:spacing w:after="0" w:line="276" w:lineRule="auto"/>
            </w:pPr>
            <w:r w:rsidRPr="00AE5C26">
              <w:rPr>
                <w:b/>
              </w:rPr>
              <w:t>Onderaannemers</w:t>
            </w:r>
          </w:p>
        </w:tc>
        <w:tc>
          <w:tcPr>
            <w:tcW w:w="2873" w:type="dxa"/>
          </w:tcPr>
          <w:p w14:paraId="76D1D905" w14:textId="77777777" w:rsidR="00B72603" w:rsidRDefault="00B72603" w:rsidP="00B72603">
            <w:pPr>
              <w:pStyle w:val="ABOE"/>
              <w:spacing w:after="0" w:line="276" w:lineRule="auto"/>
            </w:pPr>
            <w:r>
              <w:t>Geosonda NV</w:t>
            </w:r>
          </w:p>
        </w:tc>
      </w:tr>
    </w:tbl>
    <w:p w14:paraId="5124147A" w14:textId="77777777" w:rsidR="00AE7B68" w:rsidRDefault="00AE7B68" w:rsidP="00AE7B68">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E7B68" w14:paraId="1123F200"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703277D7" w14:textId="77777777" w:rsidR="00AE7B68" w:rsidRDefault="00AE7B68" w:rsidP="004D778C">
            <w:pPr>
              <w:pStyle w:val="ABOE"/>
              <w:spacing w:after="0" w:line="276" w:lineRule="auto"/>
            </w:pPr>
            <w:r>
              <w:t>Naam</w:t>
            </w:r>
          </w:p>
        </w:tc>
        <w:tc>
          <w:tcPr>
            <w:tcW w:w="2926" w:type="dxa"/>
          </w:tcPr>
          <w:p w14:paraId="5B2C660B" w14:textId="77777777" w:rsidR="00AE7B68" w:rsidRDefault="00AE7B68" w:rsidP="004D778C">
            <w:pPr>
              <w:pStyle w:val="ABOE"/>
              <w:spacing w:after="0" w:line="276" w:lineRule="auto"/>
            </w:pPr>
            <w:r>
              <w:t>Voornaam</w:t>
            </w:r>
          </w:p>
        </w:tc>
        <w:tc>
          <w:tcPr>
            <w:tcW w:w="2926" w:type="dxa"/>
          </w:tcPr>
          <w:p w14:paraId="5153A669" w14:textId="77777777" w:rsidR="00AE7B68" w:rsidRDefault="00AE7B68" w:rsidP="004D778C">
            <w:pPr>
              <w:pStyle w:val="ABOE"/>
              <w:spacing w:after="0" w:line="276" w:lineRule="auto"/>
            </w:pPr>
            <w:r>
              <w:t>Functie</w:t>
            </w:r>
          </w:p>
        </w:tc>
      </w:tr>
      <w:tr w:rsidR="00AE7B68" w14:paraId="04592570" w14:textId="77777777" w:rsidTr="004D778C">
        <w:tc>
          <w:tcPr>
            <w:tcW w:w="2925" w:type="dxa"/>
          </w:tcPr>
          <w:p w14:paraId="2B079409" w14:textId="77777777" w:rsidR="00AE7B68" w:rsidRDefault="00AE7B68" w:rsidP="004D778C">
            <w:pPr>
              <w:pStyle w:val="ABOE"/>
              <w:spacing w:after="0" w:line="276" w:lineRule="auto"/>
            </w:pPr>
            <w:r>
              <w:t>Bruynseels</w:t>
            </w:r>
          </w:p>
        </w:tc>
        <w:tc>
          <w:tcPr>
            <w:tcW w:w="2926" w:type="dxa"/>
          </w:tcPr>
          <w:p w14:paraId="5CC6F349" w14:textId="77777777" w:rsidR="00AE7B68" w:rsidRDefault="00AE7B68" w:rsidP="004D778C">
            <w:pPr>
              <w:pStyle w:val="ABOE"/>
              <w:spacing w:after="0" w:line="276" w:lineRule="auto"/>
            </w:pPr>
            <w:r>
              <w:t>Stef</w:t>
            </w:r>
          </w:p>
        </w:tc>
        <w:tc>
          <w:tcPr>
            <w:tcW w:w="2926" w:type="dxa"/>
          </w:tcPr>
          <w:p w14:paraId="57702570" w14:textId="77777777" w:rsidR="00AE7B68" w:rsidRDefault="00AE7B68" w:rsidP="004D778C">
            <w:pPr>
              <w:pStyle w:val="ABOE"/>
              <w:spacing w:after="0" w:line="276" w:lineRule="auto"/>
            </w:pPr>
            <w:r w:rsidRPr="00C86872">
              <w:t>Boormeester</w:t>
            </w:r>
            <w:r>
              <w:t>/aardkundige</w:t>
            </w:r>
          </w:p>
        </w:tc>
      </w:tr>
      <w:tr w:rsidR="00AE7B68" w14:paraId="1071A21B" w14:textId="77777777" w:rsidTr="004D778C">
        <w:tc>
          <w:tcPr>
            <w:tcW w:w="2925" w:type="dxa"/>
          </w:tcPr>
          <w:p w14:paraId="6AFDF4CE" w14:textId="77777777" w:rsidR="00AE7B68" w:rsidRPr="00C86872" w:rsidRDefault="00AE7B68" w:rsidP="004D778C">
            <w:pPr>
              <w:pStyle w:val="ABOE"/>
              <w:spacing w:after="0" w:line="276" w:lineRule="auto"/>
            </w:pPr>
            <w:r>
              <w:t>Boons</w:t>
            </w:r>
          </w:p>
        </w:tc>
        <w:tc>
          <w:tcPr>
            <w:tcW w:w="2926" w:type="dxa"/>
          </w:tcPr>
          <w:p w14:paraId="2BA568BD" w14:textId="77777777" w:rsidR="00AE7B68" w:rsidRPr="00C86872" w:rsidRDefault="00AE7B68" w:rsidP="004D778C">
            <w:pPr>
              <w:pStyle w:val="ABOE"/>
              <w:spacing w:after="0" w:line="276" w:lineRule="auto"/>
            </w:pPr>
            <w:r>
              <w:t>Jonas</w:t>
            </w:r>
          </w:p>
        </w:tc>
        <w:tc>
          <w:tcPr>
            <w:tcW w:w="2926" w:type="dxa"/>
          </w:tcPr>
          <w:p w14:paraId="03AFF5B4" w14:textId="77777777" w:rsidR="00AE7B68" w:rsidRPr="00C86872" w:rsidRDefault="00AE7B68" w:rsidP="004D778C">
            <w:pPr>
              <w:pStyle w:val="ABOE"/>
              <w:spacing w:after="0" w:line="276" w:lineRule="auto"/>
            </w:pPr>
            <w:r w:rsidRPr="00C86872">
              <w:t>Boormeester</w:t>
            </w:r>
            <w:r>
              <w:t>/aardkundige</w:t>
            </w:r>
          </w:p>
        </w:tc>
      </w:tr>
      <w:tr w:rsidR="00AE7B68" w14:paraId="34337E02" w14:textId="77777777" w:rsidTr="004D778C">
        <w:tc>
          <w:tcPr>
            <w:tcW w:w="2925" w:type="dxa"/>
          </w:tcPr>
          <w:p w14:paraId="7264A39F" w14:textId="133B9AD2" w:rsidR="00AE7B68" w:rsidRPr="00C86872" w:rsidRDefault="008F38E1" w:rsidP="004D778C">
            <w:pPr>
              <w:pStyle w:val="ABOE"/>
              <w:spacing w:after="0" w:line="276" w:lineRule="auto"/>
            </w:pPr>
            <w:r>
              <w:t>De Bie</w:t>
            </w:r>
          </w:p>
        </w:tc>
        <w:tc>
          <w:tcPr>
            <w:tcW w:w="2926" w:type="dxa"/>
          </w:tcPr>
          <w:p w14:paraId="19E60559" w14:textId="0B857DD1" w:rsidR="00AE7B68" w:rsidRPr="00C86872" w:rsidRDefault="008F38E1" w:rsidP="004D778C">
            <w:pPr>
              <w:pStyle w:val="ABOE"/>
              <w:spacing w:after="0" w:line="276" w:lineRule="auto"/>
            </w:pPr>
            <w:r>
              <w:t>Steven</w:t>
            </w:r>
          </w:p>
        </w:tc>
        <w:tc>
          <w:tcPr>
            <w:tcW w:w="2926" w:type="dxa"/>
          </w:tcPr>
          <w:p w14:paraId="2867E11A" w14:textId="77777777" w:rsidR="00AE7B68" w:rsidRDefault="00AE7B68" w:rsidP="004D778C">
            <w:pPr>
              <w:pStyle w:val="ABOE"/>
              <w:spacing w:after="0" w:line="276" w:lineRule="auto"/>
            </w:pPr>
            <w:r w:rsidRPr="00C86872">
              <w:t>Boormeester</w:t>
            </w:r>
            <w:r>
              <w:t>/aardkundige</w:t>
            </w:r>
          </w:p>
        </w:tc>
      </w:tr>
      <w:tr w:rsidR="00AE7B68" w14:paraId="13717EC9" w14:textId="77777777" w:rsidTr="004D778C">
        <w:tc>
          <w:tcPr>
            <w:tcW w:w="2925" w:type="dxa"/>
          </w:tcPr>
          <w:p w14:paraId="3675EB38" w14:textId="77777777" w:rsidR="00AE7B68" w:rsidRPr="00C86872" w:rsidRDefault="00AE7B68" w:rsidP="004D778C">
            <w:pPr>
              <w:pStyle w:val="ABOE"/>
              <w:spacing w:after="0" w:line="276" w:lineRule="auto"/>
            </w:pPr>
            <w:r>
              <w:t>Léonard</w:t>
            </w:r>
          </w:p>
        </w:tc>
        <w:tc>
          <w:tcPr>
            <w:tcW w:w="2926" w:type="dxa"/>
          </w:tcPr>
          <w:p w14:paraId="64CD8AAC" w14:textId="77777777" w:rsidR="00AE7B68" w:rsidRPr="00C86872" w:rsidRDefault="00AE7B68" w:rsidP="004D778C">
            <w:pPr>
              <w:pStyle w:val="ABOE"/>
              <w:spacing w:after="0" w:line="276" w:lineRule="auto"/>
            </w:pPr>
            <w:r>
              <w:t>Ine</w:t>
            </w:r>
          </w:p>
        </w:tc>
        <w:tc>
          <w:tcPr>
            <w:tcW w:w="2926" w:type="dxa"/>
          </w:tcPr>
          <w:p w14:paraId="3C4DE5B1" w14:textId="551C2F89" w:rsidR="00AE7B68" w:rsidRDefault="006242B2" w:rsidP="004D778C">
            <w:pPr>
              <w:pStyle w:val="ABOE"/>
              <w:spacing w:after="0" w:line="276" w:lineRule="auto"/>
            </w:pPr>
            <w:r>
              <w:t>Archeoloog-veldwerkleider-materiaalexpert (steentijd)</w:t>
            </w:r>
          </w:p>
        </w:tc>
      </w:tr>
    </w:tbl>
    <w:p w14:paraId="0419A370" w14:textId="77777777" w:rsidR="00AE7B68" w:rsidRDefault="00AE7B68" w:rsidP="00AE7B68">
      <w:pPr>
        <w:pStyle w:val="ABOEKop5"/>
      </w:pPr>
      <w:r>
        <w:t>Activiteiten</w:t>
      </w:r>
    </w:p>
    <w:p w14:paraId="669FBEED" w14:textId="4A36B007" w:rsidR="00AE7B68" w:rsidRDefault="00AE7B68" w:rsidP="00AE7B68">
      <w:pPr>
        <w:pStyle w:val="ListParagraph"/>
        <w:numPr>
          <w:ilvl w:val="0"/>
          <w:numId w:val="45"/>
        </w:numPr>
        <w:rPr>
          <w:lang w:val="nl-NL" w:eastAsia="nl-NL"/>
        </w:rPr>
      </w:pPr>
      <w:r w:rsidRPr="008F6DFC">
        <w:rPr>
          <w:lang w:val="nl-NL" w:eastAsia="nl-NL"/>
        </w:rPr>
        <w:t xml:space="preserve">Boren in het </w:t>
      </w:r>
      <w:r>
        <w:rPr>
          <w:lang w:val="nl-NL" w:eastAsia="nl-NL"/>
        </w:rPr>
        <w:t>oostelijke</w:t>
      </w:r>
      <w:r w:rsidRPr="008F6DFC">
        <w:rPr>
          <w:lang w:val="nl-NL" w:eastAsia="nl-NL"/>
        </w:rPr>
        <w:t xml:space="preserve"> deel van zone </w:t>
      </w:r>
      <w:r>
        <w:rPr>
          <w:lang w:val="nl-NL" w:eastAsia="nl-NL"/>
        </w:rPr>
        <w:t>6</w:t>
      </w:r>
    </w:p>
    <w:p w14:paraId="196C6FA1" w14:textId="77777777" w:rsidR="00AE7B68" w:rsidRPr="008F6DFC" w:rsidRDefault="00AE7B68" w:rsidP="00AE7B68">
      <w:pPr>
        <w:pStyle w:val="ListParagraph"/>
        <w:numPr>
          <w:ilvl w:val="0"/>
          <w:numId w:val="45"/>
        </w:numPr>
        <w:rPr>
          <w:lang w:val="nl-NL" w:eastAsia="nl-NL"/>
        </w:rPr>
      </w:pPr>
      <w:r w:rsidRPr="008F6DFC">
        <w:rPr>
          <w:lang w:val="nl-NL" w:eastAsia="nl-NL"/>
        </w:rPr>
        <w:t>Sorteren en assessment zeefresidu’s</w:t>
      </w:r>
    </w:p>
    <w:p w14:paraId="70032BAF" w14:textId="77777777" w:rsidR="00AE7B68" w:rsidRPr="008F6DFC" w:rsidRDefault="00AE7B68" w:rsidP="00AE7B68">
      <w:pPr>
        <w:pStyle w:val="ListParagraph"/>
        <w:numPr>
          <w:ilvl w:val="0"/>
          <w:numId w:val="45"/>
        </w:numPr>
        <w:rPr>
          <w:lang w:val="nl-NL" w:eastAsia="nl-NL"/>
        </w:rPr>
      </w:pPr>
      <w:r>
        <w:rPr>
          <w:lang w:val="nl-NL" w:eastAsia="nl-NL"/>
        </w:rPr>
        <w:t xml:space="preserve">Nat </w:t>
      </w:r>
      <w:r w:rsidRPr="008F6DFC">
        <w:rPr>
          <w:lang w:val="nl-NL" w:eastAsia="nl-NL"/>
        </w:rPr>
        <w:t>zeven</w:t>
      </w:r>
    </w:p>
    <w:p w14:paraId="44AFBB41" w14:textId="77777777" w:rsidR="00AE7B68" w:rsidRDefault="00AE7B68" w:rsidP="00AE7B68">
      <w:pPr>
        <w:pStyle w:val="ABOEKop5"/>
      </w:pPr>
      <w:r>
        <w:t>Strategische en praktische keuzes</w:t>
      </w:r>
    </w:p>
    <w:p w14:paraId="24AF8EFF" w14:textId="77777777" w:rsidR="00AE7B68" w:rsidRDefault="00AE7B68" w:rsidP="00AE7B68">
      <w:pPr>
        <w:jc w:val="both"/>
        <w:rPr>
          <w:lang w:val="nl-NL" w:eastAsia="nl-NL"/>
        </w:rPr>
      </w:pPr>
      <w:r>
        <w:rPr>
          <w:lang w:val="nl-NL" w:eastAsia="nl-NL"/>
        </w:rPr>
        <w:t xml:space="preserve">Geen bijzonderheden. </w:t>
      </w:r>
    </w:p>
    <w:p w14:paraId="7E0D9311" w14:textId="77777777" w:rsidR="00AE7B68" w:rsidRDefault="00AE7B68" w:rsidP="00AE7B68">
      <w:pPr>
        <w:pStyle w:val="ABOEKop5"/>
      </w:pPr>
      <w:r>
        <w:t>Voorlopige interpretatie</w:t>
      </w:r>
    </w:p>
    <w:p w14:paraId="50991B32" w14:textId="7D07A4AA" w:rsidR="00AE7B68" w:rsidRDefault="00AE7B68" w:rsidP="00AE7B68">
      <w:pPr>
        <w:pStyle w:val="ABOE"/>
        <w:jc w:val="both"/>
        <w:rPr>
          <w:lang w:val="nl-NL" w:eastAsia="nl-NL"/>
        </w:rPr>
      </w:pPr>
      <w:r>
        <w:rPr>
          <w:lang w:val="nl-NL" w:eastAsia="nl-NL"/>
        </w:rPr>
        <w:t>In het zuidelijke deel van zone 6 worden wederom vrij korte sequenties geregistreerd in de lager gelegen delen van het landschap en meer uitgebreide profielen op de hoger gelegen delen – dit zijn de landduinruggen.</w:t>
      </w:r>
    </w:p>
    <w:p w14:paraId="294503C6" w14:textId="77777777" w:rsidR="00AE7B68" w:rsidRDefault="00AE7B68">
      <w:pPr>
        <w:spacing w:after="200" w:line="276" w:lineRule="auto"/>
        <w:rPr>
          <w:lang w:val="nl-NL" w:eastAsia="nl-NL"/>
        </w:rPr>
      </w:pPr>
      <w:r>
        <w:rPr>
          <w:lang w:val="nl-NL" w:eastAsia="nl-NL"/>
        </w:rPr>
        <w:br w:type="page"/>
      </w:r>
    </w:p>
    <w:p w14:paraId="57AE79B3" w14:textId="7DE14886" w:rsidR="00AE7B68" w:rsidRDefault="00AE7B68" w:rsidP="00AE7B68">
      <w:pPr>
        <w:pStyle w:val="ABOEKop1NoNumber"/>
      </w:pPr>
      <w:bookmarkStart w:id="30" w:name="_Toc530750825"/>
      <w:r>
        <w:t>Dagrapport n° 16</w:t>
      </w:r>
      <w:bookmarkEnd w:id="30"/>
    </w:p>
    <w:tbl>
      <w:tblPr>
        <w:tblStyle w:val="ABOETABELSTIJL"/>
        <w:tblW w:w="0" w:type="auto"/>
        <w:tblLook w:val="0480" w:firstRow="0" w:lastRow="0" w:firstColumn="1" w:lastColumn="0" w:noHBand="0" w:noVBand="1"/>
      </w:tblPr>
      <w:tblGrid>
        <w:gridCol w:w="1413"/>
        <w:gridCol w:w="2403"/>
        <w:gridCol w:w="2088"/>
        <w:gridCol w:w="2873"/>
      </w:tblGrid>
      <w:tr w:rsidR="00B72603" w14:paraId="7D17732A" w14:textId="77777777" w:rsidTr="00B72603">
        <w:tc>
          <w:tcPr>
            <w:tcW w:w="1413" w:type="dxa"/>
          </w:tcPr>
          <w:p w14:paraId="5B7FBFC3" w14:textId="6DDE7FE5" w:rsidR="00B72603" w:rsidRDefault="00B72603" w:rsidP="00B72603">
            <w:pPr>
              <w:pStyle w:val="ABOE"/>
              <w:spacing w:after="0" w:line="276" w:lineRule="auto"/>
            </w:pPr>
            <w:r w:rsidRPr="00AE5C26">
              <w:rPr>
                <w:b/>
              </w:rPr>
              <w:t>Dag</w:t>
            </w:r>
          </w:p>
        </w:tc>
        <w:tc>
          <w:tcPr>
            <w:tcW w:w="2403" w:type="dxa"/>
          </w:tcPr>
          <w:p w14:paraId="4EEC7FB8" w14:textId="5246DF7E" w:rsidR="00B72603" w:rsidRDefault="006774C9" w:rsidP="00B72603">
            <w:pPr>
              <w:pStyle w:val="ABOE"/>
              <w:spacing w:after="0" w:line="276" w:lineRule="auto"/>
            </w:pPr>
            <w:r>
              <w:t>12</w:t>
            </w:r>
            <w:r w:rsidR="00B72603">
              <w:t>/03/2018</w:t>
            </w:r>
          </w:p>
        </w:tc>
        <w:tc>
          <w:tcPr>
            <w:tcW w:w="2088" w:type="dxa"/>
          </w:tcPr>
          <w:p w14:paraId="61EC948D" w14:textId="628AA38B" w:rsidR="00B72603" w:rsidRDefault="00B72603" w:rsidP="00B72603">
            <w:pPr>
              <w:pStyle w:val="ABOE"/>
              <w:spacing w:after="0" w:line="276" w:lineRule="auto"/>
            </w:pPr>
            <w:r w:rsidRPr="00C86872">
              <w:rPr>
                <w:b/>
              </w:rPr>
              <w:t>Erkend archeoloog</w:t>
            </w:r>
          </w:p>
        </w:tc>
        <w:tc>
          <w:tcPr>
            <w:tcW w:w="2873" w:type="dxa"/>
          </w:tcPr>
          <w:p w14:paraId="4C0BD5D7" w14:textId="7BB0EBED" w:rsidR="00B72603" w:rsidRDefault="00B72603" w:rsidP="00B72603">
            <w:pPr>
              <w:pStyle w:val="ABOE"/>
              <w:spacing w:after="0" w:line="276" w:lineRule="auto"/>
            </w:pPr>
            <w:r>
              <w:t>ABO nv</w:t>
            </w:r>
          </w:p>
        </w:tc>
      </w:tr>
      <w:tr w:rsidR="00B72603" w14:paraId="53762FF7" w14:textId="77777777" w:rsidTr="00B72603">
        <w:tc>
          <w:tcPr>
            <w:tcW w:w="1413" w:type="dxa"/>
          </w:tcPr>
          <w:p w14:paraId="07AA1F34" w14:textId="6E13EE65" w:rsidR="00B72603" w:rsidRDefault="00B72603" w:rsidP="00B72603">
            <w:pPr>
              <w:pStyle w:val="ABOE"/>
              <w:spacing w:after="0" w:line="276" w:lineRule="auto"/>
            </w:pPr>
            <w:r w:rsidRPr="00F5633B">
              <w:rPr>
                <w:b/>
              </w:rPr>
              <w:t>Weer</w:t>
            </w:r>
          </w:p>
        </w:tc>
        <w:tc>
          <w:tcPr>
            <w:tcW w:w="2403" w:type="dxa"/>
          </w:tcPr>
          <w:p w14:paraId="247BB4A1" w14:textId="79D4D1C5" w:rsidR="00B72603" w:rsidRDefault="006774C9" w:rsidP="00B72603">
            <w:pPr>
              <w:pStyle w:val="ABOE"/>
              <w:spacing w:after="0" w:line="276" w:lineRule="auto"/>
            </w:pPr>
            <w:r>
              <w:t>Droog; zonnig; 8-10°C</w:t>
            </w:r>
          </w:p>
        </w:tc>
        <w:tc>
          <w:tcPr>
            <w:tcW w:w="2088" w:type="dxa"/>
          </w:tcPr>
          <w:p w14:paraId="38CD5ACE" w14:textId="77777777" w:rsidR="00B72603" w:rsidRDefault="00B72603" w:rsidP="00B72603">
            <w:pPr>
              <w:pStyle w:val="ABOE"/>
              <w:spacing w:after="0" w:line="276" w:lineRule="auto"/>
            </w:pPr>
            <w:r w:rsidRPr="00AE5C26">
              <w:rPr>
                <w:b/>
              </w:rPr>
              <w:t>Vergunning</w:t>
            </w:r>
            <w:r>
              <w:rPr>
                <w:b/>
              </w:rPr>
              <w:t xml:space="preserve"> n°</w:t>
            </w:r>
          </w:p>
        </w:tc>
        <w:tc>
          <w:tcPr>
            <w:tcW w:w="2873" w:type="dxa"/>
          </w:tcPr>
          <w:p w14:paraId="39217444" w14:textId="77777777" w:rsidR="00B72603" w:rsidRDefault="00B72603" w:rsidP="00B72603">
            <w:pPr>
              <w:pStyle w:val="ABOE"/>
              <w:spacing w:after="0" w:line="276" w:lineRule="auto"/>
            </w:pPr>
            <w:r w:rsidRPr="0031635D">
              <w:t>OE/ERK/Archeoloog/2017/00167</w:t>
            </w:r>
          </w:p>
        </w:tc>
      </w:tr>
      <w:tr w:rsidR="00B72603" w14:paraId="39041710" w14:textId="77777777" w:rsidTr="00B72603">
        <w:tc>
          <w:tcPr>
            <w:tcW w:w="1413" w:type="dxa"/>
          </w:tcPr>
          <w:p w14:paraId="781AF9B5" w14:textId="77777777" w:rsidR="00B72603" w:rsidRDefault="00B72603" w:rsidP="00B72603">
            <w:pPr>
              <w:pStyle w:val="ABOE"/>
              <w:spacing w:after="0" w:line="276" w:lineRule="auto"/>
            </w:pPr>
            <w:r w:rsidRPr="00AE5C26">
              <w:rPr>
                <w:b/>
              </w:rPr>
              <w:t>Projectleider</w:t>
            </w:r>
          </w:p>
        </w:tc>
        <w:tc>
          <w:tcPr>
            <w:tcW w:w="2403" w:type="dxa"/>
          </w:tcPr>
          <w:p w14:paraId="3DEA92EF" w14:textId="77777777" w:rsidR="00B72603" w:rsidRDefault="00B72603" w:rsidP="00B72603">
            <w:pPr>
              <w:pStyle w:val="ABOE"/>
              <w:spacing w:after="0" w:line="276" w:lineRule="auto"/>
            </w:pPr>
            <w:r>
              <w:t>Léonard, Ine</w:t>
            </w:r>
          </w:p>
        </w:tc>
        <w:tc>
          <w:tcPr>
            <w:tcW w:w="2088" w:type="dxa"/>
          </w:tcPr>
          <w:p w14:paraId="6B13B02A" w14:textId="77777777" w:rsidR="00B72603" w:rsidRDefault="00B72603" w:rsidP="00B72603">
            <w:pPr>
              <w:pStyle w:val="ABOE"/>
              <w:spacing w:after="0" w:line="276" w:lineRule="auto"/>
            </w:pPr>
            <w:r w:rsidRPr="00AE5C26">
              <w:rPr>
                <w:b/>
              </w:rPr>
              <w:t>Onderaannemers</w:t>
            </w:r>
          </w:p>
        </w:tc>
        <w:tc>
          <w:tcPr>
            <w:tcW w:w="2873" w:type="dxa"/>
          </w:tcPr>
          <w:p w14:paraId="6D5A3730" w14:textId="77777777" w:rsidR="00B72603" w:rsidRDefault="00B72603" w:rsidP="00B72603">
            <w:pPr>
              <w:pStyle w:val="ABOE"/>
              <w:spacing w:after="0" w:line="276" w:lineRule="auto"/>
            </w:pPr>
            <w:r>
              <w:t>Geosonda NV</w:t>
            </w:r>
          </w:p>
        </w:tc>
      </w:tr>
    </w:tbl>
    <w:p w14:paraId="5A5B5B17" w14:textId="77777777" w:rsidR="00AE7B68" w:rsidRDefault="00AE7B68" w:rsidP="00AE7B68">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E7B68" w14:paraId="13560A66"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7DC257E5" w14:textId="77777777" w:rsidR="00AE7B68" w:rsidRDefault="00AE7B68" w:rsidP="004D778C">
            <w:pPr>
              <w:pStyle w:val="ABOE"/>
              <w:spacing w:after="0" w:line="276" w:lineRule="auto"/>
            </w:pPr>
            <w:r>
              <w:t>Naam</w:t>
            </w:r>
          </w:p>
        </w:tc>
        <w:tc>
          <w:tcPr>
            <w:tcW w:w="2926" w:type="dxa"/>
          </w:tcPr>
          <w:p w14:paraId="23B2E487" w14:textId="77777777" w:rsidR="00AE7B68" w:rsidRDefault="00AE7B68" w:rsidP="004D778C">
            <w:pPr>
              <w:pStyle w:val="ABOE"/>
              <w:spacing w:after="0" w:line="276" w:lineRule="auto"/>
            </w:pPr>
            <w:r>
              <w:t>Voornaam</w:t>
            </w:r>
          </w:p>
        </w:tc>
        <w:tc>
          <w:tcPr>
            <w:tcW w:w="2926" w:type="dxa"/>
          </w:tcPr>
          <w:p w14:paraId="20F5DE18" w14:textId="77777777" w:rsidR="00AE7B68" w:rsidRDefault="00AE7B68" w:rsidP="004D778C">
            <w:pPr>
              <w:pStyle w:val="ABOE"/>
              <w:spacing w:after="0" w:line="276" w:lineRule="auto"/>
            </w:pPr>
            <w:r>
              <w:t>Functie</w:t>
            </w:r>
          </w:p>
        </w:tc>
      </w:tr>
      <w:tr w:rsidR="00AE7B68" w14:paraId="6A20E3B4" w14:textId="77777777" w:rsidTr="004D778C">
        <w:tc>
          <w:tcPr>
            <w:tcW w:w="2925" w:type="dxa"/>
          </w:tcPr>
          <w:p w14:paraId="66D9B010" w14:textId="77777777" w:rsidR="00AE7B68" w:rsidRDefault="00AE7B68" w:rsidP="004D778C">
            <w:pPr>
              <w:pStyle w:val="ABOE"/>
              <w:spacing w:after="0" w:line="276" w:lineRule="auto"/>
            </w:pPr>
            <w:r>
              <w:t>Bruynseels</w:t>
            </w:r>
          </w:p>
        </w:tc>
        <w:tc>
          <w:tcPr>
            <w:tcW w:w="2926" w:type="dxa"/>
          </w:tcPr>
          <w:p w14:paraId="48443AD1" w14:textId="77777777" w:rsidR="00AE7B68" w:rsidRDefault="00AE7B68" w:rsidP="004D778C">
            <w:pPr>
              <w:pStyle w:val="ABOE"/>
              <w:spacing w:after="0" w:line="276" w:lineRule="auto"/>
            </w:pPr>
            <w:r>
              <w:t>Stef</w:t>
            </w:r>
          </w:p>
        </w:tc>
        <w:tc>
          <w:tcPr>
            <w:tcW w:w="2926" w:type="dxa"/>
          </w:tcPr>
          <w:p w14:paraId="7C913811" w14:textId="77777777" w:rsidR="00AE7B68" w:rsidRDefault="00AE7B68" w:rsidP="004D778C">
            <w:pPr>
              <w:pStyle w:val="ABOE"/>
              <w:spacing w:after="0" w:line="276" w:lineRule="auto"/>
            </w:pPr>
            <w:r w:rsidRPr="00C86872">
              <w:t>Boormeester</w:t>
            </w:r>
            <w:r>
              <w:t>/aardkundige</w:t>
            </w:r>
          </w:p>
        </w:tc>
      </w:tr>
      <w:tr w:rsidR="00AE7B68" w14:paraId="20A2D6FA" w14:textId="77777777" w:rsidTr="004D778C">
        <w:tc>
          <w:tcPr>
            <w:tcW w:w="2925" w:type="dxa"/>
          </w:tcPr>
          <w:p w14:paraId="0ACC503A" w14:textId="77777777" w:rsidR="00AE7B68" w:rsidRPr="00C86872" w:rsidRDefault="00AE7B68" w:rsidP="004D778C">
            <w:pPr>
              <w:pStyle w:val="ABOE"/>
              <w:spacing w:after="0" w:line="276" w:lineRule="auto"/>
            </w:pPr>
            <w:r>
              <w:t>Boons</w:t>
            </w:r>
          </w:p>
        </w:tc>
        <w:tc>
          <w:tcPr>
            <w:tcW w:w="2926" w:type="dxa"/>
          </w:tcPr>
          <w:p w14:paraId="5B2E80C2" w14:textId="77777777" w:rsidR="00AE7B68" w:rsidRPr="00C86872" w:rsidRDefault="00AE7B68" w:rsidP="004D778C">
            <w:pPr>
              <w:pStyle w:val="ABOE"/>
              <w:spacing w:after="0" w:line="276" w:lineRule="auto"/>
            </w:pPr>
            <w:r>
              <w:t>Jonas</w:t>
            </w:r>
          </w:p>
        </w:tc>
        <w:tc>
          <w:tcPr>
            <w:tcW w:w="2926" w:type="dxa"/>
          </w:tcPr>
          <w:p w14:paraId="220E7B74" w14:textId="77777777" w:rsidR="00AE7B68" w:rsidRPr="00C86872" w:rsidRDefault="00AE7B68" w:rsidP="004D778C">
            <w:pPr>
              <w:pStyle w:val="ABOE"/>
              <w:spacing w:after="0" w:line="276" w:lineRule="auto"/>
            </w:pPr>
            <w:r w:rsidRPr="00C86872">
              <w:t>Boormeester</w:t>
            </w:r>
            <w:r>
              <w:t>/aardkundige</w:t>
            </w:r>
          </w:p>
        </w:tc>
      </w:tr>
      <w:tr w:rsidR="008F38E1" w14:paraId="4D00832B" w14:textId="77777777" w:rsidTr="004D778C">
        <w:tc>
          <w:tcPr>
            <w:tcW w:w="2925" w:type="dxa"/>
          </w:tcPr>
          <w:p w14:paraId="221DF363" w14:textId="28920BE0" w:rsidR="008F38E1" w:rsidRPr="00C86872" w:rsidRDefault="008F38E1" w:rsidP="008F38E1">
            <w:pPr>
              <w:pStyle w:val="ABOE"/>
              <w:spacing w:after="0" w:line="276" w:lineRule="auto"/>
            </w:pPr>
            <w:r>
              <w:t>De Bie</w:t>
            </w:r>
          </w:p>
        </w:tc>
        <w:tc>
          <w:tcPr>
            <w:tcW w:w="2926" w:type="dxa"/>
          </w:tcPr>
          <w:p w14:paraId="720EEA23" w14:textId="3E7B6A3A" w:rsidR="008F38E1" w:rsidRPr="00C86872" w:rsidRDefault="008F38E1" w:rsidP="008F38E1">
            <w:pPr>
              <w:pStyle w:val="ABOE"/>
              <w:spacing w:after="0" w:line="276" w:lineRule="auto"/>
            </w:pPr>
            <w:r>
              <w:t>Steven</w:t>
            </w:r>
          </w:p>
        </w:tc>
        <w:tc>
          <w:tcPr>
            <w:tcW w:w="2926" w:type="dxa"/>
          </w:tcPr>
          <w:p w14:paraId="4139445D" w14:textId="77777777" w:rsidR="008F38E1" w:rsidRDefault="008F38E1" w:rsidP="008F38E1">
            <w:pPr>
              <w:pStyle w:val="ABOE"/>
              <w:spacing w:after="0" w:line="276" w:lineRule="auto"/>
            </w:pPr>
            <w:r w:rsidRPr="00C86872">
              <w:t>Boormeester</w:t>
            </w:r>
            <w:r>
              <w:t>/aardkundige</w:t>
            </w:r>
          </w:p>
        </w:tc>
      </w:tr>
      <w:tr w:rsidR="008F38E1" w14:paraId="1EC47FA1" w14:textId="77777777" w:rsidTr="004D778C">
        <w:tc>
          <w:tcPr>
            <w:tcW w:w="2925" w:type="dxa"/>
          </w:tcPr>
          <w:p w14:paraId="27B4EB3B" w14:textId="6331C026" w:rsidR="008F38E1" w:rsidRPr="00C86872" w:rsidRDefault="008F38E1" w:rsidP="008F38E1">
            <w:pPr>
              <w:pStyle w:val="ABOE"/>
              <w:spacing w:after="0" w:line="276" w:lineRule="auto"/>
            </w:pPr>
            <w:r>
              <w:t>Léonard</w:t>
            </w:r>
          </w:p>
        </w:tc>
        <w:tc>
          <w:tcPr>
            <w:tcW w:w="2926" w:type="dxa"/>
          </w:tcPr>
          <w:p w14:paraId="62B0EB68" w14:textId="0EC105B4" w:rsidR="008F38E1" w:rsidRPr="00C86872" w:rsidRDefault="008F38E1" w:rsidP="008F38E1">
            <w:pPr>
              <w:pStyle w:val="ABOE"/>
              <w:spacing w:after="0" w:line="276" w:lineRule="auto"/>
            </w:pPr>
            <w:r>
              <w:t>Ine</w:t>
            </w:r>
          </w:p>
        </w:tc>
        <w:tc>
          <w:tcPr>
            <w:tcW w:w="2926" w:type="dxa"/>
          </w:tcPr>
          <w:p w14:paraId="3843DEBB" w14:textId="1D50586A" w:rsidR="008F38E1" w:rsidRDefault="008F38E1" w:rsidP="008F38E1">
            <w:pPr>
              <w:pStyle w:val="ABOE"/>
              <w:spacing w:after="0" w:line="276" w:lineRule="auto"/>
            </w:pPr>
            <w:r>
              <w:t>Archeoloog-veldwerkleider-materiaalexpert (steentijd)</w:t>
            </w:r>
          </w:p>
        </w:tc>
      </w:tr>
      <w:tr w:rsidR="008F38E1" w14:paraId="62F227F9" w14:textId="77777777" w:rsidTr="004D778C">
        <w:tc>
          <w:tcPr>
            <w:tcW w:w="2925" w:type="dxa"/>
          </w:tcPr>
          <w:p w14:paraId="6149FB57" w14:textId="2CD38588" w:rsidR="008F38E1" w:rsidRDefault="008F38E1" w:rsidP="008F38E1">
            <w:pPr>
              <w:pStyle w:val="ABOE"/>
              <w:spacing w:after="0" w:line="276" w:lineRule="auto"/>
            </w:pPr>
            <w:r>
              <w:t>Broeckmans</w:t>
            </w:r>
          </w:p>
        </w:tc>
        <w:tc>
          <w:tcPr>
            <w:tcW w:w="2926" w:type="dxa"/>
          </w:tcPr>
          <w:p w14:paraId="6E3C1584" w14:textId="76441733" w:rsidR="008F38E1" w:rsidRDefault="008F38E1" w:rsidP="008F38E1">
            <w:pPr>
              <w:pStyle w:val="ABOE"/>
              <w:spacing w:after="0" w:line="276" w:lineRule="auto"/>
            </w:pPr>
            <w:r>
              <w:t>Daan</w:t>
            </w:r>
          </w:p>
        </w:tc>
        <w:tc>
          <w:tcPr>
            <w:tcW w:w="2926" w:type="dxa"/>
          </w:tcPr>
          <w:p w14:paraId="12124BC9" w14:textId="2D3A0FEE" w:rsidR="008F38E1" w:rsidRDefault="008F38E1" w:rsidP="008F38E1">
            <w:pPr>
              <w:pStyle w:val="ABOE"/>
              <w:spacing w:after="0" w:line="276" w:lineRule="auto"/>
            </w:pPr>
            <w:r>
              <w:t>Assistent-archeoloog</w:t>
            </w:r>
          </w:p>
        </w:tc>
      </w:tr>
      <w:tr w:rsidR="006774C9" w14:paraId="5890F8D5" w14:textId="77777777" w:rsidTr="004D778C">
        <w:tc>
          <w:tcPr>
            <w:tcW w:w="2925" w:type="dxa"/>
          </w:tcPr>
          <w:p w14:paraId="53BDA4CB" w14:textId="4BAAF818" w:rsidR="006774C9" w:rsidRDefault="008F38E1" w:rsidP="004D778C">
            <w:pPr>
              <w:pStyle w:val="ABOE"/>
              <w:spacing w:after="0" w:line="276" w:lineRule="auto"/>
            </w:pPr>
            <w:r>
              <w:t>Van der Kelen</w:t>
            </w:r>
          </w:p>
        </w:tc>
        <w:tc>
          <w:tcPr>
            <w:tcW w:w="2926" w:type="dxa"/>
          </w:tcPr>
          <w:p w14:paraId="2D67F430" w14:textId="0B7C0034" w:rsidR="006774C9" w:rsidRDefault="008F38E1" w:rsidP="004D778C">
            <w:pPr>
              <w:pStyle w:val="ABOE"/>
              <w:spacing w:after="0" w:line="276" w:lineRule="auto"/>
            </w:pPr>
            <w:r>
              <w:t>Anouk</w:t>
            </w:r>
          </w:p>
        </w:tc>
        <w:tc>
          <w:tcPr>
            <w:tcW w:w="2926" w:type="dxa"/>
          </w:tcPr>
          <w:p w14:paraId="080F9342" w14:textId="61D8607B" w:rsidR="006774C9" w:rsidRDefault="006774C9" w:rsidP="004D778C">
            <w:pPr>
              <w:pStyle w:val="ABOE"/>
              <w:spacing w:after="0" w:line="276" w:lineRule="auto"/>
            </w:pPr>
            <w:r>
              <w:t>Assistent-archeoloog</w:t>
            </w:r>
          </w:p>
        </w:tc>
      </w:tr>
      <w:tr w:rsidR="006774C9" w14:paraId="24C0923A" w14:textId="77777777" w:rsidTr="004D778C">
        <w:tc>
          <w:tcPr>
            <w:tcW w:w="2925" w:type="dxa"/>
          </w:tcPr>
          <w:p w14:paraId="68DDF2F3" w14:textId="0B82FA7F" w:rsidR="006774C9" w:rsidRDefault="008F38E1" w:rsidP="004D778C">
            <w:pPr>
              <w:pStyle w:val="ABOE"/>
              <w:spacing w:after="0" w:line="276" w:lineRule="auto"/>
            </w:pPr>
            <w:r>
              <w:t>Van Eynde</w:t>
            </w:r>
          </w:p>
        </w:tc>
        <w:tc>
          <w:tcPr>
            <w:tcW w:w="2926" w:type="dxa"/>
          </w:tcPr>
          <w:p w14:paraId="25BE4B0A" w14:textId="70CC6F90" w:rsidR="006774C9" w:rsidRDefault="008F38E1" w:rsidP="004D778C">
            <w:pPr>
              <w:pStyle w:val="ABOE"/>
              <w:spacing w:after="0" w:line="276" w:lineRule="auto"/>
            </w:pPr>
            <w:r>
              <w:t>Merel</w:t>
            </w:r>
          </w:p>
        </w:tc>
        <w:tc>
          <w:tcPr>
            <w:tcW w:w="2926" w:type="dxa"/>
          </w:tcPr>
          <w:p w14:paraId="105194A7" w14:textId="2CE1CAD6" w:rsidR="006774C9" w:rsidRDefault="006774C9" w:rsidP="004D778C">
            <w:pPr>
              <w:pStyle w:val="ABOE"/>
              <w:spacing w:after="0" w:line="276" w:lineRule="auto"/>
            </w:pPr>
            <w:r>
              <w:t>Assistent-archeoloog</w:t>
            </w:r>
          </w:p>
        </w:tc>
      </w:tr>
      <w:tr w:rsidR="006774C9" w14:paraId="2CC32FB1" w14:textId="77777777" w:rsidTr="004D778C">
        <w:tc>
          <w:tcPr>
            <w:tcW w:w="2925" w:type="dxa"/>
          </w:tcPr>
          <w:p w14:paraId="3C759EBA" w14:textId="65FC5D45" w:rsidR="006774C9" w:rsidRDefault="008F38E1" w:rsidP="004D778C">
            <w:pPr>
              <w:pStyle w:val="ABOE"/>
              <w:spacing w:after="0" w:line="276" w:lineRule="auto"/>
            </w:pPr>
            <w:r>
              <w:t>Moeskops</w:t>
            </w:r>
          </w:p>
        </w:tc>
        <w:tc>
          <w:tcPr>
            <w:tcW w:w="2926" w:type="dxa"/>
          </w:tcPr>
          <w:p w14:paraId="07571C6A" w14:textId="2DE2A46A" w:rsidR="006774C9" w:rsidRDefault="008F38E1" w:rsidP="004D778C">
            <w:pPr>
              <w:pStyle w:val="ABOE"/>
              <w:spacing w:after="0" w:line="276" w:lineRule="auto"/>
            </w:pPr>
            <w:r>
              <w:t>Toon</w:t>
            </w:r>
          </w:p>
        </w:tc>
        <w:tc>
          <w:tcPr>
            <w:tcW w:w="2926" w:type="dxa"/>
          </w:tcPr>
          <w:p w14:paraId="33E9D5FE" w14:textId="0731B4A0" w:rsidR="006774C9" w:rsidRDefault="006774C9" w:rsidP="004D778C">
            <w:pPr>
              <w:pStyle w:val="ABOE"/>
              <w:spacing w:after="0" w:line="276" w:lineRule="auto"/>
            </w:pPr>
            <w:r>
              <w:t>Projectmanager</w:t>
            </w:r>
          </w:p>
        </w:tc>
      </w:tr>
      <w:tr w:rsidR="006774C9" w14:paraId="1E04663B" w14:textId="77777777" w:rsidTr="004D778C">
        <w:tc>
          <w:tcPr>
            <w:tcW w:w="2925" w:type="dxa"/>
          </w:tcPr>
          <w:p w14:paraId="589124C2" w14:textId="6E56B98E" w:rsidR="006774C9" w:rsidRDefault="008F38E1" w:rsidP="004D778C">
            <w:pPr>
              <w:pStyle w:val="ABOE"/>
              <w:spacing w:after="0" w:line="276" w:lineRule="auto"/>
            </w:pPr>
            <w:r>
              <w:t>Kalisvaart</w:t>
            </w:r>
          </w:p>
        </w:tc>
        <w:tc>
          <w:tcPr>
            <w:tcW w:w="2926" w:type="dxa"/>
          </w:tcPr>
          <w:p w14:paraId="533C0D81" w14:textId="38B352B9" w:rsidR="006774C9" w:rsidRDefault="008F38E1" w:rsidP="004D778C">
            <w:pPr>
              <w:pStyle w:val="ABOE"/>
              <w:spacing w:after="0" w:line="276" w:lineRule="auto"/>
            </w:pPr>
            <w:r>
              <w:t>Chris</w:t>
            </w:r>
          </w:p>
        </w:tc>
        <w:tc>
          <w:tcPr>
            <w:tcW w:w="2926" w:type="dxa"/>
          </w:tcPr>
          <w:p w14:paraId="41DEDE56" w14:textId="63043286" w:rsidR="006774C9" w:rsidRDefault="006774C9" w:rsidP="004D778C">
            <w:pPr>
              <w:pStyle w:val="ABOE"/>
              <w:spacing w:after="0" w:line="276" w:lineRule="auto"/>
            </w:pPr>
            <w:r>
              <w:t>Landschapsexpert</w:t>
            </w:r>
          </w:p>
        </w:tc>
      </w:tr>
    </w:tbl>
    <w:p w14:paraId="73611934" w14:textId="77777777" w:rsidR="00AE7B68" w:rsidRDefault="00AE7B68" w:rsidP="00AE7B68">
      <w:pPr>
        <w:pStyle w:val="ABOEKop5"/>
      </w:pPr>
      <w:r>
        <w:t>Activiteiten</w:t>
      </w:r>
    </w:p>
    <w:p w14:paraId="6F10D84C" w14:textId="08836869" w:rsidR="00AE7B68" w:rsidRDefault="006774C9" w:rsidP="00AE7B68">
      <w:pPr>
        <w:pStyle w:val="ListParagraph"/>
        <w:numPr>
          <w:ilvl w:val="0"/>
          <w:numId w:val="45"/>
        </w:numPr>
        <w:rPr>
          <w:lang w:val="nl-NL" w:eastAsia="nl-NL"/>
        </w:rPr>
      </w:pPr>
      <w:r>
        <w:rPr>
          <w:lang w:val="nl-NL" w:eastAsia="nl-NL"/>
        </w:rPr>
        <w:t xml:space="preserve">Boren in </w:t>
      </w:r>
      <w:r w:rsidR="00AE7B68" w:rsidRPr="008F6DFC">
        <w:rPr>
          <w:lang w:val="nl-NL" w:eastAsia="nl-NL"/>
        </w:rPr>
        <w:t xml:space="preserve">zone </w:t>
      </w:r>
      <w:r>
        <w:rPr>
          <w:lang w:val="nl-NL" w:eastAsia="nl-NL"/>
        </w:rPr>
        <w:t>7 en start in zone 2</w:t>
      </w:r>
    </w:p>
    <w:p w14:paraId="7446D7EA" w14:textId="77777777" w:rsidR="00AE7B68" w:rsidRPr="008F6DFC" w:rsidRDefault="00AE7B68" w:rsidP="00AE7B68">
      <w:pPr>
        <w:pStyle w:val="ListParagraph"/>
        <w:numPr>
          <w:ilvl w:val="0"/>
          <w:numId w:val="45"/>
        </w:numPr>
        <w:rPr>
          <w:lang w:val="nl-NL" w:eastAsia="nl-NL"/>
        </w:rPr>
      </w:pPr>
      <w:r w:rsidRPr="008F6DFC">
        <w:rPr>
          <w:lang w:val="nl-NL" w:eastAsia="nl-NL"/>
        </w:rPr>
        <w:t>Sorteren en assessment zeefresidu’s</w:t>
      </w:r>
    </w:p>
    <w:p w14:paraId="5CD61308" w14:textId="77777777" w:rsidR="00AE7B68" w:rsidRPr="008F6DFC" w:rsidRDefault="00AE7B68" w:rsidP="00AE7B68">
      <w:pPr>
        <w:pStyle w:val="ListParagraph"/>
        <w:numPr>
          <w:ilvl w:val="0"/>
          <w:numId w:val="45"/>
        </w:numPr>
        <w:rPr>
          <w:lang w:val="nl-NL" w:eastAsia="nl-NL"/>
        </w:rPr>
      </w:pPr>
      <w:r>
        <w:rPr>
          <w:lang w:val="nl-NL" w:eastAsia="nl-NL"/>
        </w:rPr>
        <w:t xml:space="preserve">Nat </w:t>
      </w:r>
      <w:r w:rsidRPr="008F6DFC">
        <w:rPr>
          <w:lang w:val="nl-NL" w:eastAsia="nl-NL"/>
        </w:rPr>
        <w:t>zeven</w:t>
      </w:r>
    </w:p>
    <w:p w14:paraId="1BA510D2" w14:textId="77777777" w:rsidR="00AE7B68" w:rsidRDefault="00AE7B68" w:rsidP="00AE7B68">
      <w:pPr>
        <w:pStyle w:val="ABOEKop5"/>
      </w:pPr>
      <w:r>
        <w:t>Strategische en praktische keuzes</w:t>
      </w:r>
    </w:p>
    <w:p w14:paraId="268305E2" w14:textId="2F18709D" w:rsidR="00AE7B68" w:rsidRDefault="006774C9" w:rsidP="00AE7B68">
      <w:pPr>
        <w:jc w:val="both"/>
        <w:rPr>
          <w:lang w:val="nl-NL" w:eastAsia="nl-NL"/>
        </w:rPr>
      </w:pPr>
      <w:r>
        <w:rPr>
          <w:lang w:val="nl-NL" w:eastAsia="nl-NL"/>
        </w:rPr>
        <w:t>Er werd gekozen om reeds een aantal boringen in zone 2 te zetten omdat dit een volledig nieuw gebied is en de hulp van de landschapsexpert nodig was om de juiste bodembeschrijving te kunnen maken</w:t>
      </w:r>
      <w:r w:rsidR="00AE7B68">
        <w:rPr>
          <w:lang w:val="nl-NL" w:eastAsia="nl-NL"/>
        </w:rPr>
        <w:t xml:space="preserve">. </w:t>
      </w:r>
    </w:p>
    <w:p w14:paraId="0B856E6B" w14:textId="77777777" w:rsidR="00AE7B68" w:rsidRDefault="00AE7B68" w:rsidP="00AE7B68">
      <w:pPr>
        <w:pStyle w:val="ABOEKop5"/>
      </w:pPr>
      <w:r>
        <w:t>Voorlopige interpretatie</w:t>
      </w:r>
    </w:p>
    <w:p w14:paraId="18E9C502" w14:textId="0570B651" w:rsidR="00AE7B68" w:rsidRDefault="006774C9" w:rsidP="00AE7B68">
      <w:pPr>
        <w:pStyle w:val="ABOE"/>
        <w:jc w:val="both"/>
        <w:rPr>
          <w:lang w:val="nl-NL" w:eastAsia="nl-NL"/>
        </w:rPr>
      </w:pPr>
      <w:r>
        <w:rPr>
          <w:lang w:val="nl-NL" w:eastAsia="nl-NL"/>
        </w:rPr>
        <w:t>De Rocourtbodemrelicten die voorkomen in zone 9 en sporadisch in zone 10 (zuidoosten) ontbreken volledig. Zandpakket van de Formatie van Hechtel liggen op laat-Pleistocene fluviatiele leem- en grindafzettingen</w:t>
      </w:r>
      <w:r w:rsidR="00AE7B68">
        <w:rPr>
          <w:lang w:val="nl-NL" w:eastAsia="nl-NL"/>
        </w:rPr>
        <w:t>.</w:t>
      </w:r>
      <w:r>
        <w:rPr>
          <w:lang w:val="nl-NL" w:eastAsia="nl-NL"/>
        </w:rPr>
        <w:t xml:space="preserve"> Mogelijk liep er een geul ten tijden van het Weichseliaan dat materiaal aanvoer afkomstig van het Oudterras ten westen van het onderzoeksgebied. De overgang van het Oud- naar het Middenterras is een steilrand met puinkegels. Er ligt zo een puinkegel ten zuidwesten van het onderzoeksgebied. De fluviatiele werking heeft de Rocourtbodem geërodeerd.</w:t>
      </w:r>
    </w:p>
    <w:p w14:paraId="6DDAC6C0" w14:textId="2B135203" w:rsidR="006774C9" w:rsidRDefault="006774C9">
      <w:pPr>
        <w:spacing w:after="200" w:line="276" w:lineRule="auto"/>
        <w:rPr>
          <w:lang w:val="nl-NL" w:eastAsia="nl-NL"/>
        </w:rPr>
      </w:pPr>
      <w:r>
        <w:rPr>
          <w:lang w:val="nl-NL" w:eastAsia="nl-NL"/>
        </w:rPr>
        <w:br w:type="page"/>
      </w:r>
    </w:p>
    <w:p w14:paraId="278A6D9B" w14:textId="69CA6898" w:rsidR="006774C9" w:rsidRDefault="006774C9" w:rsidP="006774C9">
      <w:pPr>
        <w:pStyle w:val="ABOEKop1NoNumber"/>
      </w:pPr>
      <w:bookmarkStart w:id="31" w:name="_Toc530750826"/>
      <w:r>
        <w:t>Dagrapport n° 17</w:t>
      </w:r>
      <w:bookmarkEnd w:id="31"/>
    </w:p>
    <w:tbl>
      <w:tblPr>
        <w:tblStyle w:val="ABOETABELSTIJL"/>
        <w:tblW w:w="0" w:type="auto"/>
        <w:tblLook w:val="0480" w:firstRow="0" w:lastRow="0" w:firstColumn="1" w:lastColumn="0" w:noHBand="0" w:noVBand="1"/>
      </w:tblPr>
      <w:tblGrid>
        <w:gridCol w:w="1413"/>
        <w:gridCol w:w="2403"/>
        <w:gridCol w:w="2088"/>
        <w:gridCol w:w="2873"/>
      </w:tblGrid>
      <w:tr w:rsidR="006774C9" w14:paraId="62E7E803" w14:textId="77777777" w:rsidTr="004D778C">
        <w:tc>
          <w:tcPr>
            <w:tcW w:w="1413" w:type="dxa"/>
          </w:tcPr>
          <w:p w14:paraId="049BA343" w14:textId="77777777" w:rsidR="006774C9" w:rsidRDefault="006774C9" w:rsidP="004D778C">
            <w:pPr>
              <w:pStyle w:val="ABOE"/>
              <w:spacing w:after="0" w:line="276" w:lineRule="auto"/>
            </w:pPr>
            <w:r w:rsidRPr="00AE5C26">
              <w:rPr>
                <w:b/>
              </w:rPr>
              <w:t>Dag</w:t>
            </w:r>
          </w:p>
        </w:tc>
        <w:tc>
          <w:tcPr>
            <w:tcW w:w="2403" w:type="dxa"/>
          </w:tcPr>
          <w:p w14:paraId="61D2ED8C" w14:textId="5C881D58" w:rsidR="006774C9" w:rsidRDefault="006774C9" w:rsidP="004D778C">
            <w:pPr>
              <w:pStyle w:val="ABOE"/>
              <w:spacing w:after="0" w:line="276" w:lineRule="auto"/>
            </w:pPr>
            <w:r>
              <w:t>13/03/2018</w:t>
            </w:r>
          </w:p>
        </w:tc>
        <w:tc>
          <w:tcPr>
            <w:tcW w:w="2088" w:type="dxa"/>
          </w:tcPr>
          <w:p w14:paraId="73EFF424" w14:textId="77777777" w:rsidR="006774C9" w:rsidRDefault="006774C9" w:rsidP="004D778C">
            <w:pPr>
              <w:pStyle w:val="ABOE"/>
              <w:spacing w:after="0" w:line="276" w:lineRule="auto"/>
            </w:pPr>
            <w:r w:rsidRPr="00C86872">
              <w:rPr>
                <w:b/>
              </w:rPr>
              <w:t>Erkend archeoloog</w:t>
            </w:r>
          </w:p>
        </w:tc>
        <w:tc>
          <w:tcPr>
            <w:tcW w:w="2873" w:type="dxa"/>
          </w:tcPr>
          <w:p w14:paraId="5775F293" w14:textId="77777777" w:rsidR="006774C9" w:rsidRDefault="006774C9" w:rsidP="004D778C">
            <w:pPr>
              <w:pStyle w:val="ABOE"/>
              <w:spacing w:after="0" w:line="276" w:lineRule="auto"/>
            </w:pPr>
            <w:r>
              <w:t>ABO nv</w:t>
            </w:r>
          </w:p>
        </w:tc>
      </w:tr>
      <w:tr w:rsidR="006774C9" w14:paraId="11036B5F" w14:textId="77777777" w:rsidTr="004D778C">
        <w:tc>
          <w:tcPr>
            <w:tcW w:w="1413" w:type="dxa"/>
          </w:tcPr>
          <w:p w14:paraId="75BCA988" w14:textId="77777777" w:rsidR="006774C9" w:rsidRDefault="006774C9" w:rsidP="004D778C">
            <w:pPr>
              <w:pStyle w:val="ABOE"/>
              <w:spacing w:after="0" w:line="276" w:lineRule="auto"/>
            </w:pPr>
            <w:r w:rsidRPr="00F5633B">
              <w:rPr>
                <w:b/>
              </w:rPr>
              <w:t>Weer</w:t>
            </w:r>
          </w:p>
        </w:tc>
        <w:tc>
          <w:tcPr>
            <w:tcW w:w="2403" w:type="dxa"/>
          </w:tcPr>
          <w:p w14:paraId="61C0BC91" w14:textId="1D0489E9" w:rsidR="006774C9" w:rsidRDefault="006774C9" w:rsidP="004D778C">
            <w:pPr>
              <w:pStyle w:val="ABOE"/>
              <w:spacing w:after="0" w:line="276" w:lineRule="auto"/>
            </w:pPr>
            <w:r>
              <w:t>Regen; bewolkt; 8°C</w:t>
            </w:r>
          </w:p>
        </w:tc>
        <w:tc>
          <w:tcPr>
            <w:tcW w:w="2088" w:type="dxa"/>
          </w:tcPr>
          <w:p w14:paraId="3A0EF1C0" w14:textId="77777777" w:rsidR="006774C9" w:rsidRDefault="006774C9" w:rsidP="004D778C">
            <w:pPr>
              <w:pStyle w:val="ABOE"/>
              <w:spacing w:after="0" w:line="276" w:lineRule="auto"/>
            </w:pPr>
            <w:r w:rsidRPr="00AE5C26">
              <w:rPr>
                <w:b/>
              </w:rPr>
              <w:t>Vergunning</w:t>
            </w:r>
            <w:r>
              <w:rPr>
                <w:b/>
              </w:rPr>
              <w:t xml:space="preserve"> n°</w:t>
            </w:r>
          </w:p>
        </w:tc>
        <w:tc>
          <w:tcPr>
            <w:tcW w:w="2873" w:type="dxa"/>
          </w:tcPr>
          <w:p w14:paraId="6A5D1BE1" w14:textId="77777777" w:rsidR="006774C9" w:rsidRDefault="006774C9" w:rsidP="004D778C">
            <w:pPr>
              <w:pStyle w:val="ABOE"/>
              <w:spacing w:after="0" w:line="276" w:lineRule="auto"/>
            </w:pPr>
            <w:r w:rsidRPr="0031635D">
              <w:t>OE/ERK/Archeoloog/2017/00167</w:t>
            </w:r>
          </w:p>
        </w:tc>
      </w:tr>
      <w:tr w:rsidR="006774C9" w14:paraId="0A86B08D" w14:textId="77777777" w:rsidTr="004D778C">
        <w:tc>
          <w:tcPr>
            <w:tcW w:w="1413" w:type="dxa"/>
          </w:tcPr>
          <w:p w14:paraId="4B3ACCD0" w14:textId="77777777" w:rsidR="006774C9" w:rsidRDefault="006774C9" w:rsidP="004D778C">
            <w:pPr>
              <w:pStyle w:val="ABOE"/>
              <w:spacing w:after="0" w:line="276" w:lineRule="auto"/>
            </w:pPr>
            <w:r w:rsidRPr="00AE5C26">
              <w:rPr>
                <w:b/>
              </w:rPr>
              <w:t>Projectleider</w:t>
            </w:r>
          </w:p>
        </w:tc>
        <w:tc>
          <w:tcPr>
            <w:tcW w:w="2403" w:type="dxa"/>
          </w:tcPr>
          <w:p w14:paraId="29D03556" w14:textId="77777777" w:rsidR="006774C9" w:rsidRDefault="006774C9" w:rsidP="004D778C">
            <w:pPr>
              <w:pStyle w:val="ABOE"/>
              <w:spacing w:after="0" w:line="276" w:lineRule="auto"/>
            </w:pPr>
            <w:r>
              <w:t>Léonard, Ine</w:t>
            </w:r>
          </w:p>
        </w:tc>
        <w:tc>
          <w:tcPr>
            <w:tcW w:w="2088" w:type="dxa"/>
          </w:tcPr>
          <w:p w14:paraId="339ADBB1" w14:textId="77777777" w:rsidR="006774C9" w:rsidRDefault="006774C9" w:rsidP="004D778C">
            <w:pPr>
              <w:pStyle w:val="ABOE"/>
              <w:spacing w:after="0" w:line="276" w:lineRule="auto"/>
            </w:pPr>
            <w:r w:rsidRPr="00AE5C26">
              <w:rPr>
                <w:b/>
              </w:rPr>
              <w:t>Onderaannemers</w:t>
            </w:r>
          </w:p>
        </w:tc>
        <w:tc>
          <w:tcPr>
            <w:tcW w:w="2873" w:type="dxa"/>
          </w:tcPr>
          <w:p w14:paraId="56EAD8A9" w14:textId="77777777" w:rsidR="006774C9" w:rsidRDefault="006774C9" w:rsidP="004D778C">
            <w:pPr>
              <w:pStyle w:val="ABOE"/>
              <w:spacing w:after="0" w:line="276" w:lineRule="auto"/>
            </w:pPr>
            <w:r>
              <w:t>Geosonda NV</w:t>
            </w:r>
          </w:p>
        </w:tc>
      </w:tr>
    </w:tbl>
    <w:p w14:paraId="6C2FCCF0" w14:textId="77777777" w:rsidR="006774C9" w:rsidRDefault="006774C9" w:rsidP="006774C9">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6774C9" w14:paraId="3C747FED"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00D60A7A" w14:textId="77777777" w:rsidR="006774C9" w:rsidRDefault="006774C9" w:rsidP="004D778C">
            <w:pPr>
              <w:pStyle w:val="ABOE"/>
              <w:spacing w:after="0" w:line="276" w:lineRule="auto"/>
            </w:pPr>
            <w:r>
              <w:t>Naam</w:t>
            </w:r>
          </w:p>
        </w:tc>
        <w:tc>
          <w:tcPr>
            <w:tcW w:w="2926" w:type="dxa"/>
          </w:tcPr>
          <w:p w14:paraId="2E5CA464" w14:textId="77777777" w:rsidR="006774C9" w:rsidRDefault="006774C9" w:rsidP="004D778C">
            <w:pPr>
              <w:pStyle w:val="ABOE"/>
              <w:spacing w:after="0" w:line="276" w:lineRule="auto"/>
            </w:pPr>
            <w:r>
              <w:t>Voornaam</w:t>
            </w:r>
          </w:p>
        </w:tc>
        <w:tc>
          <w:tcPr>
            <w:tcW w:w="2926" w:type="dxa"/>
          </w:tcPr>
          <w:p w14:paraId="331B6167" w14:textId="77777777" w:rsidR="006774C9" w:rsidRDefault="006774C9" w:rsidP="004D778C">
            <w:pPr>
              <w:pStyle w:val="ABOE"/>
              <w:spacing w:after="0" w:line="276" w:lineRule="auto"/>
            </w:pPr>
            <w:r>
              <w:t>Functie</w:t>
            </w:r>
          </w:p>
        </w:tc>
      </w:tr>
      <w:tr w:rsidR="006774C9" w14:paraId="0F802CF5" w14:textId="77777777" w:rsidTr="004D778C">
        <w:tc>
          <w:tcPr>
            <w:tcW w:w="2925" w:type="dxa"/>
          </w:tcPr>
          <w:p w14:paraId="5C5C7E93" w14:textId="77777777" w:rsidR="006774C9" w:rsidRDefault="006774C9" w:rsidP="004D778C">
            <w:pPr>
              <w:pStyle w:val="ABOE"/>
              <w:spacing w:after="0" w:line="276" w:lineRule="auto"/>
            </w:pPr>
            <w:r>
              <w:t>Bruynseels</w:t>
            </w:r>
          </w:p>
        </w:tc>
        <w:tc>
          <w:tcPr>
            <w:tcW w:w="2926" w:type="dxa"/>
          </w:tcPr>
          <w:p w14:paraId="6370BCE5" w14:textId="77777777" w:rsidR="006774C9" w:rsidRDefault="006774C9" w:rsidP="004D778C">
            <w:pPr>
              <w:pStyle w:val="ABOE"/>
              <w:spacing w:after="0" w:line="276" w:lineRule="auto"/>
            </w:pPr>
            <w:r>
              <w:t>Stef</w:t>
            </w:r>
          </w:p>
        </w:tc>
        <w:tc>
          <w:tcPr>
            <w:tcW w:w="2926" w:type="dxa"/>
          </w:tcPr>
          <w:p w14:paraId="770B81D1" w14:textId="77777777" w:rsidR="006774C9" w:rsidRDefault="006774C9" w:rsidP="004D778C">
            <w:pPr>
              <w:pStyle w:val="ABOE"/>
              <w:spacing w:after="0" w:line="276" w:lineRule="auto"/>
            </w:pPr>
            <w:r w:rsidRPr="00C86872">
              <w:t>Boormeester</w:t>
            </w:r>
            <w:r>
              <w:t>/aardkundige</w:t>
            </w:r>
          </w:p>
        </w:tc>
      </w:tr>
      <w:tr w:rsidR="006774C9" w14:paraId="2DF14A6C" w14:textId="77777777" w:rsidTr="004D778C">
        <w:tc>
          <w:tcPr>
            <w:tcW w:w="2925" w:type="dxa"/>
          </w:tcPr>
          <w:p w14:paraId="43497A90" w14:textId="77777777" w:rsidR="006774C9" w:rsidRPr="00C86872" w:rsidRDefault="006774C9" w:rsidP="004D778C">
            <w:pPr>
              <w:pStyle w:val="ABOE"/>
              <w:spacing w:after="0" w:line="276" w:lineRule="auto"/>
            </w:pPr>
            <w:r>
              <w:t>Boons</w:t>
            </w:r>
          </w:p>
        </w:tc>
        <w:tc>
          <w:tcPr>
            <w:tcW w:w="2926" w:type="dxa"/>
          </w:tcPr>
          <w:p w14:paraId="74EFABB1" w14:textId="77777777" w:rsidR="006774C9" w:rsidRPr="00C86872" w:rsidRDefault="006774C9" w:rsidP="004D778C">
            <w:pPr>
              <w:pStyle w:val="ABOE"/>
              <w:spacing w:after="0" w:line="276" w:lineRule="auto"/>
            </w:pPr>
            <w:r>
              <w:t>Jonas</w:t>
            </w:r>
          </w:p>
        </w:tc>
        <w:tc>
          <w:tcPr>
            <w:tcW w:w="2926" w:type="dxa"/>
          </w:tcPr>
          <w:p w14:paraId="299AAD26" w14:textId="77777777" w:rsidR="006774C9" w:rsidRPr="00C86872" w:rsidRDefault="006774C9" w:rsidP="004D778C">
            <w:pPr>
              <w:pStyle w:val="ABOE"/>
              <w:spacing w:after="0" w:line="276" w:lineRule="auto"/>
            </w:pPr>
            <w:r w:rsidRPr="00C86872">
              <w:t>Boormeester</w:t>
            </w:r>
            <w:r>
              <w:t>/aardkundige</w:t>
            </w:r>
          </w:p>
        </w:tc>
      </w:tr>
      <w:tr w:rsidR="008F38E1" w14:paraId="111F6942" w14:textId="77777777" w:rsidTr="004D778C">
        <w:tc>
          <w:tcPr>
            <w:tcW w:w="2925" w:type="dxa"/>
          </w:tcPr>
          <w:p w14:paraId="1CC0CCE1" w14:textId="2C2820CB" w:rsidR="008F38E1" w:rsidRPr="00C86872" w:rsidRDefault="008F38E1" w:rsidP="008F38E1">
            <w:pPr>
              <w:pStyle w:val="ABOE"/>
              <w:spacing w:after="0" w:line="276" w:lineRule="auto"/>
            </w:pPr>
            <w:r>
              <w:t>De Bie</w:t>
            </w:r>
          </w:p>
        </w:tc>
        <w:tc>
          <w:tcPr>
            <w:tcW w:w="2926" w:type="dxa"/>
          </w:tcPr>
          <w:p w14:paraId="2B809DB2" w14:textId="0E633DE3" w:rsidR="008F38E1" w:rsidRPr="00C86872" w:rsidRDefault="008F38E1" w:rsidP="008F38E1">
            <w:pPr>
              <w:pStyle w:val="ABOE"/>
              <w:spacing w:after="0" w:line="276" w:lineRule="auto"/>
            </w:pPr>
            <w:r>
              <w:t>Steven</w:t>
            </w:r>
          </w:p>
        </w:tc>
        <w:tc>
          <w:tcPr>
            <w:tcW w:w="2926" w:type="dxa"/>
          </w:tcPr>
          <w:p w14:paraId="002E73DC" w14:textId="77777777" w:rsidR="008F38E1" w:rsidRDefault="008F38E1" w:rsidP="008F38E1">
            <w:pPr>
              <w:pStyle w:val="ABOE"/>
              <w:spacing w:after="0" w:line="276" w:lineRule="auto"/>
            </w:pPr>
            <w:r w:rsidRPr="00C86872">
              <w:t>Boormeester</w:t>
            </w:r>
            <w:r>
              <w:t>/aardkundige</w:t>
            </w:r>
          </w:p>
        </w:tc>
      </w:tr>
      <w:tr w:rsidR="008F38E1" w14:paraId="425FA375" w14:textId="77777777" w:rsidTr="004D778C">
        <w:tc>
          <w:tcPr>
            <w:tcW w:w="2925" w:type="dxa"/>
          </w:tcPr>
          <w:p w14:paraId="7D15D481" w14:textId="7E3BA43A" w:rsidR="008F38E1" w:rsidRPr="00C86872" w:rsidRDefault="008F38E1" w:rsidP="008F38E1">
            <w:pPr>
              <w:pStyle w:val="ABOE"/>
              <w:spacing w:after="0" w:line="276" w:lineRule="auto"/>
            </w:pPr>
            <w:r>
              <w:t>Léonard</w:t>
            </w:r>
          </w:p>
        </w:tc>
        <w:tc>
          <w:tcPr>
            <w:tcW w:w="2926" w:type="dxa"/>
          </w:tcPr>
          <w:p w14:paraId="498644AB" w14:textId="2A5489B2" w:rsidR="008F38E1" w:rsidRPr="00C86872" w:rsidRDefault="008F38E1" w:rsidP="008F38E1">
            <w:pPr>
              <w:pStyle w:val="ABOE"/>
              <w:spacing w:after="0" w:line="276" w:lineRule="auto"/>
            </w:pPr>
            <w:r>
              <w:t>Ine</w:t>
            </w:r>
          </w:p>
        </w:tc>
        <w:tc>
          <w:tcPr>
            <w:tcW w:w="2926" w:type="dxa"/>
          </w:tcPr>
          <w:p w14:paraId="3F051E13" w14:textId="33D05F67" w:rsidR="008F38E1" w:rsidRDefault="008F38E1" w:rsidP="008F38E1">
            <w:pPr>
              <w:pStyle w:val="ABOE"/>
              <w:spacing w:after="0" w:line="276" w:lineRule="auto"/>
            </w:pPr>
            <w:r>
              <w:t>Archeoloog-veldwerkleider-materiaalexpert (steentijd)</w:t>
            </w:r>
          </w:p>
        </w:tc>
      </w:tr>
      <w:tr w:rsidR="008F38E1" w14:paraId="416CC195" w14:textId="77777777" w:rsidTr="004D778C">
        <w:tc>
          <w:tcPr>
            <w:tcW w:w="2925" w:type="dxa"/>
          </w:tcPr>
          <w:p w14:paraId="6A0E9033" w14:textId="2E413AF3" w:rsidR="008F38E1" w:rsidRDefault="008F38E1" w:rsidP="008F38E1">
            <w:pPr>
              <w:pStyle w:val="ABOE"/>
              <w:spacing w:after="0" w:line="276" w:lineRule="auto"/>
            </w:pPr>
            <w:r>
              <w:t>Broeckmans</w:t>
            </w:r>
          </w:p>
        </w:tc>
        <w:tc>
          <w:tcPr>
            <w:tcW w:w="2926" w:type="dxa"/>
          </w:tcPr>
          <w:p w14:paraId="4BBEE66B" w14:textId="07601962" w:rsidR="008F38E1" w:rsidRDefault="008F38E1" w:rsidP="008F38E1">
            <w:pPr>
              <w:pStyle w:val="ABOE"/>
              <w:spacing w:after="0" w:line="276" w:lineRule="auto"/>
            </w:pPr>
            <w:r>
              <w:t>Daan</w:t>
            </w:r>
          </w:p>
        </w:tc>
        <w:tc>
          <w:tcPr>
            <w:tcW w:w="2926" w:type="dxa"/>
          </w:tcPr>
          <w:p w14:paraId="759A744E" w14:textId="77777777" w:rsidR="008F38E1" w:rsidRDefault="008F38E1" w:rsidP="008F38E1">
            <w:pPr>
              <w:pStyle w:val="ABOE"/>
              <w:spacing w:after="0" w:line="276" w:lineRule="auto"/>
            </w:pPr>
            <w:r>
              <w:t>Assistent-archeoloog</w:t>
            </w:r>
          </w:p>
        </w:tc>
      </w:tr>
      <w:tr w:rsidR="006774C9" w14:paraId="031B1E37" w14:textId="77777777" w:rsidTr="004D778C">
        <w:tc>
          <w:tcPr>
            <w:tcW w:w="2925" w:type="dxa"/>
          </w:tcPr>
          <w:p w14:paraId="5B2FA02B" w14:textId="65FFA712" w:rsidR="006774C9" w:rsidRDefault="008F38E1" w:rsidP="004D778C">
            <w:pPr>
              <w:pStyle w:val="ABOE"/>
              <w:spacing w:after="0" w:line="276" w:lineRule="auto"/>
            </w:pPr>
            <w:r>
              <w:t>Van Eynde</w:t>
            </w:r>
          </w:p>
        </w:tc>
        <w:tc>
          <w:tcPr>
            <w:tcW w:w="2926" w:type="dxa"/>
          </w:tcPr>
          <w:p w14:paraId="4D208875" w14:textId="2BA834BF" w:rsidR="006774C9" w:rsidRDefault="008F38E1" w:rsidP="004D778C">
            <w:pPr>
              <w:pStyle w:val="ABOE"/>
              <w:spacing w:after="0" w:line="276" w:lineRule="auto"/>
            </w:pPr>
            <w:r>
              <w:t>Merel</w:t>
            </w:r>
          </w:p>
        </w:tc>
        <w:tc>
          <w:tcPr>
            <w:tcW w:w="2926" w:type="dxa"/>
          </w:tcPr>
          <w:p w14:paraId="741FCD7D" w14:textId="77777777" w:rsidR="006774C9" w:rsidRDefault="006774C9" w:rsidP="004D778C">
            <w:pPr>
              <w:pStyle w:val="ABOE"/>
              <w:spacing w:after="0" w:line="276" w:lineRule="auto"/>
            </w:pPr>
            <w:r>
              <w:t>Assistent-archeoloog</w:t>
            </w:r>
          </w:p>
        </w:tc>
      </w:tr>
    </w:tbl>
    <w:p w14:paraId="45E67B03" w14:textId="77777777" w:rsidR="006774C9" w:rsidRDefault="006774C9" w:rsidP="006774C9">
      <w:pPr>
        <w:pStyle w:val="ABOEKop5"/>
      </w:pPr>
      <w:r>
        <w:t>Activiteiten</w:t>
      </w:r>
    </w:p>
    <w:p w14:paraId="3609FF87" w14:textId="6774D7B0" w:rsidR="006774C9" w:rsidRDefault="006774C9" w:rsidP="006774C9">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2</w:t>
      </w:r>
    </w:p>
    <w:p w14:paraId="389CA4ED" w14:textId="77777777" w:rsidR="006774C9" w:rsidRPr="008F6DFC" w:rsidRDefault="006774C9" w:rsidP="006774C9">
      <w:pPr>
        <w:pStyle w:val="ListParagraph"/>
        <w:numPr>
          <w:ilvl w:val="0"/>
          <w:numId w:val="45"/>
        </w:numPr>
        <w:rPr>
          <w:lang w:val="nl-NL" w:eastAsia="nl-NL"/>
        </w:rPr>
      </w:pPr>
      <w:r w:rsidRPr="008F6DFC">
        <w:rPr>
          <w:lang w:val="nl-NL" w:eastAsia="nl-NL"/>
        </w:rPr>
        <w:t>Sorteren en assessment zeefresidu’s</w:t>
      </w:r>
    </w:p>
    <w:p w14:paraId="6C6FEB7E" w14:textId="77777777" w:rsidR="006774C9" w:rsidRPr="008F6DFC" w:rsidRDefault="006774C9" w:rsidP="006774C9">
      <w:pPr>
        <w:pStyle w:val="ListParagraph"/>
        <w:numPr>
          <w:ilvl w:val="0"/>
          <w:numId w:val="45"/>
        </w:numPr>
        <w:rPr>
          <w:lang w:val="nl-NL" w:eastAsia="nl-NL"/>
        </w:rPr>
      </w:pPr>
      <w:r>
        <w:rPr>
          <w:lang w:val="nl-NL" w:eastAsia="nl-NL"/>
        </w:rPr>
        <w:t xml:space="preserve">Nat </w:t>
      </w:r>
      <w:r w:rsidRPr="008F6DFC">
        <w:rPr>
          <w:lang w:val="nl-NL" w:eastAsia="nl-NL"/>
        </w:rPr>
        <w:t>zeven</w:t>
      </w:r>
    </w:p>
    <w:p w14:paraId="1CAA20FC" w14:textId="77777777" w:rsidR="006774C9" w:rsidRDefault="006774C9" w:rsidP="006774C9">
      <w:pPr>
        <w:pStyle w:val="ABOEKop5"/>
      </w:pPr>
      <w:r>
        <w:t>Strategische en praktische keuzes</w:t>
      </w:r>
    </w:p>
    <w:p w14:paraId="45C01FB7" w14:textId="3E71A8B1" w:rsidR="006774C9" w:rsidRDefault="00242855" w:rsidP="006774C9">
      <w:pPr>
        <w:jc w:val="both"/>
        <w:rPr>
          <w:lang w:val="nl-NL" w:eastAsia="nl-NL"/>
        </w:rPr>
      </w:pPr>
      <w:r>
        <w:rPr>
          <w:lang w:val="nl-NL" w:eastAsia="nl-NL"/>
        </w:rPr>
        <w:t>Alle boorpunten waren uitgezet. Er konden een aantal dubbele boorpunten worden vastgesteld. Bij het digitaal uitzetten zal er een fout gebeurd zijn in de nummering. De volgende boorpunten werden bijgevolg niet uitgezet (omdat ze dubbel zijn): 280-281 (dubbel met 0 en 1); 887 (dubbel met 103); 916-918 (dubbel met 125-128) en 930-931</w:t>
      </w:r>
      <w:r w:rsidR="006774C9">
        <w:rPr>
          <w:lang w:val="nl-NL" w:eastAsia="nl-NL"/>
        </w:rPr>
        <w:t xml:space="preserve">. </w:t>
      </w:r>
    </w:p>
    <w:p w14:paraId="768D83D9" w14:textId="77777777" w:rsidR="006774C9" w:rsidRDefault="006774C9" w:rsidP="006774C9">
      <w:pPr>
        <w:pStyle w:val="ABOEKop5"/>
      </w:pPr>
      <w:r>
        <w:t>Voorlopige interpretatie</w:t>
      </w:r>
    </w:p>
    <w:p w14:paraId="2E0809E7" w14:textId="0B68161C" w:rsidR="006774C9" w:rsidRDefault="006774C9" w:rsidP="006774C9">
      <w:pPr>
        <w:pStyle w:val="ABOE"/>
        <w:jc w:val="both"/>
        <w:rPr>
          <w:lang w:val="nl-NL" w:eastAsia="nl-NL"/>
        </w:rPr>
      </w:pPr>
      <w:r>
        <w:rPr>
          <w:lang w:val="nl-NL" w:eastAsia="nl-NL"/>
        </w:rPr>
        <w:t>In zone 2 werd op vrij korte afstand (c. 10m) grote variatie vastgesteld in de diepte van het grind (c. 120cm-MV tot 300cm-MV).</w:t>
      </w:r>
    </w:p>
    <w:p w14:paraId="1F3DF91C" w14:textId="6D0D08F3" w:rsidR="00242855" w:rsidRDefault="00242855">
      <w:pPr>
        <w:spacing w:after="200" w:line="276" w:lineRule="auto"/>
        <w:rPr>
          <w:lang w:val="nl-NL" w:eastAsia="nl-NL"/>
        </w:rPr>
      </w:pPr>
      <w:r>
        <w:rPr>
          <w:lang w:val="nl-NL" w:eastAsia="nl-NL"/>
        </w:rPr>
        <w:br w:type="page"/>
      </w:r>
    </w:p>
    <w:p w14:paraId="07179443" w14:textId="72791191" w:rsidR="00242855" w:rsidRDefault="00242855" w:rsidP="00242855">
      <w:pPr>
        <w:pStyle w:val="ABOEKop1NoNumber"/>
      </w:pPr>
      <w:bookmarkStart w:id="32" w:name="_Toc530750827"/>
      <w:r>
        <w:t>Dagrapport n° 18</w:t>
      </w:r>
      <w:bookmarkEnd w:id="32"/>
    </w:p>
    <w:tbl>
      <w:tblPr>
        <w:tblStyle w:val="ABOETABELSTIJL"/>
        <w:tblW w:w="0" w:type="auto"/>
        <w:tblLook w:val="0480" w:firstRow="0" w:lastRow="0" w:firstColumn="1" w:lastColumn="0" w:noHBand="0" w:noVBand="1"/>
      </w:tblPr>
      <w:tblGrid>
        <w:gridCol w:w="1413"/>
        <w:gridCol w:w="2403"/>
        <w:gridCol w:w="2088"/>
        <w:gridCol w:w="2873"/>
      </w:tblGrid>
      <w:tr w:rsidR="00242855" w14:paraId="05D83D6E" w14:textId="77777777" w:rsidTr="004D778C">
        <w:tc>
          <w:tcPr>
            <w:tcW w:w="1413" w:type="dxa"/>
          </w:tcPr>
          <w:p w14:paraId="2E9F8EA1" w14:textId="77777777" w:rsidR="00242855" w:rsidRDefault="00242855" w:rsidP="004D778C">
            <w:pPr>
              <w:pStyle w:val="ABOE"/>
              <w:spacing w:after="0" w:line="276" w:lineRule="auto"/>
            </w:pPr>
            <w:r w:rsidRPr="00AE5C26">
              <w:rPr>
                <w:b/>
              </w:rPr>
              <w:t>Dag</w:t>
            </w:r>
          </w:p>
        </w:tc>
        <w:tc>
          <w:tcPr>
            <w:tcW w:w="2403" w:type="dxa"/>
          </w:tcPr>
          <w:p w14:paraId="3A2F8A7C" w14:textId="0E6B46DA" w:rsidR="00242855" w:rsidRDefault="00242855" w:rsidP="004D778C">
            <w:pPr>
              <w:pStyle w:val="ABOE"/>
              <w:spacing w:after="0" w:line="276" w:lineRule="auto"/>
            </w:pPr>
            <w:r>
              <w:t>14/03/2018</w:t>
            </w:r>
          </w:p>
        </w:tc>
        <w:tc>
          <w:tcPr>
            <w:tcW w:w="2088" w:type="dxa"/>
          </w:tcPr>
          <w:p w14:paraId="4CE08246" w14:textId="77777777" w:rsidR="00242855" w:rsidRDefault="00242855" w:rsidP="004D778C">
            <w:pPr>
              <w:pStyle w:val="ABOE"/>
              <w:spacing w:after="0" w:line="276" w:lineRule="auto"/>
            </w:pPr>
            <w:r w:rsidRPr="00C86872">
              <w:rPr>
                <w:b/>
              </w:rPr>
              <w:t>Erkend archeoloog</w:t>
            </w:r>
          </w:p>
        </w:tc>
        <w:tc>
          <w:tcPr>
            <w:tcW w:w="2873" w:type="dxa"/>
          </w:tcPr>
          <w:p w14:paraId="5BF29F5B" w14:textId="77777777" w:rsidR="00242855" w:rsidRDefault="00242855" w:rsidP="004D778C">
            <w:pPr>
              <w:pStyle w:val="ABOE"/>
              <w:spacing w:after="0" w:line="276" w:lineRule="auto"/>
            </w:pPr>
            <w:r>
              <w:t>ABO nv</w:t>
            </w:r>
          </w:p>
        </w:tc>
      </w:tr>
      <w:tr w:rsidR="00242855" w14:paraId="14A1652D" w14:textId="77777777" w:rsidTr="004D778C">
        <w:tc>
          <w:tcPr>
            <w:tcW w:w="1413" w:type="dxa"/>
          </w:tcPr>
          <w:p w14:paraId="53B9507E" w14:textId="77777777" w:rsidR="00242855" w:rsidRDefault="00242855" w:rsidP="004D778C">
            <w:pPr>
              <w:pStyle w:val="ABOE"/>
              <w:spacing w:after="0" w:line="276" w:lineRule="auto"/>
            </w:pPr>
            <w:r w:rsidRPr="00F5633B">
              <w:rPr>
                <w:b/>
              </w:rPr>
              <w:t>Weer</w:t>
            </w:r>
          </w:p>
        </w:tc>
        <w:tc>
          <w:tcPr>
            <w:tcW w:w="2403" w:type="dxa"/>
          </w:tcPr>
          <w:p w14:paraId="0751E012" w14:textId="77ED7817" w:rsidR="00242855" w:rsidRDefault="00242855" w:rsidP="004D778C">
            <w:pPr>
              <w:pStyle w:val="ABOE"/>
              <w:spacing w:after="0" w:line="276" w:lineRule="auto"/>
            </w:pPr>
            <w:r>
              <w:t>Droog; zonnig; 13°C</w:t>
            </w:r>
          </w:p>
        </w:tc>
        <w:tc>
          <w:tcPr>
            <w:tcW w:w="2088" w:type="dxa"/>
          </w:tcPr>
          <w:p w14:paraId="6B0DD466" w14:textId="77777777" w:rsidR="00242855" w:rsidRDefault="00242855" w:rsidP="004D778C">
            <w:pPr>
              <w:pStyle w:val="ABOE"/>
              <w:spacing w:after="0" w:line="276" w:lineRule="auto"/>
            </w:pPr>
            <w:r w:rsidRPr="00AE5C26">
              <w:rPr>
                <w:b/>
              </w:rPr>
              <w:t>Vergunning</w:t>
            </w:r>
            <w:r>
              <w:rPr>
                <w:b/>
              </w:rPr>
              <w:t xml:space="preserve"> n°</w:t>
            </w:r>
          </w:p>
        </w:tc>
        <w:tc>
          <w:tcPr>
            <w:tcW w:w="2873" w:type="dxa"/>
          </w:tcPr>
          <w:p w14:paraId="0C9A404C" w14:textId="77777777" w:rsidR="00242855" w:rsidRDefault="00242855" w:rsidP="004D778C">
            <w:pPr>
              <w:pStyle w:val="ABOE"/>
              <w:spacing w:after="0" w:line="276" w:lineRule="auto"/>
            </w:pPr>
            <w:r w:rsidRPr="0031635D">
              <w:t>OE/ERK/Archeoloog/2017/00167</w:t>
            </w:r>
          </w:p>
        </w:tc>
      </w:tr>
      <w:tr w:rsidR="00242855" w14:paraId="64BADEC8" w14:textId="77777777" w:rsidTr="004D778C">
        <w:tc>
          <w:tcPr>
            <w:tcW w:w="1413" w:type="dxa"/>
          </w:tcPr>
          <w:p w14:paraId="0EB3205B" w14:textId="77777777" w:rsidR="00242855" w:rsidRDefault="00242855" w:rsidP="004D778C">
            <w:pPr>
              <w:pStyle w:val="ABOE"/>
              <w:spacing w:after="0" w:line="276" w:lineRule="auto"/>
            </w:pPr>
            <w:r w:rsidRPr="00AE5C26">
              <w:rPr>
                <w:b/>
              </w:rPr>
              <w:t>Projectleider</w:t>
            </w:r>
          </w:p>
        </w:tc>
        <w:tc>
          <w:tcPr>
            <w:tcW w:w="2403" w:type="dxa"/>
          </w:tcPr>
          <w:p w14:paraId="08ECEE98" w14:textId="77777777" w:rsidR="00242855" w:rsidRDefault="00242855" w:rsidP="004D778C">
            <w:pPr>
              <w:pStyle w:val="ABOE"/>
              <w:spacing w:after="0" w:line="276" w:lineRule="auto"/>
            </w:pPr>
            <w:r>
              <w:t>Léonard, Ine</w:t>
            </w:r>
          </w:p>
        </w:tc>
        <w:tc>
          <w:tcPr>
            <w:tcW w:w="2088" w:type="dxa"/>
          </w:tcPr>
          <w:p w14:paraId="048A0527" w14:textId="77777777" w:rsidR="00242855" w:rsidRDefault="00242855" w:rsidP="004D778C">
            <w:pPr>
              <w:pStyle w:val="ABOE"/>
              <w:spacing w:after="0" w:line="276" w:lineRule="auto"/>
            </w:pPr>
            <w:r w:rsidRPr="00AE5C26">
              <w:rPr>
                <w:b/>
              </w:rPr>
              <w:t>Onderaannemers</w:t>
            </w:r>
          </w:p>
        </w:tc>
        <w:tc>
          <w:tcPr>
            <w:tcW w:w="2873" w:type="dxa"/>
          </w:tcPr>
          <w:p w14:paraId="3DF46B08" w14:textId="77777777" w:rsidR="00242855" w:rsidRDefault="00242855" w:rsidP="004D778C">
            <w:pPr>
              <w:pStyle w:val="ABOE"/>
              <w:spacing w:after="0" w:line="276" w:lineRule="auto"/>
            </w:pPr>
            <w:r>
              <w:t>Geosonda NV</w:t>
            </w:r>
          </w:p>
        </w:tc>
      </w:tr>
    </w:tbl>
    <w:p w14:paraId="7001866E" w14:textId="77777777" w:rsidR="00242855" w:rsidRDefault="00242855" w:rsidP="00242855">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242855" w14:paraId="313F4204"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058F19C2" w14:textId="77777777" w:rsidR="00242855" w:rsidRDefault="00242855" w:rsidP="004D778C">
            <w:pPr>
              <w:pStyle w:val="ABOE"/>
              <w:spacing w:after="0" w:line="276" w:lineRule="auto"/>
            </w:pPr>
            <w:r>
              <w:t>Naam</w:t>
            </w:r>
          </w:p>
        </w:tc>
        <w:tc>
          <w:tcPr>
            <w:tcW w:w="2926" w:type="dxa"/>
          </w:tcPr>
          <w:p w14:paraId="5DDBDB40" w14:textId="77777777" w:rsidR="00242855" w:rsidRDefault="00242855" w:rsidP="004D778C">
            <w:pPr>
              <w:pStyle w:val="ABOE"/>
              <w:spacing w:after="0" w:line="276" w:lineRule="auto"/>
            </w:pPr>
            <w:r>
              <w:t>Voornaam</w:t>
            </w:r>
          </w:p>
        </w:tc>
        <w:tc>
          <w:tcPr>
            <w:tcW w:w="2926" w:type="dxa"/>
          </w:tcPr>
          <w:p w14:paraId="567713CB" w14:textId="77777777" w:rsidR="00242855" w:rsidRDefault="00242855" w:rsidP="004D778C">
            <w:pPr>
              <w:pStyle w:val="ABOE"/>
              <w:spacing w:after="0" w:line="276" w:lineRule="auto"/>
            </w:pPr>
            <w:r>
              <w:t>Functie</w:t>
            </w:r>
          </w:p>
        </w:tc>
      </w:tr>
      <w:tr w:rsidR="00242855" w14:paraId="1548AAB2" w14:textId="77777777" w:rsidTr="004D778C">
        <w:tc>
          <w:tcPr>
            <w:tcW w:w="2925" w:type="dxa"/>
          </w:tcPr>
          <w:p w14:paraId="62D4632D" w14:textId="77777777" w:rsidR="00242855" w:rsidRDefault="00242855" w:rsidP="004D778C">
            <w:pPr>
              <w:pStyle w:val="ABOE"/>
              <w:spacing w:after="0" w:line="276" w:lineRule="auto"/>
            </w:pPr>
            <w:r>
              <w:t>Bruynseels</w:t>
            </w:r>
          </w:p>
        </w:tc>
        <w:tc>
          <w:tcPr>
            <w:tcW w:w="2926" w:type="dxa"/>
          </w:tcPr>
          <w:p w14:paraId="08ED9961" w14:textId="77777777" w:rsidR="00242855" w:rsidRDefault="00242855" w:rsidP="004D778C">
            <w:pPr>
              <w:pStyle w:val="ABOE"/>
              <w:spacing w:after="0" w:line="276" w:lineRule="auto"/>
            </w:pPr>
            <w:r>
              <w:t>Stef</w:t>
            </w:r>
          </w:p>
        </w:tc>
        <w:tc>
          <w:tcPr>
            <w:tcW w:w="2926" w:type="dxa"/>
          </w:tcPr>
          <w:p w14:paraId="1E21E486" w14:textId="77777777" w:rsidR="00242855" w:rsidRDefault="00242855" w:rsidP="004D778C">
            <w:pPr>
              <w:pStyle w:val="ABOE"/>
              <w:spacing w:after="0" w:line="276" w:lineRule="auto"/>
            </w:pPr>
            <w:r w:rsidRPr="00C86872">
              <w:t>Boormeester</w:t>
            </w:r>
            <w:r>
              <w:t>/aardkundige</w:t>
            </w:r>
          </w:p>
        </w:tc>
      </w:tr>
      <w:tr w:rsidR="00242855" w14:paraId="165318F2" w14:textId="77777777" w:rsidTr="004D778C">
        <w:tc>
          <w:tcPr>
            <w:tcW w:w="2925" w:type="dxa"/>
          </w:tcPr>
          <w:p w14:paraId="1FC9231E" w14:textId="77777777" w:rsidR="00242855" w:rsidRPr="00C86872" w:rsidRDefault="00242855" w:rsidP="004D778C">
            <w:pPr>
              <w:pStyle w:val="ABOE"/>
              <w:spacing w:after="0" w:line="276" w:lineRule="auto"/>
            </w:pPr>
            <w:r>
              <w:t>Boons</w:t>
            </w:r>
          </w:p>
        </w:tc>
        <w:tc>
          <w:tcPr>
            <w:tcW w:w="2926" w:type="dxa"/>
          </w:tcPr>
          <w:p w14:paraId="0254EF13" w14:textId="77777777" w:rsidR="00242855" w:rsidRPr="00C86872" w:rsidRDefault="00242855" w:rsidP="004D778C">
            <w:pPr>
              <w:pStyle w:val="ABOE"/>
              <w:spacing w:after="0" w:line="276" w:lineRule="auto"/>
            </w:pPr>
            <w:r>
              <w:t>Jonas</w:t>
            </w:r>
          </w:p>
        </w:tc>
        <w:tc>
          <w:tcPr>
            <w:tcW w:w="2926" w:type="dxa"/>
          </w:tcPr>
          <w:p w14:paraId="0F644FB9" w14:textId="77777777" w:rsidR="00242855" w:rsidRPr="00C86872" w:rsidRDefault="00242855" w:rsidP="004D778C">
            <w:pPr>
              <w:pStyle w:val="ABOE"/>
              <w:spacing w:after="0" w:line="276" w:lineRule="auto"/>
            </w:pPr>
            <w:r w:rsidRPr="00C86872">
              <w:t>Boormeester</w:t>
            </w:r>
            <w:r>
              <w:t>/aardkundige</w:t>
            </w:r>
          </w:p>
        </w:tc>
      </w:tr>
      <w:tr w:rsidR="008F38E1" w14:paraId="21490C9C" w14:textId="77777777" w:rsidTr="004D778C">
        <w:tc>
          <w:tcPr>
            <w:tcW w:w="2925" w:type="dxa"/>
          </w:tcPr>
          <w:p w14:paraId="0CF0B0E4" w14:textId="0594F6CB" w:rsidR="008F38E1" w:rsidRPr="00C86872" w:rsidRDefault="008F38E1" w:rsidP="008F38E1">
            <w:pPr>
              <w:pStyle w:val="ABOE"/>
              <w:spacing w:after="0" w:line="276" w:lineRule="auto"/>
            </w:pPr>
            <w:r>
              <w:t>De Bie</w:t>
            </w:r>
          </w:p>
        </w:tc>
        <w:tc>
          <w:tcPr>
            <w:tcW w:w="2926" w:type="dxa"/>
          </w:tcPr>
          <w:p w14:paraId="08BEDE6B" w14:textId="484875B8" w:rsidR="008F38E1" w:rsidRPr="00C86872" w:rsidRDefault="008F38E1" w:rsidP="008F38E1">
            <w:pPr>
              <w:pStyle w:val="ABOE"/>
              <w:spacing w:after="0" w:line="276" w:lineRule="auto"/>
            </w:pPr>
            <w:r>
              <w:t>Steven</w:t>
            </w:r>
          </w:p>
        </w:tc>
        <w:tc>
          <w:tcPr>
            <w:tcW w:w="2926" w:type="dxa"/>
          </w:tcPr>
          <w:p w14:paraId="1D675C35" w14:textId="77777777" w:rsidR="008F38E1" w:rsidRDefault="008F38E1" w:rsidP="008F38E1">
            <w:pPr>
              <w:pStyle w:val="ABOE"/>
              <w:spacing w:after="0" w:line="276" w:lineRule="auto"/>
            </w:pPr>
            <w:r w:rsidRPr="00C86872">
              <w:t>Boormeester</w:t>
            </w:r>
            <w:r>
              <w:t>/aardkundige</w:t>
            </w:r>
          </w:p>
        </w:tc>
      </w:tr>
      <w:tr w:rsidR="008F38E1" w14:paraId="4307EF12" w14:textId="77777777" w:rsidTr="004D778C">
        <w:tc>
          <w:tcPr>
            <w:tcW w:w="2925" w:type="dxa"/>
          </w:tcPr>
          <w:p w14:paraId="0A758EB9" w14:textId="00E9FDDB" w:rsidR="008F38E1" w:rsidRPr="00C86872" w:rsidRDefault="008F38E1" w:rsidP="008F38E1">
            <w:pPr>
              <w:pStyle w:val="ABOE"/>
              <w:spacing w:after="0" w:line="276" w:lineRule="auto"/>
            </w:pPr>
            <w:r>
              <w:t>Léonard</w:t>
            </w:r>
          </w:p>
        </w:tc>
        <w:tc>
          <w:tcPr>
            <w:tcW w:w="2926" w:type="dxa"/>
          </w:tcPr>
          <w:p w14:paraId="5AF0FEB6" w14:textId="78518FDE" w:rsidR="008F38E1" w:rsidRPr="00C86872" w:rsidRDefault="008F38E1" w:rsidP="008F38E1">
            <w:pPr>
              <w:pStyle w:val="ABOE"/>
              <w:spacing w:after="0" w:line="276" w:lineRule="auto"/>
            </w:pPr>
            <w:r>
              <w:t>Ine</w:t>
            </w:r>
          </w:p>
        </w:tc>
        <w:tc>
          <w:tcPr>
            <w:tcW w:w="2926" w:type="dxa"/>
          </w:tcPr>
          <w:p w14:paraId="6A686C19" w14:textId="0D864AED" w:rsidR="008F38E1" w:rsidRDefault="008F38E1" w:rsidP="008F38E1">
            <w:pPr>
              <w:pStyle w:val="ABOE"/>
              <w:spacing w:after="0" w:line="276" w:lineRule="auto"/>
            </w:pPr>
            <w:r>
              <w:t>Archeoloog-veldwerkleider-materiaalexpert (steentijd)</w:t>
            </w:r>
          </w:p>
        </w:tc>
      </w:tr>
      <w:tr w:rsidR="008F38E1" w14:paraId="0250144B" w14:textId="77777777" w:rsidTr="004D778C">
        <w:tc>
          <w:tcPr>
            <w:tcW w:w="2925" w:type="dxa"/>
          </w:tcPr>
          <w:p w14:paraId="03CA99D7" w14:textId="395000CD" w:rsidR="008F38E1" w:rsidRDefault="008F38E1" w:rsidP="008F38E1">
            <w:pPr>
              <w:pStyle w:val="ABOE"/>
              <w:spacing w:after="0" w:line="276" w:lineRule="auto"/>
            </w:pPr>
            <w:r>
              <w:t>Broeckmans</w:t>
            </w:r>
          </w:p>
        </w:tc>
        <w:tc>
          <w:tcPr>
            <w:tcW w:w="2926" w:type="dxa"/>
          </w:tcPr>
          <w:p w14:paraId="0E7C8934" w14:textId="032384D2" w:rsidR="008F38E1" w:rsidRDefault="008F38E1" w:rsidP="008F38E1">
            <w:pPr>
              <w:pStyle w:val="ABOE"/>
              <w:spacing w:after="0" w:line="276" w:lineRule="auto"/>
            </w:pPr>
            <w:r>
              <w:t>Daan</w:t>
            </w:r>
          </w:p>
        </w:tc>
        <w:tc>
          <w:tcPr>
            <w:tcW w:w="2926" w:type="dxa"/>
          </w:tcPr>
          <w:p w14:paraId="5AA836ED" w14:textId="77777777" w:rsidR="008F38E1" w:rsidRDefault="008F38E1" w:rsidP="008F38E1">
            <w:pPr>
              <w:pStyle w:val="ABOE"/>
              <w:spacing w:after="0" w:line="276" w:lineRule="auto"/>
            </w:pPr>
            <w:r>
              <w:t>Assistent-archeoloog</w:t>
            </w:r>
          </w:p>
        </w:tc>
      </w:tr>
    </w:tbl>
    <w:p w14:paraId="55272DD4" w14:textId="77777777" w:rsidR="00242855" w:rsidRDefault="00242855" w:rsidP="00242855">
      <w:pPr>
        <w:pStyle w:val="ABOEKop5"/>
      </w:pPr>
      <w:r>
        <w:t>Activiteiten</w:t>
      </w:r>
    </w:p>
    <w:p w14:paraId="5B15FAC7" w14:textId="6238971C" w:rsidR="00242855" w:rsidRDefault="00242855" w:rsidP="00242855">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7 en einde zone 6</w:t>
      </w:r>
    </w:p>
    <w:p w14:paraId="75429030" w14:textId="77777777" w:rsidR="00242855" w:rsidRPr="008F6DFC" w:rsidRDefault="00242855" w:rsidP="00242855">
      <w:pPr>
        <w:pStyle w:val="ListParagraph"/>
        <w:numPr>
          <w:ilvl w:val="0"/>
          <w:numId w:val="45"/>
        </w:numPr>
        <w:rPr>
          <w:lang w:val="nl-NL" w:eastAsia="nl-NL"/>
        </w:rPr>
      </w:pPr>
      <w:r w:rsidRPr="008F6DFC">
        <w:rPr>
          <w:lang w:val="nl-NL" w:eastAsia="nl-NL"/>
        </w:rPr>
        <w:t>Sorteren en assessment zeefresidu’s</w:t>
      </w:r>
    </w:p>
    <w:p w14:paraId="15A270DC" w14:textId="77777777" w:rsidR="00242855" w:rsidRPr="008F6DFC" w:rsidRDefault="00242855" w:rsidP="00242855">
      <w:pPr>
        <w:pStyle w:val="ListParagraph"/>
        <w:numPr>
          <w:ilvl w:val="0"/>
          <w:numId w:val="45"/>
        </w:numPr>
        <w:rPr>
          <w:lang w:val="nl-NL" w:eastAsia="nl-NL"/>
        </w:rPr>
      </w:pPr>
      <w:r>
        <w:rPr>
          <w:lang w:val="nl-NL" w:eastAsia="nl-NL"/>
        </w:rPr>
        <w:t xml:space="preserve">Nat </w:t>
      </w:r>
      <w:r w:rsidRPr="008F6DFC">
        <w:rPr>
          <w:lang w:val="nl-NL" w:eastAsia="nl-NL"/>
        </w:rPr>
        <w:t>zeven</w:t>
      </w:r>
    </w:p>
    <w:p w14:paraId="13D05F4C" w14:textId="77777777" w:rsidR="00242855" w:rsidRDefault="00242855" w:rsidP="00242855">
      <w:pPr>
        <w:pStyle w:val="ABOEKop5"/>
      </w:pPr>
      <w:r>
        <w:t>Strategische en praktische keuzes</w:t>
      </w:r>
    </w:p>
    <w:p w14:paraId="3BE4A301" w14:textId="123E9EC6" w:rsidR="00242855" w:rsidRDefault="00242855" w:rsidP="00242855">
      <w:pPr>
        <w:jc w:val="both"/>
        <w:rPr>
          <w:lang w:val="nl-NL" w:eastAsia="nl-NL"/>
        </w:rPr>
      </w:pPr>
      <w:r>
        <w:rPr>
          <w:lang w:val="nl-NL" w:eastAsia="nl-NL"/>
        </w:rPr>
        <w:t>Geen bijzonderheden</w:t>
      </w:r>
    </w:p>
    <w:p w14:paraId="4D4E2046" w14:textId="77777777" w:rsidR="00242855" w:rsidRDefault="00242855" w:rsidP="00242855">
      <w:pPr>
        <w:pStyle w:val="ABOEKop5"/>
      </w:pPr>
      <w:r>
        <w:t>Voorlopige interpretatie</w:t>
      </w:r>
    </w:p>
    <w:p w14:paraId="4938FF23" w14:textId="0A6C0A5A" w:rsidR="00242855" w:rsidRDefault="00242855" w:rsidP="00242855">
      <w:pPr>
        <w:pStyle w:val="ABOE"/>
        <w:jc w:val="both"/>
        <w:rPr>
          <w:lang w:val="nl-NL" w:eastAsia="nl-NL"/>
        </w:rPr>
      </w:pPr>
      <w:r>
        <w:rPr>
          <w:lang w:val="nl-NL" w:eastAsia="nl-NL"/>
        </w:rPr>
        <w:t>Boring 125: mesiaal klingfragment (zone 7); witte patina (chemische verwering; geen verbanding want er werden geen hittebreuken noch onregelmatige haarbreuken aangetroffen).</w:t>
      </w:r>
    </w:p>
    <w:p w14:paraId="6DD5CB20" w14:textId="77777777" w:rsidR="00242855" w:rsidRDefault="00242855">
      <w:pPr>
        <w:spacing w:after="200" w:line="276" w:lineRule="auto"/>
        <w:rPr>
          <w:lang w:val="nl-NL" w:eastAsia="nl-NL"/>
        </w:rPr>
      </w:pPr>
      <w:r>
        <w:rPr>
          <w:lang w:val="nl-NL" w:eastAsia="nl-NL"/>
        </w:rPr>
        <w:br w:type="page"/>
      </w:r>
    </w:p>
    <w:p w14:paraId="3DDE7FD0" w14:textId="74A261E2" w:rsidR="00242855" w:rsidRDefault="00242855" w:rsidP="00242855">
      <w:pPr>
        <w:pStyle w:val="ABOEKop1NoNumber"/>
      </w:pPr>
      <w:bookmarkStart w:id="33" w:name="_Toc530750828"/>
      <w:r>
        <w:t>Dagrapport n° 19</w:t>
      </w:r>
      <w:bookmarkEnd w:id="33"/>
    </w:p>
    <w:tbl>
      <w:tblPr>
        <w:tblStyle w:val="ABOETABELSTIJL"/>
        <w:tblW w:w="0" w:type="auto"/>
        <w:tblLook w:val="0480" w:firstRow="0" w:lastRow="0" w:firstColumn="1" w:lastColumn="0" w:noHBand="0" w:noVBand="1"/>
      </w:tblPr>
      <w:tblGrid>
        <w:gridCol w:w="1413"/>
        <w:gridCol w:w="2403"/>
        <w:gridCol w:w="2088"/>
        <w:gridCol w:w="2873"/>
      </w:tblGrid>
      <w:tr w:rsidR="00242855" w14:paraId="2FB5C006" w14:textId="77777777" w:rsidTr="004D778C">
        <w:tc>
          <w:tcPr>
            <w:tcW w:w="1413" w:type="dxa"/>
          </w:tcPr>
          <w:p w14:paraId="1BDA2BB3" w14:textId="77777777" w:rsidR="00242855" w:rsidRDefault="00242855" w:rsidP="004D778C">
            <w:pPr>
              <w:pStyle w:val="ABOE"/>
              <w:spacing w:after="0" w:line="276" w:lineRule="auto"/>
            </w:pPr>
            <w:r w:rsidRPr="00AE5C26">
              <w:rPr>
                <w:b/>
              </w:rPr>
              <w:t>Dag</w:t>
            </w:r>
          </w:p>
        </w:tc>
        <w:tc>
          <w:tcPr>
            <w:tcW w:w="2403" w:type="dxa"/>
          </w:tcPr>
          <w:p w14:paraId="1BCB4367" w14:textId="455383E4" w:rsidR="00242855" w:rsidRDefault="00242855" w:rsidP="004D778C">
            <w:pPr>
              <w:pStyle w:val="ABOE"/>
              <w:spacing w:after="0" w:line="276" w:lineRule="auto"/>
            </w:pPr>
            <w:r>
              <w:t>15/03/2018</w:t>
            </w:r>
          </w:p>
        </w:tc>
        <w:tc>
          <w:tcPr>
            <w:tcW w:w="2088" w:type="dxa"/>
          </w:tcPr>
          <w:p w14:paraId="5FE583EF" w14:textId="77777777" w:rsidR="00242855" w:rsidRDefault="00242855" w:rsidP="004D778C">
            <w:pPr>
              <w:pStyle w:val="ABOE"/>
              <w:spacing w:after="0" w:line="276" w:lineRule="auto"/>
            </w:pPr>
            <w:r w:rsidRPr="00C86872">
              <w:rPr>
                <w:b/>
              </w:rPr>
              <w:t>Erkend archeoloog</w:t>
            </w:r>
          </w:p>
        </w:tc>
        <w:tc>
          <w:tcPr>
            <w:tcW w:w="2873" w:type="dxa"/>
          </w:tcPr>
          <w:p w14:paraId="0303468A" w14:textId="77777777" w:rsidR="00242855" w:rsidRDefault="00242855" w:rsidP="004D778C">
            <w:pPr>
              <w:pStyle w:val="ABOE"/>
              <w:spacing w:after="0" w:line="276" w:lineRule="auto"/>
            </w:pPr>
            <w:r>
              <w:t>ABO nv</w:t>
            </w:r>
          </w:p>
        </w:tc>
      </w:tr>
      <w:tr w:rsidR="00242855" w14:paraId="66998A22" w14:textId="77777777" w:rsidTr="004D778C">
        <w:tc>
          <w:tcPr>
            <w:tcW w:w="1413" w:type="dxa"/>
          </w:tcPr>
          <w:p w14:paraId="6A94803E" w14:textId="77777777" w:rsidR="00242855" w:rsidRDefault="00242855" w:rsidP="004D778C">
            <w:pPr>
              <w:pStyle w:val="ABOE"/>
              <w:spacing w:after="0" w:line="276" w:lineRule="auto"/>
            </w:pPr>
            <w:r w:rsidRPr="00F5633B">
              <w:rPr>
                <w:b/>
              </w:rPr>
              <w:t>Weer</w:t>
            </w:r>
          </w:p>
        </w:tc>
        <w:tc>
          <w:tcPr>
            <w:tcW w:w="2403" w:type="dxa"/>
          </w:tcPr>
          <w:p w14:paraId="5E08C81A" w14:textId="077577E3" w:rsidR="00242855" w:rsidRDefault="00242855" w:rsidP="00242855">
            <w:pPr>
              <w:pStyle w:val="ABOE"/>
              <w:spacing w:after="0" w:line="276" w:lineRule="auto"/>
            </w:pPr>
            <w:r>
              <w:t>Regen; bewolkt; 10°C</w:t>
            </w:r>
          </w:p>
        </w:tc>
        <w:tc>
          <w:tcPr>
            <w:tcW w:w="2088" w:type="dxa"/>
          </w:tcPr>
          <w:p w14:paraId="11F177C6" w14:textId="77777777" w:rsidR="00242855" w:rsidRDefault="00242855" w:rsidP="004D778C">
            <w:pPr>
              <w:pStyle w:val="ABOE"/>
              <w:spacing w:after="0" w:line="276" w:lineRule="auto"/>
            </w:pPr>
            <w:r w:rsidRPr="00AE5C26">
              <w:rPr>
                <w:b/>
              </w:rPr>
              <w:t>Vergunning</w:t>
            </w:r>
            <w:r>
              <w:rPr>
                <w:b/>
              </w:rPr>
              <w:t xml:space="preserve"> n°</w:t>
            </w:r>
          </w:p>
        </w:tc>
        <w:tc>
          <w:tcPr>
            <w:tcW w:w="2873" w:type="dxa"/>
          </w:tcPr>
          <w:p w14:paraId="778C90BD" w14:textId="77777777" w:rsidR="00242855" w:rsidRDefault="00242855" w:rsidP="004D778C">
            <w:pPr>
              <w:pStyle w:val="ABOE"/>
              <w:spacing w:after="0" w:line="276" w:lineRule="auto"/>
            </w:pPr>
            <w:r w:rsidRPr="0031635D">
              <w:t>OE/ERK/Archeoloog/2017/00167</w:t>
            </w:r>
          </w:p>
        </w:tc>
      </w:tr>
      <w:tr w:rsidR="00242855" w14:paraId="2F397FB8" w14:textId="77777777" w:rsidTr="004D778C">
        <w:tc>
          <w:tcPr>
            <w:tcW w:w="1413" w:type="dxa"/>
          </w:tcPr>
          <w:p w14:paraId="2B5534B6" w14:textId="77777777" w:rsidR="00242855" w:rsidRDefault="00242855" w:rsidP="004D778C">
            <w:pPr>
              <w:pStyle w:val="ABOE"/>
              <w:spacing w:after="0" w:line="276" w:lineRule="auto"/>
            </w:pPr>
            <w:r w:rsidRPr="00AE5C26">
              <w:rPr>
                <w:b/>
              </w:rPr>
              <w:t>Projectleider</w:t>
            </w:r>
          </w:p>
        </w:tc>
        <w:tc>
          <w:tcPr>
            <w:tcW w:w="2403" w:type="dxa"/>
          </w:tcPr>
          <w:p w14:paraId="7ED3F557" w14:textId="77777777" w:rsidR="00242855" w:rsidRDefault="00242855" w:rsidP="004D778C">
            <w:pPr>
              <w:pStyle w:val="ABOE"/>
              <w:spacing w:after="0" w:line="276" w:lineRule="auto"/>
            </w:pPr>
            <w:r>
              <w:t>Léonard, Ine</w:t>
            </w:r>
          </w:p>
        </w:tc>
        <w:tc>
          <w:tcPr>
            <w:tcW w:w="2088" w:type="dxa"/>
          </w:tcPr>
          <w:p w14:paraId="247818E5" w14:textId="77777777" w:rsidR="00242855" w:rsidRDefault="00242855" w:rsidP="004D778C">
            <w:pPr>
              <w:pStyle w:val="ABOE"/>
              <w:spacing w:after="0" w:line="276" w:lineRule="auto"/>
            </w:pPr>
            <w:r w:rsidRPr="00AE5C26">
              <w:rPr>
                <w:b/>
              </w:rPr>
              <w:t>Onderaannemers</w:t>
            </w:r>
          </w:p>
        </w:tc>
        <w:tc>
          <w:tcPr>
            <w:tcW w:w="2873" w:type="dxa"/>
          </w:tcPr>
          <w:p w14:paraId="2E5FE0A2" w14:textId="77777777" w:rsidR="00242855" w:rsidRDefault="00242855" w:rsidP="004D778C">
            <w:pPr>
              <w:pStyle w:val="ABOE"/>
              <w:spacing w:after="0" w:line="276" w:lineRule="auto"/>
            </w:pPr>
            <w:r>
              <w:t>Geosonda NV</w:t>
            </w:r>
          </w:p>
        </w:tc>
      </w:tr>
    </w:tbl>
    <w:p w14:paraId="4BE579A7" w14:textId="77777777" w:rsidR="00242855" w:rsidRDefault="00242855" w:rsidP="00242855">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242855" w14:paraId="0C36AF16"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3D78E445" w14:textId="77777777" w:rsidR="00242855" w:rsidRDefault="00242855" w:rsidP="004D778C">
            <w:pPr>
              <w:pStyle w:val="ABOE"/>
              <w:spacing w:after="0" w:line="276" w:lineRule="auto"/>
            </w:pPr>
            <w:r>
              <w:t>Naam</w:t>
            </w:r>
          </w:p>
        </w:tc>
        <w:tc>
          <w:tcPr>
            <w:tcW w:w="2926" w:type="dxa"/>
          </w:tcPr>
          <w:p w14:paraId="61D9F46B" w14:textId="77777777" w:rsidR="00242855" w:rsidRDefault="00242855" w:rsidP="004D778C">
            <w:pPr>
              <w:pStyle w:val="ABOE"/>
              <w:spacing w:after="0" w:line="276" w:lineRule="auto"/>
            </w:pPr>
            <w:r>
              <w:t>Voornaam</w:t>
            </w:r>
          </w:p>
        </w:tc>
        <w:tc>
          <w:tcPr>
            <w:tcW w:w="2926" w:type="dxa"/>
          </w:tcPr>
          <w:p w14:paraId="0182A669" w14:textId="77777777" w:rsidR="00242855" w:rsidRDefault="00242855" w:rsidP="004D778C">
            <w:pPr>
              <w:pStyle w:val="ABOE"/>
              <w:spacing w:after="0" w:line="276" w:lineRule="auto"/>
            </w:pPr>
            <w:r>
              <w:t>Functie</w:t>
            </w:r>
          </w:p>
        </w:tc>
      </w:tr>
      <w:tr w:rsidR="00242855" w14:paraId="24055F1A" w14:textId="77777777" w:rsidTr="004D778C">
        <w:tc>
          <w:tcPr>
            <w:tcW w:w="2925" w:type="dxa"/>
          </w:tcPr>
          <w:p w14:paraId="28E7A787" w14:textId="77777777" w:rsidR="00242855" w:rsidRDefault="00242855" w:rsidP="004D778C">
            <w:pPr>
              <w:pStyle w:val="ABOE"/>
              <w:spacing w:after="0" w:line="276" w:lineRule="auto"/>
            </w:pPr>
            <w:r>
              <w:t>Bruynseels</w:t>
            </w:r>
          </w:p>
        </w:tc>
        <w:tc>
          <w:tcPr>
            <w:tcW w:w="2926" w:type="dxa"/>
          </w:tcPr>
          <w:p w14:paraId="5A129E6D" w14:textId="77777777" w:rsidR="00242855" w:rsidRDefault="00242855" w:rsidP="004D778C">
            <w:pPr>
              <w:pStyle w:val="ABOE"/>
              <w:spacing w:after="0" w:line="276" w:lineRule="auto"/>
            </w:pPr>
            <w:r>
              <w:t>Stef</w:t>
            </w:r>
          </w:p>
        </w:tc>
        <w:tc>
          <w:tcPr>
            <w:tcW w:w="2926" w:type="dxa"/>
          </w:tcPr>
          <w:p w14:paraId="17549C85" w14:textId="77777777" w:rsidR="00242855" w:rsidRDefault="00242855" w:rsidP="004D778C">
            <w:pPr>
              <w:pStyle w:val="ABOE"/>
              <w:spacing w:after="0" w:line="276" w:lineRule="auto"/>
            </w:pPr>
            <w:r w:rsidRPr="00C86872">
              <w:t>Boormeester</w:t>
            </w:r>
            <w:r>
              <w:t>/aardkundige</w:t>
            </w:r>
          </w:p>
        </w:tc>
      </w:tr>
      <w:tr w:rsidR="00242855" w14:paraId="4CF7D4AA" w14:textId="77777777" w:rsidTr="004D778C">
        <w:tc>
          <w:tcPr>
            <w:tcW w:w="2925" w:type="dxa"/>
          </w:tcPr>
          <w:p w14:paraId="7D1E388A" w14:textId="77777777" w:rsidR="00242855" w:rsidRPr="00C86872" w:rsidRDefault="00242855" w:rsidP="004D778C">
            <w:pPr>
              <w:pStyle w:val="ABOE"/>
              <w:spacing w:after="0" w:line="276" w:lineRule="auto"/>
            </w:pPr>
            <w:r>
              <w:t>Boons</w:t>
            </w:r>
          </w:p>
        </w:tc>
        <w:tc>
          <w:tcPr>
            <w:tcW w:w="2926" w:type="dxa"/>
          </w:tcPr>
          <w:p w14:paraId="0B6C0D02" w14:textId="77777777" w:rsidR="00242855" w:rsidRPr="00C86872" w:rsidRDefault="00242855" w:rsidP="004D778C">
            <w:pPr>
              <w:pStyle w:val="ABOE"/>
              <w:spacing w:after="0" w:line="276" w:lineRule="auto"/>
            </w:pPr>
            <w:r>
              <w:t>Jonas</w:t>
            </w:r>
          </w:p>
        </w:tc>
        <w:tc>
          <w:tcPr>
            <w:tcW w:w="2926" w:type="dxa"/>
          </w:tcPr>
          <w:p w14:paraId="4B3BB767" w14:textId="77777777" w:rsidR="00242855" w:rsidRPr="00C86872" w:rsidRDefault="00242855" w:rsidP="004D778C">
            <w:pPr>
              <w:pStyle w:val="ABOE"/>
              <w:spacing w:after="0" w:line="276" w:lineRule="auto"/>
            </w:pPr>
            <w:r w:rsidRPr="00C86872">
              <w:t>Boormeester</w:t>
            </w:r>
            <w:r>
              <w:t>/aardkundige</w:t>
            </w:r>
          </w:p>
        </w:tc>
      </w:tr>
      <w:tr w:rsidR="008F38E1" w14:paraId="2B6A5464" w14:textId="77777777" w:rsidTr="004D778C">
        <w:tc>
          <w:tcPr>
            <w:tcW w:w="2925" w:type="dxa"/>
          </w:tcPr>
          <w:p w14:paraId="5AA66D53" w14:textId="1FCBB7ED" w:rsidR="008F38E1" w:rsidRPr="00C86872" w:rsidRDefault="008F38E1" w:rsidP="008F38E1">
            <w:pPr>
              <w:pStyle w:val="ABOE"/>
              <w:spacing w:after="0" w:line="276" w:lineRule="auto"/>
            </w:pPr>
            <w:r>
              <w:t>De Bie</w:t>
            </w:r>
          </w:p>
        </w:tc>
        <w:tc>
          <w:tcPr>
            <w:tcW w:w="2926" w:type="dxa"/>
          </w:tcPr>
          <w:p w14:paraId="3DBCF4C0" w14:textId="0DD2558E" w:rsidR="008F38E1" w:rsidRPr="00C86872" w:rsidRDefault="008F38E1" w:rsidP="008F38E1">
            <w:pPr>
              <w:pStyle w:val="ABOE"/>
              <w:spacing w:after="0" w:line="276" w:lineRule="auto"/>
            </w:pPr>
            <w:r>
              <w:t>Steven</w:t>
            </w:r>
          </w:p>
        </w:tc>
        <w:tc>
          <w:tcPr>
            <w:tcW w:w="2926" w:type="dxa"/>
          </w:tcPr>
          <w:p w14:paraId="15063D4C" w14:textId="77777777" w:rsidR="008F38E1" w:rsidRDefault="008F38E1" w:rsidP="008F38E1">
            <w:pPr>
              <w:pStyle w:val="ABOE"/>
              <w:spacing w:after="0" w:line="276" w:lineRule="auto"/>
            </w:pPr>
            <w:r w:rsidRPr="00C86872">
              <w:t>Boormeester</w:t>
            </w:r>
            <w:r>
              <w:t>/aardkundige</w:t>
            </w:r>
          </w:p>
        </w:tc>
      </w:tr>
      <w:tr w:rsidR="008F38E1" w14:paraId="73DF77A7" w14:textId="77777777" w:rsidTr="004D778C">
        <w:tc>
          <w:tcPr>
            <w:tcW w:w="2925" w:type="dxa"/>
          </w:tcPr>
          <w:p w14:paraId="29345A9E" w14:textId="1091D7D9" w:rsidR="008F38E1" w:rsidRPr="00C86872" w:rsidRDefault="008F38E1" w:rsidP="008F38E1">
            <w:pPr>
              <w:pStyle w:val="ABOE"/>
              <w:spacing w:after="0" w:line="276" w:lineRule="auto"/>
            </w:pPr>
            <w:r>
              <w:t>Léonard</w:t>
            </w:r>
          </w:p>
        </w:tc>
        <w:tc>
          <w:tcPr>
            <w:tcW w:w="2926" w:type="dxa"/>
          </w:tcPr>
          <w:p w14:paraId="58853484" w14:textId="49EA3A29" w:rsidR="008F38E1" w:rsidRPr="00C86872" w:rsidRDefault="008F38E1" w:rsidP="008F38E1">
            <w:pPr>
              <w:pStyle w:val="ABOE"/>
              <w:spacing w:after="0" w:line="276" w:lineRule="auto"/>
            </w:pPr>
            <w:r>
              <w:t>Ine</w:t>
            </w:r>
          </w:p>
        </w:tc>
        <w:tc>
          <w:tcPr>
            <w:tcW w:w="2926" w:type="dxa"/>
          </w:tcPr>
          <w:p w14:paraId="093C92FC" w14:textId="1F33136F" w:rsidR="008F38E1" w:rsidRDefault="008F38E1" w:rsidP="008F38E1">
            <w:pPr>
              <w:pStyle w:val="ABOE"/>
              <w:spacing w:after="0" w:line="276" w:lineRule="auto"/>
            </w:pPr>
            <w:r>
              <w:t>Archeoloog-veldwerkleider-materiaalexpert (steentijd)</w:t>
            </w:r>
          </w:p>
        </w:tc>
      </w:tr>
      <w:tr w:rsidR="008F38E1" w14:paraId="0C334F5E" w14:textId="77777777" w:rsidTr="004D778C">
        <w:tc>
          <w:tcPr>
            <w:tcW w:w="2925" w:type="dxa"/>
          </w:tcPr>
          <w:p w14:paraId="5EFE4504" w14:textId="009EF567" w:rsidR="008F38E1" w:rsidRDefault="008F38E1" w:rsidP="008F38E1">
            <w:pPr>
              <w:pStyle w:val="ABOE"/>
              <w:spacing w:after="0" w:line="276" w:lineRule="auto"/>
            </w:pPr>
            <w:r>
              <w:t>Broeckmans</w:t>
            </w:r>
          </w:p>
        </w:tc>
        <w:tc>
          <w:tcPr>
            <w:tcW w:w="2926" w:type="dxa"/>
          </w:tcPr>
          <w:p w14:paraId="5BAA9453" w14:textId="41B5F5CD" w:rsidR="008F38E1" w:rsidRDefault="008F38E1" w:rsidP="008F38E1">
            <w:pPr>
              <w:pStyle w:val="ABOE"/>
              <w:spacing w:after="0" w:line="276" w:lineRule="auto"/>
            </w:pPr>
            <w:r>
              <w:t>Daan</w:t>
            </w:r>
          </w:p>
        </w:tc>
        <w:tc>
          <w:tcPr>
            <w:tcW w:w="2926" w:type="dxa"/>
          </w:tcPr>
          <w:p w14:paraId="3A09273E" w14:textId="77777777" w:rsidR="008F38E1" w:rsidRDefault="008F38E1" w:rsidP="008F38E1">
            <w:pPr>
              <w:pStyle w:val="ABOE"/>
              <w:spacing w:after="0" w:line="276" w:lineRule="auto"/>
            </w:pPr>
            <w:r>
              <w:t>Assistent-archeoloog</w:t>
            </w:r>
          </w:p>
        </w:tc>
      </w:tr>
      <w:tr w:rsidR="00242855" w14:paraId="1528FCC9" w14:textId="77777777" w:rsidTr="004D778C">
        <w:tc>
          <w:tcPr>
            <w:tcW w:w="2925" w:type="dxa"/>
          </w:tcPr>
          <w:p w14:paraId="7110040A" w14:textId="276BD75C" w:rsidR="00242855" w:rsidRDefault="008F38E1" w:rsidP="004D778C">
            <w:pPr>
              <w:pStyle w:val="ABOE"/>
              <w:spacing w:after="0" w:line="276" w:lineRule="auto"/>
            </w:pPr>
            <w:r>
              <w:t>Kalisvaart</w:t>
            </w:r>
          </w:p>
        </w:tc>
        <w:tc>
          <w:tcPr>
            <w:tcW w:w="2926" w:type="dxa"/>
          </w:tcPr>
          <w:p w14:paraId="0E77E587" w14:textId="61E9E72F" w:rsidR="00242855" w:rsidRDefault="008F38E1" w:rsidP="004D778C">
            <w:pPr>
              <w:pStyle w:val="ABOE"/>
              <w:spacing w:after="0" w:line="276" w:lineRule="auto"/>
            </w:pPr>
            <w:r>
              <w:t>Chris</w:t>
            </w:r>
          </w:p>
        </w:tc>
        <w:tc>
          <w:tcPr>
            <w:tcW w:w="2926" w:type="dxa"/>
          </w:tcPr>
          <w:p w14:paraId="28AD231E" w14:textId="66A1EEFD" w:rsidR="00242855" w:rsidRDefault="00242855" w:rsidP="004D778C">
            <w:pPr>
              <w:pStyle w:val="ABOE"/>
              <w:spacing w:after="0" w:line="276" w:lineRule="auto"/>
            </w:pPr>
            <w:r>
              <w:t>Landschapsexpert</w:t>
            </w:r>
          </w:p>
        </w:tc>
      </w:tr>
    </w:tbl>
    <w:p w14:paraId="27787475" w14:textId="77777777" w:rsidR="00242855" w:rsidRDefault="00242855" w:rsidP="00242855">
      <w:pPr>
        <w:pStyle w:val="ABOEKop5"/>
      </w:pPr>
      <w:r>
        <w:t>Activiteiten</w:t>
      </w:r>
    </w:p>
    <w:p w14:paraId="531885E4" w14:textId="79B1D90D" w:rsidR="00242855" w:rsidRDefault="00242855" w:rsidP="00242855">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7</w:t>
      </w:r>
    </w:p>
    <w:p w14:paraId="6ED5706A" w14:textId="77777777" w:rsidR="00242855" w:rsidRPr="008F6DFC" w:rsidRDefault="00242855" w:rsidP="00242855">
      <w:pPr>
        <w:pStyle w:val="ListParagraph"/>
        <w:numPr>
          <w:ilvl w:val="0"/>
          <w:numId w:val="45"/>
        </w:numPr>
        <w:rPr>
          <w:lang w:val="nl-NL" w:eastAsia="nl-NL"/>
        </w:rPr>
      </w:pPr>
      <w:r w:rsidRPr="008F6DFC">
        <w:rPr>
          <w:lang w:val="nl-NL" w:eastAsia="nl-NL"/>
        </w:rPr>
        <w:t>Sorteren en assessment zeefresidu’s</w:t>
      </w:r>
    </w:p>
    <w:p w14:paraId="0D4684A1" w14:textId="77777777" w:rsidR="00242855" w:rsidRPr="008F6DFC" w:rsidRDefault="00242855" w:rsidP="00242855">
      <w:pPr>
        <w:pStyle w:val="ListParagraph"/>
        <w:numPr>
          <w:ilvl w:val="0"/>
          <w:numId w:val="45"/>
        </w:numPr>
        <w:rPr>
          <w:lang w:val="nl-NL" w:eastAsia="nl-NL"/>
        </w:rPr>
      </w:pPr>
      <w:r>
        <w:rPr>
          <w:lang w:val="nl-NL" w:eastAsia="nl-NL"/>
        </w:rPr>
        <w:t xml:space="preserve">Nat </w:t>
      </w:r>
      <w:r w:rsidRPr="008F6DFC">
        <w:rPr>
          <w:lang w:val="nl-NL" w:eastAsia="nl-NL"/>
        </w:rPr>
        <w:t>zeven</w:t>
      </w:r>
    </w:p>
    <w:p w14:paraId="655ABA2D" w14:textId="77777777" w:rsidR="00242855" w:rsidRDefault="00242855" w:rsidP="00242855">
      <w:pPr>
        <w:pStyle w:val="ABOEKop5"/>
      </w:pPr>
      <w:r>
        <w:t>Strategische en praktische keuzes</w:t>
      </w:r>
    </w:p>
    <w:p w14:paraId="64A53832" w14:textId="77777777" w:rsidR="00242855" w:rsidRDefault="00242855" w:rsidP="00242855">
      <w:pPr>
        <w:jc w:val="both"/>
        <w:rPr>
          <w:lang w:val="nl-NL" w:eastAsia="nl-NL"/>
        </w:rPr>
      </w:pPr>
      <w:r>
        <w:rPr>
          <w:lang w:val="nl-NL" w:eastAsia="nl-NL"/>
        </w:rPr>
        <w:t>Geen bijzonderheden</w:t>
      </w:r>
    </w:p>
    <w:p w14:paraId="3169CCED" w14:textId="77777777" w:rsidR="00242855" w:rsidRDefault="00242855" w:rsidP="00242855">
      <w:pPr>
        <w:pStyle w:val="ABOEKop5"/>
      </w:pPr>
      <w:r>
        <w:t>Voorlopige interpretatie</w:t>
      </w:r>
    </w:p>
    <w:p w14:paraId="42E7761E" w14:textId="75B8554D" w:rsidR="00FC57CC" w:rsidRDefault="00242855" w:rsidP="00242855">
      <w:pPr>
        <w:pStyle w:val="ABOE"/>
        <w:jc w:val="both"/>
        <w:rPr>
          <w:lang w:val="nl-NL" w:eastAsia="nl-NL"/>
        </w:rPr>
      </w:pPr>
      <w:r>
        <w:rPr>
          <w:lang w:val="nl-NL" w:eastAsia="nl-NL"/>
        </w:rPr>
        <w:t>Er wordt verondersteld dat het gebied gekenmerkt wordt door twee type landduinen, waarvan de genese chronologisch verschillend is. Zo zijn er, enerzijds, zuidwest-noordoostgeoriënteerde, langgerekte rivierduinen die dateren van het pleniglaciaal (pre-</w:t>
      </w:r>
      <w:r w:rsidR="00FC57CC">
        <w:rPr>
          <w:lang w:val="nl-NL" w:eastAsia="nl-NL"/>
        </w:rPr>
        <w:t>LGM</w:t>
      </w:r>
      <w:r>
        <w:rPr>
          <w:lang w:val="nl-NL" w:eastAsia="nl-NL"/>
        </w:rPr>
        <w:t xml:space="preserve">) die zich hebben gevormd op de oeverwallen uit zandig tot lemig materiaal van de geulen van een verwilderde rivier. </w:t>
      </w:r>
      <w:r w:rsidR="00FC57CC">
        <w:rPr>
          <w:lang w:val="nl-NL" w:eastAsia="nl-NL"/>
        </w:rPr>
        <w:t xml:space="preserve">Daarnaast komen er ook nog paraboolduinen voor die dateren uit het tardiglaciaal (post-LGM) met eveneens een zuidwest-noordoostoriëntatie die op een ogenschijnlijke noordwest-zuidoostgeoriënteerde as gelegen zijn dwars over het onderzoeksgebied. Zij resulteren van een verstuiving van het dekzand ten gevolge van een terugval in de vegetatie. </w:t>
      </w:r>
      <w:r>
        <w:rPr>
          <w:lang w:val="nl-NL" w:eastAsia="nl-NL"/>
        </w:rPr>
        <w:t xml:space="preserve"> </w:t>
      </w:r>
    </w:p>
    <w:p w14:paraId="3BAD5585" w14:textId="77777777" w:rsidR="00FC57CC" w:rsidRDefault="00FC57CC">
      <w:pPr>
        <w:spacing w:after="200" w:line="276" w:lineRule="auto"/>
        <w:rPr>
          <w:lang w:val="nl-NL" w:eastAsia="nl-NL"/>
        </w:rPr>
      </w:pPr>
      <w:r>
        <w:rPr>
          <w:lang w:val="nl-NL" w:eastAsia="nl-NL"/>
        </w:rPr>
        <w:br w:type="page"/>
      </w:r>
    </w:p>
    <w:p w14:paraId="03B6B48C" w14:textId="78EE0737" w:rsidR="00FC57CC" w:rsidRDefault="00FC57CC" w:rsidP="00FC57CC">
      <w:pPr>
        <w:pStyle w:val="ABOEKop1NoNumber"/>
      </w:pPr>
      <w:bookmarkStart w:id="34" w:name="_Toc530750829"/>
      <w:r>
        <w:t>Dagrapport n° 20</w:t>
      </w:r>
      <w:bookmarkEnd w:id="34"/>
    </w:p>
    <w:tbl>
      <w:tblPr>
        <w:tblStyle w:val="ABOETABELSTIJL"/>
        <w:tblW w:w="0" w:type="auto"/>
        <w:tblLook w:val="0480" w:firstRow="0" w:lastRow="0" w:firstColumn="1" w:lastColumn="0" w:noHBand="0" w:noVBand="1"/>
      </w:tblPr>
      <w:tblGrid>
        <w:gridCol w:w="1413"/>
        <w:gridCol w:w="2403"/>
        <w:gridCol w:w="2088"/>
        <w:gridCol w:w="2873"/>
      </w:tblGrid>
      <w:tr w:rsidR="00FC57CC" w14:paraId="0F97A8D1" w14:textId="77777777" w:rsidTr="004D778C">
        <w:tc>
          <w:tcPr>
            <w:tcW w:w="1413" w:type="dxa"/>
          </w:tcPr>
          <w:p w14:paraId="1339218C" w14:textId="77777777" w:rsidR="00FC57CC" w:rsidRDefault="00FC57CC" w:rsidP="004D778C">
            <w:pPr>
              <w:pStyle w:val="ABOE"/>
              <w:spacing w:after="0" w:line="276" w:lineRule="auto"/>
            </w:pPr>
            <w:r w:rsidRPr="00AE5C26">
              <w:rPr>
                <w:b/>
              </w:rPr>
              <w:t>Dag</w:t>
            </w:r>
          </w:p>
        </w:tc>
        <w:tc>
          <w:tcPr>
            <w:tcW w:w="2403" w:type="dxa"/>
          </w:tcPr>
          <w:p w14:paraId="11C8C4AA" w14:textId="00BA5A11" w:rsidR="00FC57CC" w:rsidRDefault="00FC57CC" w:rsidP="004D778C">
            <w:pPr>
              <w:pStyle w:val="ABOE"/>
              <w:spacing w:after="0" w:line="276" w:lineRule="auto"/>
            </w:pPr>
            <w:r>
              <w:t>16/03/2018</w:t>
            </w:r>
          </w:p>
        </w:tc>
        <w:tc>
          <w:tcPr>
            <w:tcW w:w="2088" w:type="dxa"/>
          </w:tcPr>
          <w:p w14:paraId="5E2D6833" w14:textId="77777777" w:rsidR="00FC57CC" w:rsidRDefault="00FC57CC" w:rsidP="004D778C">
            <w:pPr>
              <w:pStyle w:val="ABOE"/>
              <w:spacing w:after="0" w:line="276" w:lineRule="auto"/>
            </w:pPr>
            <w:r w:rsidRPr="00C86872">
              <w:rPr>
                <w:b/>
              </w:rPr>
              <w:t>Erkend archeoloog</w:t>
            </w:r>
          </w:p>
        </w:tc>
        <w:tc>
          <w:tcPr>
            <w:tcW w:w="2873" w:type="dxa"/>
          </w:tcPr>
          <w:p w14:paraId="0F036072" w14:textId="77777777" w:rsidR="00FC57CC" w:rsidRDefault="00FC57CC" w:rsidP="004D778C">
            <w:pPr>
              <w:pStyle w:val="ABOE"/>
              <w:spacing w:after="0" w:line="276" w:lineRule="auto"/>
            </w:pPr>
            <w:r>
              <w:t>ABO nv</w:t>
            </w:r>
          </w:p>
        </w:tc>
      </w:tr>
      <w:tr w:rsidR="00FC57CC" w14:paraId="135C7D2E" w14:textId="77777777" w:rsidTr="004D778C">
        <w:tc>
          <w:tcPr>
            <w:tcW w:w="1413" w:type="dxa"/>
          </w:tcPr>
          <w:p w14:paraId="483424A1" w14:textId="77777777" w:rsidR="00FC57CC" w:rsidRDefault="00FC57CC" w:rsidP="004D778C">
            <w:pPr>
              <w:pStyle w:val="ABOE"/>
              <w:spacing w:after="0" w:line="276" w:lineRule="auto"/>
            </w:pPr>
            <w:r w:rsidRPr="00F5633B">
              <w:rPr>
                <w:b/>
              </w:rPr>
              <w:t>Weer</w:t>
            </w:r>
          </w:p>
        </w:tc>
        <w:tc>
          <w:tcPr>
            <w:tcW w:w="2403" w:type="dxa"/>
          </w:tcPr>
          <w:p w14:paraId="136E1200" w14:textId="14E37B76" w:rsidR="00FC57CC" w:rsidRDefault="00FC57CC" w:rsidP="00FC57CC">
            <w:pPr>
              <w:pStyle w:val="ABOE"/>
              <w:spacing w:after="0" w:line="276" w:lineRule="auto"/>
            </w:pPr>
            <w:r>
              <w:t>Regen; bewolkt; 5°C</w:t>
            </w:r>
          </w:p>
        </w:tc>
        <w:tc>
          <w:tcPr>
            <w:tcW w:w="2088" w:type="dxa"/>
          </w:tcPr>
          <w:p w14:paraId="00B557DB" w14:textId="77777777" w:rsidR="00FC57CC" w:rsidRDefault="00FC57CC" w:rsidP="004D778C">
            <w:pPr>
              <w:pStyle w:val="ABOE"/>
              <w:spacing w:after="0" w:line="276" w:lineRule="auto"/>
            </w:pPr>
            <w:r w:rsidRPr="00AE5C26">
              <w:rPr>
                <w:b/>
              </w:rPr>
              <w:t>Vergunning</w:t>
            </w:r>
            <w:r>
              <w:rPr>
                <w:b/>
              </w:rPr>
              <w:t xml:space="preserve"> n°</w:t>
            </w:r>
          </w:p>
        </w:tc>
        <w:tc>
          <w:tcPr>
            <w:tcW w:w="2873" w:type="dxa"/>
          </w:tcPr>
          <w:p w14:paraId="47F81578" w14:textId="77777777" w:rsidR="00FC57CC" w:rsidRDefault="00FC57CC" w:rsidP="004D778C">
            <w:pPr>
              <w:pStyle w:val="ABOE"/>
              <w:spacing w:after="0" w:line="276" w:lineRule="auto"/>
            </w:pPr>
            <w:r w:rsidRPr="0031635D">
              <w:t>OE/ERK/Archeoloog/2017/00167</w:t>
            </w:r>
          </w:p>
        </w:tc>
      </w:tr>
      <w:tr w:rsidR="00FC57CC" w14:paraId="49755ACD" w14:textId="77777777" w:rsidTr="004D778C">
        <w:tc>
          <w:tcPr>
            <w:tcW w:w="1413" w:type="dxa"/>
          </w:tcPr>
          <w:p w14:paraId="5E3B11D2" w14:textId="77777777" w:rsidR="00FC57CC" w:rsidRDefault="00FC57CC" w:rsidP="004D778C">
            <w:pPr>
              <w:pStyle w:val="ABOE"/>
              <w:spacing w:after="0" w:line="276" w:lineRule="auto"/>
            </w:pPr>
            <w:r w:rsidRPr="00AE5C26">
              <w:rPr>
                <w:b/>
              </w:rPr>
              <w:t>Projectleider</w:t>
            </w:r>
          </w:p>
        </w:tc>
        <w:tc>
          <w:tcPr>
            <w:tcW w:w="2403" w:type="dxa"/>
          </w:tcPr>
          <w:p w14:paraId="1B278367" w14:textId="77777777" w:rsidR="00FC57CC" w:rsidRDefault="00FC57CC" w:rsidP="004D778C">
            <w:pPr>
              <w:pStyle w:val="ABOE"/>
              <w:spacing w:after="0" w:line="276" w:lineRule="auto"/>
            </w:pPr>
            <w:r>
              <w:t>Léonard, Ine</w:t>
            </w:r>
          </w:p>
        </w:tc>
        <w:tc>
          <w:tcPr>
            <w:tcW w:w="2088" w:type="dxa"/>
          </w:tcPr>
          <w:p w14:paraId="55E8BF4A" w14:textId="77777777" w:rsidR="00FC57CC" w:rsidRDefault="00FC57CC" w:rsidP="004D778C">
            <w:pPr>
              <w:pStyle w:val="ABOE"/>
              <w:spacing w:after="0" w:line="276" w:lineRule="auto"/>
            </w:pPr>
            <w:r w:rsidRPr="00AE5C26">
              <w:rPr>
                <w:b/>
              </w:rPr>
              <w:t>Onderaannemers</w:t>
            </w:r>
          </w:p>
        </w:tc>
        <w:tc>
          <w:tcPr>
            <w:tcW w:w="2873" w:type="dxa"/>
          </w:tcPr>
          <w:p w14:paraId="5CFF4E8D" w14:textId="77777777" w:rsidR="00FC57CC" w:rsidRDefault="00FC57CC" w:rsidP="004D778C">
            <w:pPr>
              <w:pStyle w:val="ABOE"/>
              <w:spacing w:after="0" w:line="276" w:lineRule="auto"/>
            </w:pPr>
            <w:r>
              <w:t>Geosonda NV</w:t>
            </w:r>
          </w:p>
        </w:tc>
      </w:tr>
    </w:tbl>
    <w:p w14:paraId="362953AC" w14:textId="77777777" w:rsidR="00FC57CC" w:rsidRDefault="00FC57CC" w:rsidP="00FC57CC">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C57CC" w14:paraId="734DBAA7"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6A7BC838" w14:textId="77777777" w:rsidR="00FC57CC" w:rsidRDefault="00FC57CC" w:rsidP="004D778C">
            <w:pPr>
              <w:pStyle w:val="ABOE"/>
              <w:spacing w:after="0" w:line="276" w:lineRule="auto"/>
            </w:pPr>
            <w:r>
              <w:t>Naam</w:t>
            </w:r>
          </w:p>
        </w:tc>
        <w:tc>
          <w:tcPr>
            <w:tcW w:w="2926" w:type="dxa"/>
          </w:tcPr>
          <w:p w14:paraId="29BD0B46" w14:textId="77777777" w:rsidR="00FC57CC" w:rsidRDefault="00FC57CC" w:rsidP="004D778C">
            <w:pPr>
              <w:pStyle w:val="ABOE"/>
              <w:spacing w:after="0" w:line="276" w:lineRule="auto"/>
            </w:pPr>
            <w:r>
              <w:t>Voornaam</w:t>
            </w:r>
          </w:p>
        </w:tc>
        <w:tc>
          <w:tcPr>
            <w:tcW w:w="2926" w:type="dxa"/>
          </w:tcPr>
          <w:p w14:paraId="54664ABB" w14:textId="77777777" w:rsidR="00FC57CC" w:rsidRDefault="00FC57CC" w:rsidP="004D778C">
            <w:pPr>
              <w:pStyle w:val="ABOE"/>
              <w:spacing w:after="0" w:line="276" w:lineRule="auto"/>
            </w:pPr>
            <w:r>
              <w:t>Functie</w:t>
            </w:r>
          </w:p>
        </w:tc>
      </w:tr>
      <w:tr w:rsidR="00FC57CC" w14:paraId="55E22B4F" w14:textId="77777777" w:rsidTr="004D778C">
        <w:tc>
          <w:tcPr>
            <w:tcW w:w="2925" w:type="dxa"/>
          </w:tcPr>
          <w:p w14:paraId="56933D66" w14:textId="77777777" w:rsidR="00FC57CC" w:rsidRPr="00C86872" w:rsidRDefault="00FC57CC" w:rsidP="004D778C">
            <w:pPr>
              <w:pStyle w:val="ABOE"/>
              <w:spacing w:after="0" w:line="276" w:lineRule="auto"/>
            </w:pPr>
            <w:r>
              <w:t>Boons</w:t>
            </w:r>
          </w:p>
        </w:tc>
        <w:tc>
          <w:tcPr>
            <w:tcW w:w="2926" w:type="dxa"/>
          </w:tcPr>
          <w:p w14:paraId="69A75D46" w14:textId="77777777" w:rsidR="00FC57CC" w:rsidRPr="00C86872" w:rsidRDefault="00FC57CC" w:rsidP="004D778C">
            <w:pPr>
              <w:pStyle w:val="ABOE"/>
              <w:spacing w:after="0" w:line="276" w:lineRule="auto"/>
            </w:pPr>
            <w:r>
              <w:t>Jonas</w:t>
            </w:r>
          </w:p>
        </w:tc>
        <w:tc>
          <w:tcPr>
            <w:tcW w:w="2926" w:type="dxa"/>
          </w:tcPr>
          <w:p w14:paraId="54B243DC" w14:textId="77777777" w:rsidR="00FC57CC" w:rsidRPr="00C86872" w:rsidRDefault="00FC57CC" w:rsidP="004D778C">
            <w:pPr>
              <w:pStyle w:val="ABOE"/>
              <w:spacing w:after="0" w:line="276" w:lineRule="auto"/>
            </w:pPr>
            <w:r w:rsidRPr="00C86872">
              <w:t>Boormeester</w:t>
            </w:r>
            <w:r>
              <w:t>/aardkundige</w:t>
            </w:r>
          </w:p>
        </w:tc>
      </w:tr>
      <w:tr w:rsidR="008F38E1" w14:paraId="5F9AA571" w14:textId="77777777" w:rsidTr="004D778C">
        <w:tc>
          <w:tcPr>
            <w:tcW w:w="2925" w:type="dxa"/>
          </w:tcPr>
          <w:p w14:paraId="60A44E1D" w14:textId="7EA319BF" w:rsidR="008F38E1" w:rsidRPr="00C86872" w:rsidRDefault="008F38E1" w:rsidP="008F38E1">
            <w:pPr>
              <w:pStyle w:val="ABOE"/>
              <w:spacing w:after="0" w:line="276" w:lineRule="auto"/>
            </w:pPr>
            <w:r>
              <w:t>De Bie</w:t>
            </w:r>
          </w:p>
        </w:tc>
        <w:tc>
          <w:tcPr>
            <w:tcW w:w="2926" w:type="dxa"/>
          </w:tcPr>
          <w:p w14:paraId="1A559544" w14:textId="274E405C" w:rsidR="008F38E1" w:rsidRPr="00C86872" w:rsidRDefault="008F38E1" w:rsidP="008F38E1">
            <w:pPr>
              <w:pStyle w:val="ABOE"/>
              <w:spacing w:after="0" w:line="276" w:lineRule="auto"/>
            </w:pPr>
            <w:r>
              <w:t>Steven</w:t>
            </w:r>
          </w:p>
        </w:tc>
        <w:tc>
          <w:tcPr>
            <w:tcW w:w="2926" w:type="dxa"/>
          </w:tcPr>
          <w:p w14:paraId="604C064D" w14:textId="77777777" w:rsidR="008F38E1" w:rsidRDefault="008F38E1" w:rsidP="008F38E1">
            <w:pPr>
              <w:pStyle w:val="ABOE"/>
              <w:spacing w:after="0" w:line="276" w:lineRule="auto"/>
            </w:pPr>
            <w:r w:rsidRPr="00C86872">
              <w:t>Boormeester</w:t>
            </w:r>
            <w:r>
              <w:t>/aardkundige</w:t>
            </w:r>
          </w:p>
        </w:tc>
      </w:tr>
      <w:tr w:rsidR="008F38E1" w14:paraId="48CC7430" w14:textId="77777777" w:rsidTr="004D778C">
        <w:tc>
          <w:tcPr>
            <w:tcW w:w="2925" w:type="dxa"/>
          </w:tcPr>
          <w:p w14:paraId="4AC9C85A" w14:textId="47E30751" w:rsidR="008F38E1" w:rsidRPr="00C86872" w:rsidRDefault="008F38E1" w:rsidP="008F38E1">
            <w:pPr>
              <w:pStyle w:val="ABOE"/>
              <w:spacing w:after="0" w:line="276" w:lineRule="auto"/>
            </w:pPr>
            <w:r>
              <w:t>Léonard</w:t>
            </w:r>
          </w:p>
        </w:tc>
        <w:tc>
          <w:tcPr>
            <w:tcW w:w="2926" w:type="dxa"/>
          </w:tcPr>
          <w:p w14:paraId="3A17F88A" w14:textId="6E4CE1B5" w:rsidR="008F38E1" w:rsidRPr="00C86872" w:rsidRDefault="008F38E1" w:rsidP="008F38E1">
            <w:pPr>
              <w:pStyle w:val="ABOE"/>
              <w:spacing w:after="0" w:line="276" w:lineRule="auto"/>
            </w:pPr>
            <w:r>
              <w:t>Ine</w:t>
            </w:r>
          </w:p>
        </w:tc>
        <w:tc>
          <w:tcPr>
            <w:tcW w:w="2926" w:type="dxa"/>
          </w:tcPr>
          <w:p w14:paraId="44A6A9CA" w14:textId="35831D3E" w:rsidR="008F38E1" w:rsidRDefault="008F38E1" w:rsidP="008F38E1">
            <w:pPr>
              <w:pStyle w:val="ABOE"/>
              <w:spacing w:after="0" w:line="276" w:lineRule="auto"/>
            </w:pPr>
            <w:r>
              <w:t>Archeoloog-veldwerkleider-materiaalexpert (steentijd)</w:t>
            </w:r>
          </w:p>
        </w:tc>
      </w:tr>
      <w:tr w:rsidR="008F38E1" w14:paraId="49AB2745" w14:textId="77777777" w:rsidTr="004D778C">
        <w:tc>
          <w:tcPr>
            <w:tcW w:w="2925" w:type="dxa"/>
          </w:tcPr>
          <w:p w14:paraId="66922C0D" w14:textId="2973ADC5" w:rsidR="008F38E1" w:rsidRDefault="008F38E1" w:rsidP="008F38E1">
            <w:pPr>
              <w:pStyle w:val="ABOE"/>
              <w:spacing w:after="0" w:line="276" w:lineRule="auto"/>
            </w:pPr>
            <w:r>
              <w:t>Broeckmans</w:t>
            </w:r>
          </w:p>
        </w:tc>
        <w:tc>
          <w:tcPr>
            <w:tcW w:w="2926" w:type="dxa"/>
          </w:tcPr>
          <w:p w14:paraId="10B0EE07" w14:textId="4586493A" w:rsidR="008F38E1" w:rsidRDefault="008F38E1" w:rsidP="008F38E1">
            <w:pPr>
              <w:pStyle w:val="ABOE"/>
              <w:spacing w:after="0" w:line="276" w:lineRule="auto"/>
            </w:pPr>
            <w:r>
              <w:t>Daan</w:t>
            </w:r>
          </w:p>
        </w:tc>
        <w:tc>
          <w:tcPr>
            <w:tcW w:w="2926" w:type="dxa"/>
          </w:tcPr>
          <w:p w14:paraId="6EA84D52" w14:textId="77777777" w:rsidR="008F38E1" w:rsidRDefault="008F38E1" w:rsidP="008F38E1">
            <w:pPr>
              <w:pStyle w:val="ABOE"/>
              <w:spacing w:after="0" w:line="276" w:lineRule="auto"/>
            </w:pPr>
            <w:r>
              <w:t>Assistent-archeoloog</w:t>
            </w:r>
          </w:p>
        </w:tc>
      </w:tr>
    </w:tbl>
    <w:p w14:paraId="460E4BDF" w14:textId="77777777" w:rsidR="00FC57CC" w:rsidRDefault="00FC57CC" w:rsidP="00FC57CC">
      <w:pPr>
        <w:pStyle w:val="ABOEKop5"/>
      </w:pPr>
      <w:r>
        <w:t>Activiteiten</w:t>
      </w:r>
    </w:p>
    <w:p w14:paraId="2D8180A1" w14:textId="77812E98" w:rsidR="00FC57CC" w:rsidRDefault="00FC57CC" w:rsidP="00FC57CC">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7 (einde)</w:t>
      </w:r>
    </w:p>
    <w:p w14:paraId="5C30796D" w14:textId="77777777" w:rsidR="00FC57CC" w:rsidRPr="008F6DFC" w:rsidRDefault="00FC57CC" w:rsidP="00FC57CC">
      <w:pPr>
        <w:pStyle w:val="ListParagraph"/>
        <w:numPr>
          <w:ilvl w:val="0"/>
          <w:numId w:val="45"/>
        </w:numPr>
        <w:rPr>
          <w:lang w:val="nl-NL" w:eastAsia="nl-NL"/>
        </w:rPr>
      </w:pPr>
      <w:r w:rsidRPr="008F6DFC">
        <w:rPr>
          <w:lang w:val="nl-NL" w:eastAsia="nl-NL"/>
        </w:rPr>
        <w:t>Sorteren en assessment zeefresidu’s</w:t>
      </w:r>
    </w:p>
    <w:p w14:paraId="4AAF3BBD" w14:textId="77777777" w:rsidR="00FC57CC" w:rsidRDefault="00FC57CC" w:rsidP="00FC57CC">
      <w:pPr>
        <w:pStyle w:val="ListParagraph"/>
        <w:numPr>
          <w:ilvl w:val="0"/>
          <w:numId w:val="45"/>
        </w:numPr>
        <w:rPr>
          <w:lang w:val="nl-NL" w:eastAsia="nl-NL"/>
        </w:rPr>
      </w:pPr>
      <w:r>
        <w:rPr>
          <w:lang w:val="nl-NL" w:eastAsia="nl-NL"/>
        </w:rPr>
        <w:t xml:space="preserve">Nat </w:t>
      </w:r>
      <w:r w:rsidRPr="008F6DFC">
        <w:rPr>
          <w:lang w:val="nl-NL" w:eastAsia="nl-NL"/>
        </w:rPr>
        <w:t>zeven</w:t>
      </w:r>
    </w:p>
    <w:p w14:paraId="76041829" w14:textId="161FC2E0" w:rsidR="00FC57CC" w:rsidRPr="008F6DFC" w:rsidRDefault="00FC57CC" w:rsidP="00FC57CC">
      <w:pPr>
        <w:pStyle w:val="ListParagraph"/>
        <w:numPr>
          <w:ilvl w:val="0"/>
          <w:numId w:val="45"/>
        </w:numPr>
        <w:rPr>
          <w:lang w:val="nl-NL" w:eastAsia="nl-NL"/>
        </w:rPr>
      </w:pPr>
      <w:r>
        <w:rPr>
          <w:lang w:val="nl-NL" w:eastAsia="nl-NL"/>
        </w:rPr>
        <w:t>Meeting opdrachtgever</w:t>
      </w:r>
    </w:p>
    <w:p w14:paraId="3F93A624" w14:textId="77777777" w:rsidR="00FC57CC" w:rsidRDefault="00FC57CC" w:rsidP="00FC57CC">
      <w:pPr>
        <w:pStyle w:val="ABOEKop5"/>
      </w:pPr>
      <w:r>
        <w:t>Strategische en praktische keuzes</w:t>
      </w:r>
    </w:p>
    <w:p w14:paraId="1E597CCF" w14:textId="77777777" w:rsidR="00FC57CC" w:rsidRDefault="00FC57CC" w:rsidP="00FC57CC">
      <w:pPr>
        <w:jc w:val="both"/>
        <w:rPr>
          <w:lang w:val="nl-NL" w:eastAsia="nl-NL"/>
        </w:rPr>
      </w:pPr>
      <w:r>
        <w:rPr>
          <w:lang w:val="nl-NL" w:eastAsia="nl-NL"/>
        </w:rPr>
        <w:t>Geen bijzonderheden</w:t>
      </w:r>
    </w:p>
    <w:p w14:paraId="6A15E0D9" w14:textId="77777777" w:rsidR="00FC57CC" w:rsidRDefault="00FC57CC" w:rsidP="00FC57CC">
      <w:pPr>
        <w:pStyle w:val="ABOEKop5"/>
      </w:pPr>
      <w:r>
        <w:t>Voorlopige interpretatie</w:t>
      </w:r>
    </w:p>
    <w:p w14:paraId="645FC1E4" w14:textId="7D52BC29" w:rsidR="00FC57CC" w:rsidRDefault="00FC57CC" w:rsidP="00FC57CC">
      <w:pPr>
        <w:pStyle w:val="ABOE"/>
        <w:jc w:val="both"/>
        <w:rPr>
          <w:lang w:val="nl-NL" w:eastAsia="nl-NL"/>
        </w:rPr>
      </w:pPr>
      <w:r>
        <w:rPr>
          <w:lang w:val="nl-NL" w:eastAsia="nl-NL"/>
        </w:rPr>
        <w:t>Geen nieuwe ontwikkelingen.</w:t>
      </w:r>
    </w:p>
    <w:p w14:paraId="2ECC7BDB" w14:textId="72E891D6" w:rsidR="00FC57CC" w:rsidRDefault="00FC57CC">
      <w:pPr>
        <w:spacing w:after="200" w:line="276" w:lineRule="auto"/>
        <w:rPr>
          <w:lang w:val="nl-NL" w:eastAsia="nl-NL"/>
        </w:rPr>
      </w:pPr>
      <w:r>
        <w:rPr>
          <w:lang w:val="nl-NL" w:eastAsia="nl-NL"/>
        </w:rPr>
        <w:br w:type="page"/>
      </w:r>
    </w:p>
    <w:p w14:paraId="41605DF1" w14:textId="3B5DA73F" w:rsidR="00FC57CC" w:rsidRDefault="00FC57CC" w:rsidP="00FC57CC">
      <w:pPr>
        <w:pStyle w:val="ABOEKop1NoNumber"/>
      </w:pPr>
      <w:bookmarkStart w:id="35" w:name="_Toc530750830"/>
      <w:r>
        <w:t>Dagrapport n° 21</w:t>
      </w:r>
      <w:bookmarkEnd w:id="35"/>
    </w:p>
    <w:tbl>
      <w:tblPr>
        <w:tblStyle w:val="ABOETABELSTIJL"/>
        <w:tblW w:w="0" w:type="auto"/>
        <w:tblLook w:val="0480" w:firstRow="0" w:lastRow="0" w:firstColumn="1" w:lastColumn="0" w:noHBand="0" w:noVBand="1"/>
      </w:tblPr>
      <w:tblGrid>
        <w:gridCol w:w="1413"/>
        <w:gridCol w:w="2403"/>
        <w:gridCol w:w="2088"/>
        <w:gridCol w:w="2873"/>
      </w:tblGrid>
      <w:tr w:rsidR="00FC57CC" w14:paraId="71F7163B" w14:textId="77777777" w:rsidTr="004D778C">
        <w:tc>
          <w:tcPr>
            <w:tcW w:w="1413" w:type="dxa"/>
          </w:tcPr>
          <w:p w14:paraId="2900C02B" w14:textId="77777777" w:rsidR="00FC57CC" w:rsidRDefault="00FC57CC" w:rsidP="004D778C">
            <w:pPr>
              <w:pStyle w:val="ABOE"/>
              <w:spacing w:after="0" w:line="276" w:lineRule="auto"/>
            </w:pPr>
            <w:r w:rsidRPr="00AE5C26">
              <w:rPr>
                <w:b/>
              </w:rPr>
              <w:t>Dag</w:t>
            </w:r>
          </w:p>
        </w:tc>
        <w:tc>
          <w:tcPr>
            <w:tcW w:w="2403" w:type="dxa"/>
          </w:tcPr>
          <w:p w14:paraId="1CD8EE64" w14:textId="197154F8" w:rsidR="00FC57CC" w:rsidRDefault="00FC57CC" w:rsidP="004D778C">
            <w:pPr>
              <w:pStyle w:val="ABOE"/>
              <w:spacing w:after="0" w:line="276" w:lineRule="auto"/>
            </w:pPr>
            <w:r>
              <w:t>19/03/2018</w:t>
            </w:r>
          </w:p>
        </w:tc>
        <w:tc>
          <w:tcPr>
            <w:tcW w:w="2088" w:type="dxa"/>
          </w:tcPr>
          <w:p w14:paraId="493E31B8" w14:textId="77777777" w:rsidR="00FC57CC" w:rsidRDefault="00FC57CC" w:rsidP="004D778C">
            <w:pPr>
              <w:pStyle w:val="ABOE"/>
              <w:spacing w:after="0" w:line="276" w:lineRule="auto"/>
            </w:pPr>
            <w:r w:rsidRPr="00C86872">
              <w:rPr>
                <w:b/>
              </w:rPr>
              <w:t>Erkend archeoloog</w:t>
            </w:r>
          </w:p>
        </w:tc>
        <w:tc>
          <w:tcPr>
            <w:tcW w:w="2873" w:type="dxa"/>
          </w:tcPr>
          <w:p w14:paraId="72062CF1" w14:textId="77777777" w:rsidR="00FC57CC" w:rsidRDefault="00FC57CC" w:rsidP="004D778C">
            <w:pPr>
              <w:pStyle w:val="ABOE"/>
              <w:spacing w:after="0" w:line="276" w:lineRule="auto"/>
            </w:pPr>
            <w:r>
              <w:t>ABO nv</w:t>
            </w:r>
          </w:p>
        </w:tc>
      </w:tr>
      <w:tr w:rsidR="00FC57CC" w14:paraId="10C25006" w14:textId="77777777" w:rsidTr="004D778C">
        <w:tc>
          <w:tcPr>
            <w:tcW w:w="1413" w:type="dxa"/>
          </w:tcPr>
          <w:p w14:paraId="2F1CB8DD" w14:textId="77777777" w:rsidR="00FC57CC" w:rsidRDefault="00FC57CC" w:rsidP="004D778C">
            <w:pPr>
              <w:pStyle w:val="ABOE"/>
              <w:spacing w:after="0" w:line="276" w:lineRule="auto"/>
            </w:pPr>
            <w:r w:rsidRPr="00F5633B">
              <w:rPr>
                <w:b/>
              </w:rPr>
              <w:t>Weer</w:t>
            </w:r>
          </w:p>
        </w:tc>
        <w:tc>
          <w:tcPr>
            <w:tcW w:w="2403" w:type="dxa"/>
          </w:tcPr>
          <w:p w14:paraId="7BECD19F" w14:textId="742FF6E2" w:rsidR="00FC57CC" w:rsidRDefault="00FC57CC" w:rsidP="004D778C">
            <w:pPr>
              <w:pStyle w:val="ABOE"/>
              <w:spacing w:after="0" w:line="276" w:lineRule="auto"/>
            </w:pPr>
            <w:r>
              <w:t>Droog; zonnig; -1,5°C</w:t>
            </w:r>
            <w:r w:rsidR="00F17AA3">
              <w:t>; sneeuw namiddag</w:t>
            </w:r>
          </w:p>
        </w:tc>
        <w:tc>
          <w:tcPr>
            <w:tcW w:w="2088" w:type="dxa"/>
          </w:tcPr>
          <w:p w14:paraId="4732AAB6" w14:textId="77777777" w:rsidR="00FC57CC" w:rsidRDefault="00FC57CC" w:rsidP="004D778C">
            <w:pPr>
              <w:pStyle w:val="ABOE"/>
              <w:spacing w:after="0" w:line="276" w:lineRule="auto"/>
            </w:pPr>
            <w:r w:rsidRPr="00AE5C26">
              <w:rPr>
                <w:b/>
              </w:rPr>
              <w:t>Vergunning</w:t>
            </w:r>
            <w:r>
              <w:rPr>
                <w:b/>
              </w:rPr>
              <w:t xml:space="preserve"> n°</w:t>
            </w:r>
          </w:p>
        </w:tc>
        <w:tc>
          <w:tcPr>
            <w:tcW w:w="2873" w:type="dxa"/>
          </w:tcPr>
          <w:p w14:paraId="7DCBDBF5" w14:textId="77777777" w:rsidR="00FC57CC" w:rsidRDefault="00FC57CC" w:rsidP="004D778C">
            <w:pPr>
              <w:pStyle w:val="ABOE"/>
              <w:spacing w:after="0" w:line="276" w:lineRule="auto"/>
            </w:pPr>
            <w:r w:rsidRPr="0031635D">
              <w:t>OE/ERK/Archeoloog/2017/00167</w:t>
            </w:r>
          </w:p>
        </w:tc>
      </w:tr>
      <w:tr w:rsidR="00FC57CC" w14:paraId="5361CB8D" w14:textId="77777777" w:rsidTr="004D778C">
        <w:tc>
          <w:tcPr>
            <w:tcW w:w="1413" w:type="dxa"/>
          </w:tcPr>
          <w:p w14:paraId="0984C023" w14:textId="77777777" w:rsidR="00FC57CC" w:rsidRDefault="00FC57CC" w:rsidP="004D778C">
            <w:pPr>
              <w:pStyle w:val="ABOE"/>
              <w:spacing w:after="0" w:line="276" w:lineRule="auto"/>
            </w:pPr>
            <w:r w:rsidRPr="00AE5C26">
              <w:rPr>
                <w:b/>
              </w:rPr>
              <w:t>Projectleider</w:t>
            </w:r>
          </w:p>
        </w:tc>
        <w:tc>
          <w:tcPr>
            <w:tcW w:w="2403" w:type="dxa"/>
          </w:tcPr>
          <w:p w14:paraId="44CBBCE8" w14:textId="77777777" w:rsidR="00FC57CC" w:rsidRDefault="00FC57CC" w:rsidP="004D778C">
            <w:pPr>
              <w:pStyle w:val="ABOE"/>
              <w:spacing w:after="0" w:line="276" w:lineRule="auto"/>
            </w:pPr>
            <w:r>
              <w:t>Léonard, Ine</w:t>
            </w:r>
          </w:p>
        </w:tc>
        <w:tc>
          <w:tcPr>
            <w:tcW w:w="2088" w:type="dxa"/>
          </w:tcPr>
          <w:p w14:paraId="571AE0FA" w14:textId="77777777" w:rsidR="00FC57CC" w:rsidRDefault="00FC57CC" w:rsidP="004D778C">
            <w:pPr>
              <w:pStyle w:val="ABOE"/>
              <w:spacing w:after="0" w:line="276" w:lineRule="auto"/>
            </w:pPr>
            <w:r w:rsidRPr="00AE5C26">
              <w:rPr>
                <w:b/>
              </w:rPr>
              <w:t>Onderaannemers</w:t>
            </w:r>
          </w:p>
        </w:tc>
        <w:tc>
          <w:tcPr>
            <w:tcW w:w="2873" w:type="dxa"/>
          </w:tcPr>
          <w:p w14:paraId="3D35C8B6" w14:textId="77777777" w:rsidR="00FC57CC" w:rsidRDefault="00FC57CC" w:rsidP="004D778C">
            <w:pPr>
              <w:pStyle w:val="ABOE"/>
              <w:spacing w:after="0" w:line="276" w:lineRule="auto"/>
            </w:pPr>
            <w:r>
              <w:t>Geosonda NV</w:t>
            </w:r>
          </w:p>
        </w:tc>
      </w:tr>
    </w:tbl>
    <w:p w14:paraId="69CACD77" w14:textId="77777777" w:rsidR="00FC57CC" w:rsidRDefault="00FC57CC" w:rsidP="00FC57CC">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C57CC" w14:paraId="7EADA9ED"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7E14C902" w14:textId="77777777" w:rsidR="00FC57CC" w:rsidRDefault="00FC57CC" w:rsidP="004D778C">
            <w:pPr>
              <w:pStyle w:val="ABOE"/>
              <w:spacing w:after="0" w:line="276" w:lineRule="auto"/>
            </w:pPr>
            <w:r>
              <w:t>Naam</w:t>
            </w:r>
          </w:p>
        </w:tc>
        <w:tc>
          <w:tcPr>
            <w:tcW w:w="2926" w:type="dxa"/>
          </w:tcPr>
          <w:p w14:paraId="7E7044BD" w14:textId="77777777" w:rsidR="00FC57CC" w:rsidRDefault="00FC57CC" w:rsidP="004D778C">
            <w:pPr>
              <w:pStyle w:val="ABOE"/>
              <w:spacing w:after="0" w:line="276" w:lineRule="auto"/>
            </w:pPr>
            <w:r>
              <w:t>Voornaam</w:t>
            </w:r>
          </w:p>
        </w:tc>
        <w:tc>
          <w:tcPr>
            <w:tcW w:w="2926" w:type="dxa"/>
          </w:tcPr>
          <w:p w14:paraId="3409FFF8" w14:textId="77777777" w:rsidR="00FC57CC" w:rsidRDefault="00FC57CC" w:rsidP="004D778C">
            <w:pPr>
              <w:pStyle w:val="ABOE"/>
              <w:spacing w:after="0" w:line="276" w:lineRule="auto"/>
            </w:pPr>
            <w:r>
              <w:t>Functie</w:t>
            </w:r>
          </w:p>
        </w:tc>
      </w:tr>
      <w:tr w:rsidR="00FC57CC" w14:paraId="0D523B83" w14:textId="77777777" w:rsidTr="004D778C">
        <w:tc>
          <w:tcPr>
            <w:tcW w:w="2925" w:type="dxa"/>
          </w:tcPr>
          <w:p w14:paraId="675CEB52" w14:textId="77777777" w:rsidR="00FC57CC" w:rsidRDefault="00FC57CC" w:rsidP="004D778C">
            <w:pPr>
              <w:pStyle w:val="ABOE"/>
              <w:spacing w:after="0" w:line="276" w:lineRule="auto"/>
            </w:pPr>
            <w:r>
              <w:t>Bruynseels</w:t>
            </w:r>
          </w:p>
        </w:tc>
        <w:tc>
          <w:tcPr>
            <w:tcW w:w="2926" w:type="dxa"/>
          </w:tcPr>
          <w:p w14:paraId="72BC9D4D" w14:textId="77777777" w:rsidR="00FC57CC" w:rsidRDefault="00FC57CC" w:rsidP="004D778C">
            <w:pPr>
              <w:pStyle w:val="ABOE"/>
              <w:spacing w:after="0" w:line="276" w:lineRule="auto"/>
            </w:pPr>
            <w:r>
              <w:t>Stef</w:t>
            </w:r>
          </w:p>
        </w:tc>
        <w:tc>
          <w:tcPr>
            <w:tcW w:w="2926" w:type="dxa"/>
          </w:tcPr>
          <w:p w14:paraId="48EB7E1F" w14:textId="77777777" w:rsidR="00FC57CC" w:rsidRDefault="00FC57CC" w:rsidP="004D778C">
            <w:pPr>
              <w:pStyle w:val="ABOE"/>
              <w:spacing w:after="0" w:line="276" w:lineRule="auto"/>
            </w:pPr>
            <w:r w:rsidRPr="00C86872">
              <w:t>Boormeester</w:t>
            </w:r>
            <w:r>
              <w:t>/aardkundige</w:t>
            </w:r>
          </w:p>
        </w:tc>
      </w:tr>
      <w:tr w:rsidR="00FC57CC" w14:paraId="6A207FB1" w14:textId="77777777" w:rsidTr="004D778C">
        <w:tc>
          <w:tcPr>
            <w:tcW w:w="2925" w:type="dxa"/>
          </w:tcPr>
          <w:p w14:paraId="26C1D8AC" w14:textId="77777777" w:rsidR="00FC57CC" w:rsidRPr="00C86872" w:rsidRDefault="00FC57CC" w:rsidP="004D778C">
            <w:pPr>
              <w:pStyle w:val="ABOE"/>
              <w:spacing w:after="0" w:line="276" w:lineRule="auto"/>
            </w:pPr>
            <w:r>
              <w:t>Boons</w:t>
            </w:r>
          </w:p>
        </w:tc>
        <w:tc>
          <w:tcPr>
            <w:tcW w:w="2926" w:type="dxa"/>
          </w:tcPr>
          <w:p w14:paraId="75A20E48" w14:textId="77777777" w:rsidR="00FC57CC" w:rsidRPr="00C86872" w:rsidRDefault="00FC57CC" w:rsidP="004D778C">
            <w:pPr>
              <w:pStyle w:val="ABOE"/>
              <w:spacing w:after="0" w:line="276" w:lineRule="auto"/>
            </w:pPr>
            <w:r>
              <w:t>Jonas</w:t>
            </w:r>
          </w:p>
        </w:tc>
        <w:tc>
          <w:tcPr>
            <w:tcW w:w="2926" w:type="dxa"/>
          </w:tcPr>
          <w:p w14:paraId="650ACB27" w14:textId="77777777" w:rsidR="00FC57CC" w:rsidRPr="00C86872" w:rsidRDefault="00FC57CC" w:rsidP="004D778C">
            <w:pPr>
              <w:pStyle w:val="ABOE"/>
              <w:spacing w:after="0" w:line="276" w:lineRule="auto"/>
            </w:pPr>
            <w:r w:rsidRPr="00C86872">
              <w:t>Boormeester</w:t>
            </w:r>
            <w:r>
              <w:t>/aardkundige</w:t>
            </w:r>
          </w:p>
        </w:tc>
      </w:tr>
      <w:tr w:rsidR="00FC57CC" w14:paraId="36B02386" w14:textId="77777777" w:rsidTr="004D778C">
        <w:tc>
          <w:tcPr>
            <w:tcW w:w="2925" w:type="dxa"/>
          </w:tcPr>
          <w:p w14:paraId="7BCF920C" w14:textId="7F39785C" w:rsidR="00FC57CC" w:rsidRPr="00C86872" w:rsidRDefault="008F38E1" w:rsidP="004D778C">
            <w:pPr>
              <w:pStyle w:val="ABOE"/>
              <w:spacing w:after="0" w:line="276" w:lineRule="auto"/>
            </w:pPr>
            <w:r>
              <w:t>De Bie</w:t>
            </w:r>
          </w:p>
        </w:tc>
        <w:tc>
          <w:tcPr>
            <w:tcW w:w="2926" w:type="dxa"/>
          </w:tcPr>
          <w:p w14:paraId="6522D403" w14:textId="48F3F749" w:rsidR="00FC57CC" w:rsidRPr="00C86872" w:rsidRDefault="008F38E1" w:rsidP="004D778C">
            <w:pPr>
              <w:pStyle w:val="ABOE"/>
              <w:spacing w:after="0" w:line="276" w:lineRule="auto"/>
            </w:pPr>
            <w:r>
              <w:t>Steven</w:t>
            </w:r>
          </w:p>
        </w:tc>
        <w:tc>
          <w:tcPr>
            <w:tcW w:w="2926" w:type="dxa"/>
          </w:tcPr>
          <w:p w14:paraId="042C6876" w14:textId="77777777" w:rsidR="00FC57CC" w:rsidRDefault="00FC57CC" w:rsidP="004D778C">
            <w:pPr>
              <w:pStyle w:val="ABOE"/>
              <w:spacing w:after="0" w:line="276" w:lineRule="auto"/>
            </w:pPr>
            <w:r w:rsidRPr="00C86872">
              <w:t>Boormeester</w:t>
            </w:r>
            <w:r>
              <w:t>/aardkundige</w:t>
            </w:r>
          </w:p>
        </w:tc>
      </w:tr>
      <w:tr w:rsidR="00FC57CC" w14:paraId="0303BA0B" w14:textId="77777777" w:rsidTr="004D778C">
        <w:tc>
          <w:tcPr>
            <w:tcW w:w="2925" w:type="dxa"/>
          </w:tcPr>
          <w:p w14:paraId="1E4FAF69" w14:textId="77777777" w:rsidR="00FC57CC" w:rsidRPr="00C86872" w:rsidRDefault="00FC57CC" w:rsidP="004D778C">
            <w:pPr>
              <w:pStyle w:val="ABOE"/>
              <w:spacing w:after="0" w:line="276" w:lineRule="auto"/>
            </w:pPr>
            <w:r>
              <w:t>Léonard</w:t>
            </w:r>
          </w:p>
        </w:tc>
        <w:tc>
          <w:tcPr>
            <w:tcW w:w="2926" w:type="dxa"/>
          </w:tcPr>
          <w:p w14:paraId="72091FEA" w14:textId="77777777" w:rsidR="00FC57CC" w:rsidRPr="00C86872" w:rsidRDefault="00FC57CC" w:rsidP="004D778C">
            <w:pPr>
              <w:pStyle w:val="ABOE"/>
              <w:spacing w:after="0" w:line="276" w:lineRule="auto"/>
            </w:pPr>
            <w:r>
              <w:t>Ine</w:t>
            </w:r>
          </w:p>
        </w:tc>
        <w:tc>
          <w:tcPr>
            <w:tcW w:w="2926" w:type="dxa"/>
          </w:tcPr>
          <w:p w14:paraId="631A4CDE" w14:textId="2D406CD3" w:rsidR="00FC57CC" w:rsidRDefault="006242B2" w:rsidP="004D778C">
            <w:pPr>
              <w:pStyle w:val="ABOE"/>
              <w:spacing w:after="0" w:line="276" w:lineRule="auto"/>
            </w:pPr>
            <w:r>
              <w:t>Archeoloog-veldwerkleider-materiaalexpert (steentijd)</w:t>
            </w:r>
          </w:p>
        </w:tc>
      </w:tr>
      <w:tr w:rsidR="00FC57CC" w14:paraId="383545E8" w14:textId="77777777" w:rsidTr="004D778C">
        <w:tc>
          <w:tcPr>
            <w:tcW w:w="2925" w:type="dxa"/>
          </w:tcPr>
          <w:p w14:paraId="4104DFDC" w14:textId="261C2932" w:rsidR="00FC57CC" w:rsidRDefault="008F38E1" w:rsidP="004D778C">
            <w:pPr>
              <w:pStyle w:val="ABOE"/>
              <w:spacing w:after="0" w:line="276" w:lineRule="auto"/>
            </w:pPr>
            <w:r>
              <w:t>Broeckmans</w:t>
            </w:r>
          </w:p>
        </w:tc>
        <w:tc>
          <w:tcPr>
            <w:tcW w:w="2926" w:type="dxa"/>
          </w:tcPr>
          <w:p w14:paraId="730CC6AD" w14:textId="3F0B38C6" w:rsidR="00FC57CC" w:rsidRDefault="008F38E1" w:rsidP="004D778C">
            <w:pPr>
              <w:pStyle w:val="ABOE"/>
              <w:spacing w:after="0" w:line="276" w:lineRule="auto"/>
            </w:pPr>
            <w:r>
              <w:t>Daan</w:t>
            </w:r>
          </w:p>
        </w:tc>
        <w:tc>
          <w:tcPr>
            <w:tcW w:w="2926" w:type="dxa"/>
          </w:tcPr>
          <w:p w14:paraId="4C2EBDD4" w14:textId="77777777" w:rsidR="00FC57CC" w:rsidRDefault="00FC57CC" w:rsidP="004D778C">
            <w:pPr>
              <w:pStyle w:val="ABOE"/>
              <w:spacing w:after="0" w:line="276" w:lineRule="auto"/>
            </w:pPr>
            <w:r>
              <w:t>Assistent-archeoloog</w:t>
            </w:r>
          </w:p>
        </w:tc>
      </w:tr>
      <w:tr w:rsidR="00FC57CC" w14:paraId="384A15D8" w14:textId="77777777" w:rsidTr="004D778C">
        <w:tc>
          <w:tcPr>
            <w:tcW w:w="2925" w:type="dxa"/>
          </w:tcPr>
          <w:p w14:paraId="6EC7B197" w14:textId="5B282D3A" w:rsidR="00FC57CC" w:rsidRDefault="008F38E1" w:rsidP="004D778C">
            <w:pPr>
              <w:pStyle w:val="ABOE"/>
              <w:spacing w:after="0" w:line="276" w:lineRule="auto"/>
            </w:pPr>
            <w:r>
              <w:t>Kalisvaart</w:t>
            </w:r>
          </w:p>
        </w:tc>
        <w:tc>
          <w:tcPr>
            <w:tcW w:w="2926" w:type="dxa"/>
          </w:tcPr>
          <w:p w14:paraId="7DF4E5AA" w14:textId="74658640" w:rsidR="00FC57CC" w:rsidRDefault="008F38E1" w:rsidP="004D778C">
            <w:pPr>
              <w:pStyle w:val="ABOE"/>
              <w:spacing w:after="0" w:line="276" w:lineRule="auto"/>
            </w:pPr>
            <w:r>
              <w:t>Chris</w:t>
            </w:r>
          </w:p>
        </w:tc>
        <w:tc>
          <w:tcPr>
            <w:tcW w:w="2926" w:type="dxa"/>
          </w:tcPr>
          <w:p w14:paraId="371B95AE" w14:textId="77777777" w:rsidR="00FC57CC" w:rsidRDefault="00FC57CC" w:rsidP="004D778C">
            <w:pPr>
              <w:pStyle w:val="ABOE"/>
              <w:spacing w:after="0" w:line="276" w:lineRule="auto"/>
            </w:pPr>
            <w:r>
              <w:t>Landschapsexpert</w:t>
            </w:r>
          </w:p>
        </w:tc>
      </w:tr>
    </w:tbl>
    <w:p w14:paraId="530AF1AA" w14:textId="77777777" w:rsidR="00FC57CC" w:rsidRDefault="00FC57CC" w:rsidP="00FC57CC">
      <w:pPr>
        <w:pStyle w:val="ABOEKop5"/>
      </w:pPr>
      <w:r>
        <w:t>Activiteiten</w:t>
      </w:r>
    </w:p>
    <w:p w14:paraId="65E5E28B" w14:textId="77777777" w:rsidR="00FC57CC" w:rsidRDefault="00FC57CC" w:rsidP="00FC57CC">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7 (einde)</w:t>
      </w:r>
    </w:p>
    <w:p w14:paraId="3F30DBE4" w14:textId="77777777" w:rsidR="00FC57CC" w:rsidRPr="008F6DFC" w:rsidRDefault="00FC57CC" w:rsidP="00FC57CC">
      <w:pPr>
        <w:pStyle w:val="ListParagraph"/>
        <w:numPr>
          <w:ilvl w:val="0"/>
          <w:numId w:val="45"/>
        </w:numPr>
        <w:rPr>
          <w:lang w:val="nl-NL" w:eastAsia="nl-NL"/>
        </w:rPr>
      </w:pPr>
      <w:r w:rsidRPr="008F6DFC">
        <w:rPr>
          <w:lang w:val="nl-NL" w:eastAsia="nl-NL"/>
        </w:rPr>
        <w:t>Sorteren en assessment zeefresidu’s</w:t>
      </w:r>
    </w:p>
    <w:p w14:paraId="50709B29" w14:textId="77777777" w:rsidR="00FC57CC" w:rsidRDefault="00FC57CC" w:rsidP="00FC57CC">
      <w:pPr>
        <w:pStyle w:val="ListParagraph"/>
        <w:numPr>
          <w:ilvl w:val="0"/>
          <w:numId w:val="45"/>
        </w:numPr>
        <w:rPr>
          <w:lang w:val="nl-NL" w:eastAsia="nl-NL"/>
        </w:rPr>
      </w:pPr>
      <w:r>
        <w:rPr>
          <w:lang w:val="nl-NL" w:eastAsia="nl-NL"/>
        </w:rPr>
        <w:t xml:space="preserve">Nat </w:t>
      </w:r>
      <w:r w:rsidRPr="008F6DFC">
        <w:rPr>
          <w:lang w:val="nl-NL" w:eastAsia="nl-NL"/>
        </w:rPr>
        <w:t>zeven</w:t>
      </w:r>
    </w:p>
    <w:p w14:paraId="32541A34" w14:textId="77777777" w:rsidR="00FC57CC" w:rsidRDefault="00FC57CC" w:rsidP="00FC57CC">
      <w:pPr>
        <w:pStyle w:val="ABOEKop5"/>
      </w:pPr>
      <w:r>
        <w:t>Strategische en praktische keuzes</w:t>
      </w:r>
    </w:p>
    <w:p w14:paraId="0E24B280" w14:textId="2FCE99DC" w:rsidR="00FC57CC" w:rsidRDefault="00FC57CC" w:rsidP="00FC57CC">
      <w:pPr>
        <w:jc w:val="both"/>
        <w:rPr>
          <w:lang w:val="nl-NL" w:eastAsia="nl-NL"/>
        </w:rPr>
      </w:pPr>
      <w:r>
        <w:rPr>
          <w:lang w:val="nl-NL" w:eastAsia="nl-NL"/>
        </w:rPr>
        <w:t xml:space="preserve">Er werd gekozen om reeds een aantal boringen in zone 4 te zetten omdat dit een volledig nieuw gebied is en de hulp van de landschapsexpert nodig was om de juiste bodembeschrijving te kunnen maken. </w:t>
      </w:r>
    </w:p>
    <w:p w14:paraId="11A85BFE" w14:textId="78CC37F8" w:rsidR="00F17AA3" w:rsidRDefault="00F17AA3" w:rsidP="00FC57CC">
      <w:pPr>
        <w:jc w:val="both"/>
        <w:rPr>
          <w:lang w:val="nl-NL" w:eastAsia="nl-NL"/>
        </w:rPr>
      </w:pPr>
      <w:r>
        <w:rPr>
          <w:lang w:val="nl-NL" w:eastAsia="nl-NL"/>
        </w:rPr>
        <w:t>Ondanks de koude temperaturen overdag en ’s nachts werd er beslist om nat te zeven. Het zeven heeft immers grote achterstand opgelopen ten opzichte van het boren. Er dreigt opslagtekort. De dompelpompen en darmen worden door de veldwerkleider meegenomen naar huis en daar in een vriesvrije omgeving bewaard om vorstschade aan deze elementen te vermijden.</w:t>
      </w:r>
    </w:p>
    <w:p w14:paraId="015ACB35" w14:textId="77777777" w:rsidR="00FC57CC" w:rsidRDefault="00FC57CC" w:rsidP="00FC57CC">
      <w:pPr>
        <w:pStyle w:val="ABOEKop5"/>
      </w:pPr>
      <w:r>
        <w:t>Voorlopige interpretatie</w:t>
      </w:r>
    </w:p>
    <w:p w14:paraId="133260F6" w14:textId="788B46D6" w:rsidR="00F17AA3" w:rsidRDefault="00F17AA3" w:rsidP="00FC57CC">
      <w:pPr>
        <w:pStyle w:val="ABOE"/>
        <w:jc w:val="both"/>
        <w:rPr>
          <w:lang w:val="nl-NL" w:eastAsia="nl-NL"/>
        </w:rPr>
      </w:pPr>
      <w:r>
        <w:rPr>
          <w:lang w:val="nl-NL" w:eastAsia="nl-NL"/>
        </w:rPr>
        <w:t>In zone 4 komen twee paraboolduinen voor. De profielen zijn zeer omvangrijk met zeer goed ontwikkelde bodemhorizonten (d.i. E-horizonten van c. 80cm; Bh-horizonten van c. 50cm). Boring 1033 werd tot 600cm-MV gezet en er werd nog geen grind aangetroffen.</w:t>
      </w:r>
    </w:p>
    <w:p w14:paraId="122988CA" w14:textId="77777777" w:rsidR="00F17AA3" w:rsidRDefault="00F17AA3">
      <w:pPr>
        <w:spacing w:after="200" w:line="276" w:lineRule="auto"/>
        <w:rPr>
          <w:lang w:val="nl-NL" w:eastAsia="nl-NL"/>
        </w:rPr>
      </w:pPr>
      <w:r>
        <w:rPr>
          <w:lang w:val="nl-NL" w:eastAsia="nl-NL"/>
        </w:rPr>
        <w:br w:type="page"/>
      </w:r>
    </w:p>
    <w:p w14:paraId="5E716966" w14:textId="05234908" w:rsidR="00F17AA3" w:rsidRDefault="00F17AA3" w:rsidP="00F17AA3">
      <w:pPr>
        <w:pStyle w:val="ABOEKop1NoNumber"/>
      </w:pPr>
      <w:bookmarkStart w:id="36" w:name="_Toc530750831"/>
      <w:r>
        <w:t>Dagrapport n° 22</w:t>
      </w:r>
      <w:bookmarkEnd w:id="36"/>
    </w:p>
    <w:tbl>
      <w:tblPr>
        <w:tblStyle w:val="ABOETABELSTIJL"/>
        <w:tblW w:w="0" w:type="auto"/>
        <w:tblLook w:val="0480" w:firstRow="0" w:lastRow="0" w:firstColumn="1" w:lastColumn="0" w:noHBand="0" w:noVBand="1"/>
      </w:tblPr>
      <w:tblGrid>
        <w:gridCol w:w="1413"/>
        <w:gridCol w:w="2403"/>
        <w:gridCol w:w="2088"/>
        <w:gridCol w:w="2873"/>
      </w:tblGrid>
      <w:tr w:rsidR="00F17AA3" w14:paraId="7E85FC02" w14:textId="77777777" w:rsidTr="004D778C">
        <w:tc>
          <w:tcPr>
            <w:tcW w:w="1413" w:type="dxa"/>
          </w:tcPr>
          <w:p w14:paraId="3FE55ADA" w14:textId="77777777" w:rsidR="00F17AA3" w:rsidRDefault="00F17AA3" w:rsidP="004D778C">
            <w:pPr>
              <w:pStyle w:val="ABOE"/>
              <w:spacing w:after="0" w:line="276" w:lineRule="auto"/>
            </w:pPr>
            <w:r w:rsidRPr="00AE5C26">
              <w:rPr>
                <w:b/>
              </w:rPr>
              <w:t>Dag</w:t>
            </w:r>
          </w:p>
        </w:tc>
        <w:tc>
          <w:tcPr>
            <w:tcW w:w="2403" w:type="dxa"/>
          </w:tcPr>
          <w:p w14:paraId="5CDB2D24" w14:textId="0D35B125" w:rsidR="00F17AA3" w:rsidRDefault="00F17AA3" w:rsidP="004D778C">
            <w:pPr>
              <w:pStyle w:val="ABOE"/>
              <w:spacing w:after="0" w:line="276" w:lineRule="auto"/>
            </w:pPr>
            <w:r>
              <w:t>20/03/2018</w:t>
            </w:r>
          </w:p>
        </w:tc>
        <w:tc>
          <w:tcPr>
            <w:tcW w:w="2088" w:type="dxa"/>
          </w:tcPr>
          <w:p w14:paraId="5F5FB703" w14:textId="77777777" w:rsidR="00F17AA3" w:rsidRDefault="00F17AA3" w:rsidP="004D778C">
            <w:pPr>
              <w:pStyle w:val="ABOE"/>
              <w:spacing w:after="0" w:line="276" w:lineRule="auto"/>
            </w:pPr>
            <w:r w:rsidRPr="00C86872">
              <w:rPr>
                <w:b/>
              </w:rPr>
              <w:t>Erkend archeoloog</w:t>
            </w:r>
          </w:p>
        </w:tc>
        <w:tc>
          <w:tcPr>
            <w:tcW w:w="2873" w:type="dxa"/>
          </w:tcPr>
          <w:p w14:paraId="75FCCE5F" w14:textId="77777777" w:rsidR="00F17AA3" w:rsidRDefault="00F17AA3" w:rsidP="004D778C">
            <w:pPr>
              <w:pStyle w:val="ABOE"/>
              <w:spacing w:after="0" w:line="276" w:lineRule="auto"/>
            </w:pPr>
            <w:r>
              <w:t>ABO nv</w:t>
            </w:r>
          </w:p>
        </w:tc>
      </w:tr>
      <w:tr w:rsidR="00F17AA3" w14:paraId="652535DD" w14:textId="77777777" w:rsidTr="004D778C">
        <w:tc>
          <w:tcPr>
            <w:tcW w:w="1413" w:type="dxa"/>
          </w:tcPr>
          <w:p w14:paraId="7521CF56" w14:textId="77777777" w:rsidR="00F17AA3" w:rsidRDefault="00F17AA3" w:rsidP="004D778C">
            <w:pPr>
              <w:pStyle w:val="ABOE"/>
              <w:spacing w:after="0" w:line="276" w:lineRule="auto"/>
            </w:pPr>
            <w:r w:rsidRPr="00F5633B">
              <w:rPr>
                <w:b/>
              </w:rPr>
              <w:t>Weer</w:t>
            </w:r>
          </w:p>
        </w:tc>
        <w:tc>
          <w:tcPr>
            <w:tcW w:w="2403" w:type="dxa"/>
          </w:tcPr>
          <w:p w14:paraId="2D1C04C3" w14:textId="4C67D5E1" w:rsidR="00F17AA3" w:rsidRDefault="00F17AA3" w:rsidP="00F17AA3">
            <w:pPr>
              <w:pStyle w:val="ABOE"/>
              <w:spacing w:after="0" w:line="276" w:lineRule="auto"/>
            </w:pPr>
            <w:r>
              <w:t>Droog; bewolkt; -1,5°C; sterke W-wind; sneeuw</w:t>
            </w:r>
          </w:p>
        </w:tc>
        <w:tc>
          <w:tcPr>
            <w:tcW w:w="2088" w:type="dxa"/>
          </w:tcPr>
          <w:p w14:paraId="26EF83AF" w14:textId="77777777" w:rsidR="00F17AA3" w:rsidRDefault="00F17AA3" w:rsidP="004D778C">
            <w:pPr>
              <w:pStyle w:val="ABOE"/>
              <w:spacing w:after="0" w:line="276" w:lineRule="auto"/>
            </w:pPr>
            <w:r w:rsidRPr="00AE5C26">
              <w:rPr>
                <w:b/>
              </w:rPr>
              <w:t>Vergunning</w:t>
            </w:r>
            <w:r>
              <w:rPr>
                <w:b/>
              </w:rPr>
              <w:t xml:space="preserve"> n°</w:t>
            </w:r>
          </w:p>
        </w:tc>
        <w:tc>
          <w:tcPr>
            <w:tcW w:w="2873" w:type="dxa"/>
          </w:tcPr>
          <w:p w14:paraId="4D9B980E" w14:textId="77777777" w:rsidR="00F17AA3" w:rsidRDefault="00F17AA3" w:rsidP="004D778C">
            <w:pPr>
              <w:pStyle w:val="ABOE"/>
              <w:spacing w:after="0" w:line="276" w:lineRule="auto"/>
            </w:pPr>
            <w:r w:rsidRPr="0031635D">
              <w:t>OE/ERK/Archeoloog/2017/00167</w:t>
            </w:r>
          </w:p>
        </w:tc>
      </w:tr>
      <w:tr w:rsidR="00F17AA3" w14:paraId="70B2E6C1" w14:textId="77777777" w:rsidTr="004D778C">
        <w:tc>
          <w:tcPr>
            <w:tcW w:w="1413" w:type="dxa"/>
          </w:tcPr>
          <w:p w14:paraId="5F9044E3" w14:textId="77777777" w:rsidR="00F17AA3" w:rsidRDefault="00F17AA3" w:rsidP="004D778C">
            <w:pPr>
              <w:pStyle w:val="ABOE"/>
              <w:spacing w:after="0" w:line="276" w:lineRule="auto"/>
            </w:pPr>
            <w:r w:rsidRPr="00AE5C26">
              <w:rPr>
                <w:b/>
              </w:rPr>
              <w:t>Projectleider</w:t>
            </w:r>
          </w:p>
        </w:tc>
        <w:tc>
          <w:tcPr>
            <w:tcW w:w="2403" w:type="dxa"/>
          </w:tcPr>
          <w:p w14:paraId="3CAF9DFE" w14:textId="77777777" w:rsidR="00F17AA3" w:rsidRDefault="00F17AA3" w:rsidP="004D778C">
            <w:pPr>
              <w:pStyle w:val="ABOE"/>
              <w:spacing w:after="0" w:line="276" w:lineRule="auto"/>
            </w:pPr>
            <w:r>
              <w:t>Léonard, Ine</w:t>
            </w:r>
          </w:p>
        </w:tc>
        <w:tc>
          <w:tcPr>
            <w:tcW w:w="2088" w:type="dxa"/>
          </w:tcPr>
          <w:p w14:paraId="384CF7D5" w14:textId="77777777" w:rsidR="00F17AA3" w:rsidRDefault="00F17AA3" w:rsidP="004D778C">
            <w:pPr>
              <w:pStyle w:val="ABOE"/>
              <w:spacing w:after="0" w:line="276" w:lineRule="auto"/>
            </w:pPr>
            <w:r w:rsidRPr="00AE5C26">
              <w:rPr>
                <w:b/>
              </w:rPr>
              <w:t>Onderaannemers</w:t>
            </w:r>
          </w:p>
        </w:tc>
        <w:tc>
          <w:tcPr>
            <w:tcW w:w="2873" w:type="dxa"/>
          </w:tcPr>
          <w:p w14:paraId="7BCC890E" w14:textId="77777777" w:rsidR="00F17AA3" w:rsidRDefault="00F17AA3" w:rsidP="004D778C">
            <w:pPr>
              <w:pStyle w:val="ABOE"/>
              <w:spacing w:after="0" w:line="276" w:lineRule="auto"/>
            </w:pPr>
            <w:r>
              <w:t>Geosonda NV</w:t>
            </w:r>
          </w:p>
        </w:tc>
      </w:tr>
    </w:tbl>
    <w:p w14:paraId="1A4B5FF2" w14:textId="77777777" w:rsidR="00F17AA3" w:rsidRDefault="00F17AA3" w:rsidP="00F17AA3">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17AA3" w14:paraId="66EDF037"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58AC74B2" w14:textId="77777777" w:rsidR="00F17AA3" w:rsidRDefault="00F17AA3" w:rsidP="004D778C">
            <w:pPr>
              <w:pStyle w:val="ABOE"/>
              <w:spacing w:after="0" w:line="276" w:lineRule="auto"/>
            </w:pPr>
            <w:r>
              <w:t>Naam</w:t>
            </w:r>
          </w:p>
        </w:tc>
        <w:tc>
          <w:tcPr>
            <w:tcW w:w="2926" w:type="dxa"/>
          </w:tcPr>
          <w:p w14:paraId="6B05A9D4" w14:textId="77777777" w:rsidR="00F17AA3" w:rsidRDefault="00F17AA3" w:rsidP="004D778C">
            <w:pPr>
              <w:pStyle w:val="ABOE"/>
              <w:spacing w:after="0" w:line="276" w:lineRule="auto"/>
            </w:pPr>
            <w:r>
              <w:t>Voornaam</w:t>
            </w:r>
          </w:p>
        </w:tc>
        <w:tc>
          <w:tcPr>
            <w:tcW w:w="2926" w:type="dxa"/>
          </w:tcPr>
          <w:p w14:paraId="535109B3" w14:textId="77777777" w:rsidR="00F17AA3" w:rsidRDefault="00F17AA3" w:rsidP="004D778C">
            <w:pPr>
              <w:pStyle w:val="ABOE"/>
              <w:spacing w:after="0" w:line="276" w:lineRule="auto"/>
            </w:pPr>
            <w:r>
              <w:t>Functie</w:t>
            </w:r>
          </w:p>
        </w:tc>
      </w:tr>
      <w:tr w:rsidR="00F17AA3" w14:paraId="4DD494D2" w14:textId="77777777" w:rsidTr="004D778C">
        <w:tc>
          <w:tcPr>
            <w:tcW w:w="2925" w:type="dxa"/>
          </w:tcPr>
          <w:p w14:paraId="5125662A" w14:textId="77777777" w:rsidR="00F17AA3" w:rsidRDefault="00F17AA3" w:rsidP="004D778C">
            <w:pPr>
              <w:pStyle w:val="ABOE"/>
              <w:spacing w:after="0" w:line="276" w:lineRule="auto"/>
            </w:pPr>
            <w:r>
              <w:t>Bruynseels</w:t>
            </w:r>
          </w:p>
        </w:tc>
        <w:tc>
          <w:tcPr>
            <w:tcW w:w="2926" w:type="dxa"/>
          </w:tcPr>
          <w:p w14:paraId="22CD4096" w14:textId="77777777" w:rsidR="00F17AA3" w:rsidRDefault="00F17AA3" w:rsidP="004D778C">
            <w:pPr>
              <w:pStyle w:val="ABOE"/>
              <w:spacing w:after="0" w:line="276" w:lineRule="auto"/>
            </w:pPr>
            <w:r>
              <w:t>Stef</w:t>
            </w:r>
          </w:p>
        </w:tc>
        <w:tc>
          <w:tcPr>
            <w:tcW w:w="2926" w:type="dxa"/>
          </w:tcPr>
          <w:p w14:paraId="3733807A" w14:textId="77777777" w:rsidR="00F17AA3" w:rsidRDefault="00F17AA3" w:rsidP="004D778C">
            <w:pPr>
              <w:pStyle w:val="ABOE"/>
              <w:spacing w:after="0" w:line="276" w:lineRule="auto"/>
            </w:pPr>
            <w:r w:rsidRPr="00C86872">
              <w:t>Boormeester</w:t>
            </w:r>
            <w:r>
              <w:t>/aardkundige</w:t>
            </w:r>
          </w:p>
        </w:tc>
      </w:tr>
      <w:tr w:rsidR="008F38E1" w14:paraId="4DF8515C" w14:textId="77777777" w:rsidTr="004D778C">
        <w:tc>
          <w:tcPr>
            <w:tcW w:w="2925" w:type="dxa"/>
          </w:tcPr>
          <w:p w14:paraId="6F5E2795" w14:textId="15FF3319" w:rsidR="008F38E1" w:rsidRPr="00C86872" w:rsidRDefault="008F38E1" w:rsidP="008F38E1">
            <w:pPr>
              <w:pStyle w:val="ABOE"/>
              <w:spacing w:after="0" w:line="276" w:lineRule="auto"/>
            </w:pPr>
            <w:r>
              <w:t>Boons</w:t>
            </w:r>
          </w:p>
        </w:tc>
        <w:tc>
          <w:tcPr>
            <w:tcW w:w="2926" w:type="dxa"/>
          </w:tcPr>
          <w:p w14:paraId="0A218388" w14:textId="20662293" w:rsidR="008F38E1" w:rsidRPr="00C86872" w:rsidRDefault="008F38E1" w:rsidP="008F38E1">
            <w:pPr>
              <w:pStyle w:val="ABOE"/>
              <w:spacing w:after="0" w:line="276" w:lineRule="auto"/>
            </w:pPr>
            <w:r>
              <w:t>Jonas</w:t>
            </w:r>
          </w:p>
        </w:tc>
        <w:tc>
          <w:tcPr>
            <w:tcW w:w="2926" w:type="dxa"/>
          </w:tcPr>
          <w:p w14:paraId="42BFAA62" w14:textId="77777777" w:rsidR="008F38E1" w:rsidRPr="00C86872" w:rsidRDefault="008F38E1" w:rsidP="008F38E1">
            <w:pPr>
              <w:pStyle w:val="ABOE"/>
              <w:spacing w:after="0" w:line="276" w:lineRule="auto"/>
            </w:pPr>
            <w:r w:rsidRPr="00C86872">
              <w:t>Boormeester</w:t>
            </w:r>
            <w:r>
              <w:t>/aardkundige</w:t>
            </w:r>
          </w:p>
        </w:tc>
      </w:tr>
      <w:tr w:rsidR="008F38E1" w14:paraId="78A6D319" w14:textId="77777777" w:rsidTr="004D778C">
        <w:tc>
          <w:tcPr>
            <w:tcW w:w="2925" w:type="dxa"/>
          </w:tcPr>
          <w:p w14:paraId="4A561581" w14:textId="203692B1" w:rsidR="008F38E1" w:rsidRPr="00C86872" w:rsidRDefault="008F38E1" w:rsidP="008F38E1">
            <w:pPr>
              <w:pStyle w:val="ABOE"/>
              <w:spacing w:after="0" w:line="276" w:lineRule="auto"/>
            </w:pPr>
            <w:r>
              <w:t>De Bie</w:t>
            </w:r>
          </w:p>
        </w:tc>
        <w:tc>
          <w:tcPr>
            <w:tcW w:w="2926" w:type="dxa"/>
          </w:tcPr>
          <w:p w14:paraId="6383E2F5" w14:textId="68A6577B" w:rsidR="008F38E1" w:rsidRPr="00C86872" w:rsidRDefault="008F38E1" w:rsidP="008F38E1">
            <w:pPr>
              <w:pStyle w:val="ABOE"/>
              <w:spacing w:after="0" w:line="276" w:lineRule="auto"/>
            </w:pPr>
            <w:r>
              <w:t>Steven</w:t>
            </w:r>
          </w:p>
        </w:tc>
        <w:tc>
          <w:tcPr>
            <w:tcW w:w="2926" w:type="dxa"/>
          </w:tcPr>
          <w:p w14:paraId="55A6BCD3" w14:textId="77777777" w:rsidR="008F38E1" w:rsidRDefault="008F38E1" w:rsidP="008F38E1">
            <w:pPr>
              <w:pStyle w:val="ABOE"/>
              <w:spacing w:after="0" w:line="276" w:lineRule="auto"/>
            </w:pPr>
            <w:r w:rsidRPr="00C86872">
              <w:t>Boormeester</w:t>
            </w:r>
            <w:r>
              <w:t>/aardkundige</w:t>
            </w:r>
          </w:p>
        </w:tc>
      </w:tr>
      <w:tr w:rsidR="008F38E1" w14:paraId="5313E269" w14:textId="77777777" w:rsidTr="004D778C">
        <w:tc>
          <w:tcPr>
            <w:tcW w:w="2925" w:type="dxa"/>
          </w:tcPr>
          <w:p w14:paraId="32FD6E3A" w14:textId="78C37348" w:rsidR="008F38E1" w:rsidRPr="00C86872" w:rsidRDefault="008F38E1" w:rsidP="008F38E1">
            <w:pPr>
              <w:pStyle w:val="ABOE"/>
              <w:spacing w:after="0" w:line="276" w:lineRule="auto"/>
            </w:pPr>
            <w:r>
              <w:t>Léonard</w:t>
            </w:r>
          </w:p>
        </w:tc>
        <w:tc>
          <w:tcPr>
            <w:tcW w:w="2926" w:type="dxa"/>
          </w:tcPr>
          <w:p w14:paraId="3F7A828F" w14:textId="62FAE07B" w:rsidR="008F38E1" w:rsidRPr="00C86872" w:rsidRDefault="008F38E1" w:rsidP="008F38E1">
            <w:pPr>
              <w:pStyle w:val="ABOE"/>
              <w:spacing w:after="0" w:line="276" w:lineRule="auto"/>
            </w:pPr>
            <w:r>
              <w:t>Ine</w:t>
            </w:r>
          </w:p>
        </w:tc>
        <w:tc>
          <w:tcPr>
            <w:tcW w:w="2926" w:type="dxa"/>
          </w:tcPr>
          <w:p w14:paraId="59EF7978" w14:textId="3B0CE0A1" w:rsidR="008F38E1" w:rsidRDefault="008F38E1" w:rsidP="008F38E1">
            <w:pPr>
              <w:pStyle w:val="ABOE"/>
              <w:spacing w:after="0" w:line="276" w:lineRule="auto"/>
            </w:pPr>
            <w:r>
              <w:t>Archeoloog-veldwerkleider-materiaalexpert (steentijd)</w:t>
            </w:r>
          </w:p>
        </w:tc>
      </w:tr>
      <w:tr w:rsidR="008F38E1" w14:paraId="205C7266" w14:textId="77777777" w:rsidTr="004D778C">
        <w:tc>
          <w:tcPr>
            <w:tcW w:w="2925" w:type="dxa"/>
          </w:tcPr>
          <w:p w14:paraId="3CE1AC9D" w14:textId="2AA4560A" w:rsidR="008F38E1" w:rsidRDefault="008F38E1" w:rsidP="008F38E1">
            <w:pPr>
              <w:pStyle w:val="ABOE"/>
              <w:spacing w:after="0" w:line="276" w:lineRule="auto"/>
            </w:pPr>
            <w:r>
              <w:t>Broeckmans</w:t>
            </w:r>
          </w:p>
        </w:tc>
        <w:tc>
          <w:tcPr>
            <w:tcW w:w="2926" w:type="dxa"/>
          </w:tcPr>
          <w:p w14:paraId="38A7CE0A" w14:textId="07E01C57" w:rsidR="008F38E1" w:rsidRDefault="008F38E1" w:rsidP="008F38E1">
            <w:pPr>
              <w:pStyle w:val="ABOE"/>
              <w:spacing w:after="0" w:line="276" w:lineRule="auto"/>
            </w:pPr>
            <w:r>
              <w:t>Daan</w:t>
            </w:r>
          </w:p>
        </w:tc>
        <w:tc>
          <w:tcPr>
            <w:tcW w:w="2926" w:type="dxa"/>
          </w:tcPr>
          <w:p w14:paraId="189828A8" w14:textId="77777777" w:rsidR="008F38E1" w:rsidRDefault="008F38E1" w:rsidP="008F38E1">
            <w:pPr>
              <w:pStyle w:val="ABOE"/>
              <w:spacing w:after="0" w:line="276" w:lineRule="auto"/>
            </w:pPr>
            <w:r>
              <w:t>Assistent-archeoloog</w:t>
            </w:r>
          </w:p>
        </w:tc>
      </w:tr>
    </w:tbl>
    <w:p w14:paraId="0EBEAD02" w14:textId="77777777" w:rsidR="00F17AA3" w:rsidRDefault="00F17AA3" w:rsidP="00F17AA3">
      <w:pPr>
        <w:pStyle w:val="ABOEKop5"/>
      </w:pPr>
      <w:r>
        <w:t>Activiteiten</w:t>
      </w:r>
    </w:p>
    <w:p w14:paraId="43FFF154" w14:textId="1273C8E0" w:rsidR="00F17AA3" w:rsidRDefault="00F17AA3" w:rsidP="00F17AA3">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8 (oostelijke deel)</w:t>
      </w:r>
    </w:p>
    <w:p w14:paraId="4CDA07EB" w14:textId="77777777" w:rsidR="00F17AA3" w:rsidRPr="008F6DFC" w:rsidRDefault="00F17AA3" w:rsidP="00F17AA3">
      <w:pPr>
        <w:pStyle w:val="ListParagraph"/>
        <w:numPr>
          <w:ilvl w:val="0"/>
          <w:numId w:val="45"/>
        </w:numPr>
        <w:rPr>
          <w:lang w:val="nl-NL" w:eastAsia="nl-NL"/>
        </w:rPr>
      </w:pPr>
      <w:r w:rsidRPr="008F6DFC">
        <w:rPr>
          <w:lang w:val="nl-NL" w:eastAsia="nl-NL"/>
        </w:rPr>
        <w:t>Sorteren en assessment zeefresidu’s</w:t>
      </w:r>
    </w:p>
    <w:p w14:paraId="636EAB7E" w14:textId="77777777" w:rsidR="00F17AA3" w:rsidRDefault="00F17AA3" w:rsidP="00F17AA3">
      <w:pPr>
        <w:pStyle w:val="ListParagraph"/>
        <w:numPr>
          <w:ilvl w:val="0"/>
          <w:numId w:val="45"/>
        </w:numPr>
        <w:rPr>
          <w:lang w:val="nl-NL" w:eastAsia="nl-NL"/>
        </w:rPr>
      </w:pPr>
      <w:r>
        <w:rPr>
          <w:lang w:val="nl-NL" w:eastAsia="nl-NL"/>
        </w:rPr>
        <w:t xml:space="preserve">Nat </w:t>
      </w:r>
      <w:r w:rsidRPr="008F6DFC">
        <w:rPr>
          <w:lang w:val="nl-NL" w:eastAsia="nl-NL"/>
        </w:rPr>
        <w:t>zeven</w:t>
      </w:r>
    </w:p>
    <w:p w14:paraId="27B5FAE9" w14:textId="77777777" w:rsidR="00F17AA3" w:rsidRDefault="00F17AA3" w:rsidP="00F17AA3">
      <w:pPr>
        <w:pStyle w:val="ABOEKop5"/>
      </w:pPr>
      <w:r>
        <w:t>Strategische en praktische keuzes</w:t>
      </w:r>
    </w:p>
    <w:p w14:paraId="2E78C1D6" w14:textId="77777777" w:rsidR="00E476ED" w:rsidRDefault="00E476ED" w:rsidP="00E476ED">
      <w:pPr>
        <w:jc w:val="both"/>
        <w:rPr>
          <w:lang w:val="nl-NL" w:eastAsia="nl-NL"/>
        </w:rPr>
      </w:pPr>
      <w:r>
        <w:rPr>
          <w:lang w:val="nl-NL" w:eastAsia="nl-NL"/>
        </w:rPr>
        <w:t>Ondanks de koude temperaturen overdag en ’s nachts werd er beslist om nat te zeven. Het zeven heeft immers grote achterstand opgelopen ten opzichte van het boren. Er dreigt opslagtekort. De dompelpompen en darmen worden door de veldwerkleider meegenomen naar huis en daar in een vriesvrije omgeving bewaard om vorstschade aan deze elementen te vermijden.</w:t>
      </w:r>
    </w:p>
    <w:p w14:paraId="1AB26206" w14:textId="77777777" w:rsidR="00F17AA3" w:rsidRDefault="00F17AA3" w:rsidP="00F17AA3">
      <w:pPr>
        <w:pStyle w:val="ABOEKop5"/>
      </w:pPr>
      <w:r>
        <w:t>Voorlopige interpretatie</w:t>
      </w:r>
    </w:p>
    <w:p w14:paraId="0463FA5E" w14:textId="0C2496B0" w:rsidR="00F17AA3" w:rsidRDefault="00F17AA3" w:rsidP="00F17AA3">
      <w:pPr>
        <w:pStyle w:val="ABOE"/>
        <w:jc w:val="both"/>
        <w:rPr>
          <w:lang w:val="nl-NL" w:eastAsia="nl-NL"/>
        </w:rPr>
      </w:pPr>
      <w:r>
        <w:rPr>
          <w:lang w:val="nl-NL" w:eastAsia="nl-NL"/>
        </w:rPr>
        <w:t>In het oostelijke deel van zone 8 komen zeer kleiige afzettingen reeds op geringe diepte voor (120–150cm-MV) in het verlengde van de depressie in het noordwesten van zone 9 en het westen van zone 10. Zeer mooie Podzolbodem (met sterk ontwikkelde bodemhorizonten) in boring 1065 in het noordoosten van zone 8 op de grens met zone 7. Hoewel niet zichtbaar door de recente paden, wordt vermoed dat hier het verlengde van de duinen in zone 7 liggen.</w:t>
      </w:r>
    </w:p>
    <w:p w14:paraId="72B58EB7" w14:textId="77777777" w:rsidR="00F17AA3" w:rsidRDefault="00F17AA3">
      <w:pPr>
        <w:spacing w:after="200" w:line="276" w:lineRule="auto"/>
        <w:rPr>
          <w:lang w:val="nl-NL" w:eastAsia="nl-NL"/>
        </w:rPr>
      </w:pPr>
      <w:r>
        <w:rPr>
          <w:lang w:val="nl-NL" w:eastAsia="nl-NL"/>
        </w:rPr>
        <w:br w:type="page"/>
      </w:r>
    </w:p>
    <w:p w14:paraId="3A30E5D6" w14:textId="425AE844" w:rsidR="00F17AA3" w:rsidRDefault="00F17AA3" w:rsidP="00F17AA3">
      <w:pPr>
        <w:pStyle w:val="ABOEKop1NoNumber"/>
      </w:pPr>
      <w:bookmarkStart w:id="37" w:name="_Toc530750832"/>
      <w:r>
        <w:t>Dagrapport n° 23</w:t>
      </w:r>
      <w:bookmarkEnd w:id="37"/>
    </w:p>
    <w:tbl>
      <w:tblPr>
        <w:tblStyle w:val="ABOETABELSTIJL"/>
        <w:tblW w:w="0" w:type="auto"/>
        <w:tblLook w:val="0480" w:firstRow="0" w:lastRow="0" w:firstColumn="1" w:lastColumn="0" w:noHBand="0" w:noVBand="1"/>
      </w:tblPr>
      <w:tblGrid>
        <w:gridCol w:w="1413"/>
        <w:gridCol w:w="2403"/>
        <w:gridCol w:w="2088"/>
        <w:gridCol w:w="2873"/>
      </w:tblGrid>
      <w:tr w:rsidR="00F17AA3" w14:paraId="29D4D0FD" w14:textId="77777777" w:rsidTr="004D778C">
        <w:tc>
          <w:tcPr>
            <w:tcW w:w="1413" w:type="dxa"/>
          </w:tcPr>
          <w:p w14:paraId="00EE1731" w14:textId="77777777" w:rsidR="00F17AA3" w:rsidRDefault="00F17AA3" w:rsidP="004D778C">
            <w:pPr>
              <w:pStyle w:val="ABOE"/>
              <w:spacing w:after="0" w:line="276" w:lineRule="auto"/>
            </w:pPr>
            <w:r w:rsidRPr="00AE5C26">
              <w:rPr>
                <w:b/>
              </w:rPr>
              <w:t>Dag</w:t>
            </w:r>
          </w:p>
        </w:tc>
        <w:tc>
          <w:tcPr>
            <w:tcW w:w="2403" w:type="dxa"/>
          </w:tcPr>
          <w:p w14:paraId="48FC5B1D" w14:textId="2D090BA5" w:rsidR="00F17AA3" w:rsidRDefault="00F17AA3" w:rsidP="004D778C">
            <w:pPr>
              <w:pStyle w:val="ABOE"/>
              <w:spacing w:after="0" w:line="276" w:lineRule="auto"/>
            </w:pPr>
            <w:r>
              <w:t>21/03/2018</w:t>
            </w:r>
          </w:p>
        </w:tc>
        <w:tc>
          <w:tcPr>
            <w:tcW w:w="2088" w:type="dxa"/>
          </w:tcPr>
          <w:p w14:paraId="144036BD" w14:textId="77777777" w:rsidR="00F17AA3" w:rsidRDefault="00F17AA3" w:rsidP="004D778C">
            <w:pPr>
              <w:pStyle w:val="ABOE"/>
              <w:spacing w:after="0" w:line="276" w:lineRule="auto"/>
            </w:pPr>
            <w:r w:rsidRPr="00C86872">
              <w:rPr>
                <w:b/>
              </w:rPr>
              <w:t>Erkend archeoloog</w:t>
            </w:r>
          </w:p>
        </w:tc>
        <w:tc>
          <w:tcPr>
            <w:tcW w:w="2873" w:type="dxa"/>
          </w:tcPr>
          <w:p w14:paraId="7E80AF5F" w14:textId="77777777" w:rsidR="00F17AA3" w:rsidRDefault="00F17AA3" w:rsidP="004D778C">
            <w:pPr>
              <w:pStyle w:val="ABOE"/>
              <w:spacing w:after="0" w:line="276" w:lineRule="auto"/>
            </w:pPr>
            <w:r>
              <w:t>ABO nv</w:t>
            </w:r>
          </w:p>
        </w:tc>
      </w:tr>
      <w:tr w:rsidR="00F17AA3" w14:paraId="541716D5" w14:textId="77777777" w:rsidTr="004D778C">
        <w:tc>
          <w:tcPr>
            <w:tcW w:w="1413" w:type="dxa"/>
          </w:tcPr>
          <w:p w14:paraId="64624EF4" w14:textId="77777777" w:rsidR="00F17AA3" w:rsidRDefault="00F17AA3" w:rsidP="004D778C">
            <w:pPr>
              <w:pStyle w:val="ABOE"/>
              <w:spacing w:after="0" w:line="276" w:lineRule="auto"/>
            </w:pPr>
            <w:r w:rsidRPr="00F5633B">
              <w:rPr>
                <w:b/>
              </w:rPr>
              <w:t>Weer</w:t>
            </w:r>
          </w:p>
        </w:tc>
        <w:tc>
          <w:tcPr>
            <w:tcW w:w="2403" w:type="dxa"/>
          </w:tcPr>
          <w:p w14:paraId="2A7BC6B3" w14:textId="1ABE4D4E" w:rsidR="00F17AA3" w:rsidRDefault="00F17AA3" w:rsidP="00F17AA3">
            <w:pPr>
              <w:pStyle w:val="ABOE"/>
              <w:spacing w:after="0" w:line="276" w:lineRule="auto"/>
            </w:pPr>
            <w:r>
              <w:t>Droog; bewolkt; 1°C</w:t>
            </w:r>
          </w:p>
        </w:tc>
        <w:tc>
          <w:tcPr>
            <w:tcW w:w="2088" w:type="dxa"/>
          </w:tcPr>
          <w:p w14:paraId="6982959F" w14:textId="77777777" w:rsidR="00F17AA3" w:rsidRDefault="00F17AA3" w:rsidP="004D778C">
            <w:pPr>
              <w:pStyle w:val="ABOE"/>
              <w:spacing w:after="0" w:line="276" w:lineRule="auto"/>
            </w:pPr>
            <w:r w:rsidRPr="00AE5C26">
              <w:rPr>
                <w:b/>
              </w:rPr>
              <w:t>Vergunning</w:t>
            </w:r>
            <w:r>
              <w:rPr>
                <w:b/>
              </w:rPr>
              <w:t xml:space="preserve"> n°</w:t>
            </w:r>
          </w:p>
        </w:tc>
        <w:tc>
          <w:tcPr>
            <w:tcW w:w="2873" w:type="dxa"/>
          </w:tcPr>
          <w:p w14:paraId="51B2D15F" w14:textId="77777777" w:rsidR="00F17AA3" w:rsidRDefault="00F17AA3" w:rsidP="004D778C">
            <w:pPr>
              <w:pStyle w:val="ABOE"/>
              <w:spacing w:after="0" w:line="276" w:lineRule="auto"/>
            </w:pPr>
            <w:r w:rsidRPr="0031635D">
              <w:t>OE/ERK/Archeoloog/2017/00167</w:t>
            </w:r>
          </w:p>
        </w:tc>
      </w:tr>
      <w:tr w:rsidR="00F17AA3" w14:paraId="46281B00" w14:textId="77777777" w:rsidTr="004D778C">
        <w:tc>
          <w:tcPr>
            <w:tcW w:w="1413" w:type="dxa"/>
          </w:tcPr>
          <w:p w14:paraId="14D3C3BF" w14:textId="77777777" w:rsidR="00F17AA3" w:rsidRDefault="00F17AA3" w:rsidP="004D778C">
            <w:pPr>
              <w:pStyle w:val="ABOE"/>
              <w:spacing w:after="0" w:line="276" w:lineRule="auto"/>
            </w:pPr>
            <w:r w:rsidRPr="00AE5C26">
              <w:rPr>
                <w:b/>
              </w:rPr>
              <w:t>Projectleider</w:t>
            </w:r>
          </w:p>
        </w:tc>
        <w:tc>
          <w:tcPr>
            <w:tcW w:w="2403" w:type="dxa"/>
          </w:tcPr>
          <w:p w14:paraId="1B092C1D" w14:textId="77777777" w:rsidR="00F17AA3" w:rsidRDefault="00F17AA3" w:rsidP="004D778C">
            <w:pPr>
              <w:pStyle w:val="ABOE"/>
              <w:spacing w:after="0" w:line="276" w:lineRule="auto"/>
            </w:pPr>
            <w:r>
              <w:t>Léonard, Ine</w:t>
            </w:r>
          </w:p>
        </w:tc>
        <w:tc>
          <w:tcPr>
            <w:tcW w:w="2088" w:type="dxa"/>
          </w:tcPr>
          <w:p w14:paraId="49EE1114" w14:textId="77777777" w:rsidR="00F17AA3" w:rsidRDefault="00F17AA3" w:rsidP="004D778C">
            <w:pPr>
              <w:pStyle w:val="ABOE"/>
              <w:spacing w:after="0" w:line="276" w:lineRule="auto"/>
            </w:pPr>
            <w:r w:rsidRPr="00AE5C26">
              <w:rPr>
                <w:b/>
              </w:rPr>
              <w:t>Onderaannemers</w:t>
            </w:r>
          </w:p>
        </w:tc>
        <w:tc>
          <w:tcPr>
            <w:tcW w:w="2873" w:type="dxa"/>
          </w:tcPr>
          <w:p w14:paraId="4D11FD1D" w14:textId="77777777" w:rsidR="00F17AA3" w:rsidRDefault="00F17AA3" w:rsidP="004D778C">
            <w:pPr>
              <w:pStyle w:val="ABOE"/>
              <w:spacing w:after="0" w:line="276" w:lineRule="auto"/>
            </w:pPr>
            <w:r>
              <w:t>Geosonda NV</w:t>
            </w:r>
          </w:p>
        </w:tc>
      </w:tr>
    </w:tbl>
    <w:p w14:paraId="0BA0A432" w14:textId="77777777" w:rsidR="00F17AA3" w:rsidRDefault="00F17AA3" w:rsidP="00F17AA3">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17AA3" w14:paraId="55D87E59"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2CC7D9CC" w14:textId="77777777" w:rsidR="00F17AA3" w:rsidRDefault="00F17AA3" w:rsidP="004D778C">
            <w:pPr>
              <w:pStyle w:val="ABOE"/>
              <w:spacing w:after="0" w:line="276" w:lineRule="auto"/>
            </w:pPr>
            <w:r>
              <w:t>Naam</w:t>
            </w:r>
          </w:p>
        </w:tc>
        <w:tc>
          <w:tcPr>
            <w:tcW w:w="2926" w:type="dxa"/>
          </w:tcPr>
          <w:p w14:paraId="09FB3377" w14:textId="77777777" w:rsidR="00F17AA3" w:rsidRDefault="00F17AA3" w:rsidP="004D778C">
            <w:pPr>
              <w:pStyle w:val="ABOE"/>
              <w:spacing w:after="0" w:line="276" w:lineRule="auto"/>
            </w:pPr>
            <w:r>
              <w:t>Voornaam</w:t>
            </w:r>
          </w:p>
        </w:tc>
        <w:tc>
          <w:tcPr>
            <w:tcW w:w="2926" w:type="dxa"/>
          </w:tcPr>
          <w:p w14:paraId="04F2133B" w14:textId="77777777" w:rsidR="00F17AA3" w:rsidRDefault="00F17AA3" w:rsidP="004D778C">
            <w:pPr>
              <w:pStyle w:val="ABOE"/>
              <w:spacing w:after="0" w:line="276" w:lineRule="auto"/>
            </w:pPr>
            <w:r>
              <w:t>Functie</w:t>
            </w:r>
          </w:p>
        </w:tc>
      </w:tr>
      <w:tr w:rsidR="00F17AA3" w14:paraId="21CC940C" w14:textId="77777777" w:rsidTr="004D778C">
        <w:tc>
          <w:tcPr>
            <w:tcW w:w="2925" w:type="dxa"/>
          </w:tcPr>
          <w:p w14:paraId="6D73F3D9" w14:textId="77777777" w:rsidR="00F17AA3" w:rsidRDefault="00F17AA3" w:rsidP="004D778C">
            <w:pPr>
              <w:pStyle w:val="ABOE"/>
              <w:spacing w:after="0" w:line="276" w:lineRule="auto"/>
            </w:pPr>
            <w:r>
              <w:t>Bruynseels</w:t>
            </w:r>
          </w:p>
        </w:tc>
        <w:tc>
          <w:tcPr>
            <w:tcW w:w="2926" w:type="dxa"/>
          </w:tcPr>
          <w:p w14:paraId="145EABAB" w14:textId="77777777" w:rsidR="00F17AA3" w:rsidRDefault="00F17AA3" w:rsidP="004D778C">
            <w:pPr>
              <w:pStyle w:val="ABOE"/>
              <w:spacing w:after="0" w:line="276" w:lineRule="auto"/>
            </w:pPr>
            <w:r>
              <w:t>Stef</w:t>
            </w:r>
          </w:p>
        </w:tc>
        <w:tc>
          <w:tcPr>
            <w:tcW w:w="2926" w:type="dxa"/>
          </w:tcPr>
          <w:p w14:paraId="0EEC7EE3" w14:textId="77777777" w:rsidR="00F17AA3" w:rsidRDefault="00F17AA3" w:rsidP="004D778C">
            <w:pPr>
              <w:pStyle w:val="ABOE"/>
              <w:spacing w:after="0" w:line="276" w:lineRule="auto"/>
            </w:pPr>
            <w:r w:rsidRPr="00C86872">
              <w:t>Boormeester</w:t>
            </w:r>
            <w:r>
              <w:t>/aardkundige</w:t>
            </w:r>
          </w:p>
        </w:tc>
      </w:tr>
      <w:tr w:rsidR="00E476ED" w14:paraId="7E537108" w14:textId="77777777" w:rsidTr="004D778C">
        <w:tc>
          <w:tcPr>
            <w:tcW w:w="2925" w:type="dxa"/>
          </w:tcPr>
          <w:p w14:paraId="61B51D50" w14:textId="5284294C" w:rsidR="00E476ED" w:rsidRPr="00C86872" w:rsidRDefault="008F38E1" w:rsidP="004D778C">
            <w:pPr>
              <w:pStyle w:val="ABOE"/>
              <w:spacing w:after="0" w:line="276" w:lineRule="auto"/>
            </w:pPr>
            <w:r>
              <w:t>Vantornhout</w:t>
            </w:r>
          </w:p>
        </w:tc>
        <w:tc>
          <w:tcPr>
            <w:tcW w:w="2926" w:type="dxa"/>
          </w:tcPr>
          <w:p w14:paraId="7C327973" w14:textId="7EBE6A8D" w:rsidR="00E476ED" w:rsidRPr="00C86872" w:rsidRDefault="008F38E1" w:rsidP="004D778C">
            <w:pPr>
              <w:pStyle w:val="ABOE"/>
              <w:spacing w:after="0" w:line="276" w:lineRule="auto"/>
            </w:pPr>
            <w:r>
              <w:t>Evi</w:t>
            </w:r>
          </w:p>
        </w:tc>
        <w:tc>
          <w:tcPr>
            <w:tcW w:w="2926" w:type="dxa"/>
          </w:tcPr>
          <w:p w14:paraId="376A267E" w14:textId="77777777" w:rsidR="00E476ED" w:rsidRDefault="00E476ED" w:rsidP="004D778C">
            <w:pPr>
              <w:pStyle w:val="ABOE"/>
              <w:spacing w:after="0" w:line="276" w:lineRule="auto"/>
            </w:pPr>
            <w:r w:rsidRPr="00C86872">
              <w:t>Boormeester</w:t>
            </w:r>
            <w:r>
              <w:t>/aardkundige</w:t>
            </w:r>
          </w:p>
        </w:tc>
      </w:tr>
      <w:tr w:rsidR="00F17AA3" w14:paraId="3305893E" w14:textId="77777777" w:rsidTr="004D778C">
        <w:tc>
          <w:tcPr>
            <w:tcW w:w="2925" w:type="dxa"/>
          </w:tcPr>
          <w:p w14:paraId="0CCEA285" w14:textId="32AE3B0E" w:rsidR="00F17AA3" w:rsidRPr="00C86872" w:rsidRDefault="008F38E1" w:rsidP="004D778C">
            <w:pPr>
              <w:pStyle w:val="ABOE"/>
              <w:spacing w:after="0" w:line="276" w:lineRule="auto"/>
            </w:pPr>
            <w:r>
              <w:t>De Bie</w:t>
            </w:r>
          </w:p>
        </w:tc>
        <w:tc>
          <w:tcPr>
            <w:tcW w:w="2926" w:type="dxa"/>
          </w:tcPr>
          <w:p w14:paraId="6E3D926B" w14:textId="18FF719C" w:rsidR="00F17AA3" w:rsidRPr="00C86872" w:rsidRDefault="008F38E1" w:rsidP="004D778C">
            <w:pPr>
              <w:pStyle w:val="ABOE"/>
              <w:spacing w:after="0" w:line="276" w:lineRule="auto"/>
            </w:pPr>
            <w:r>
              <w:t>Steven</w:t>
            </w:r>
          </w:p>
        </w:tc>
        <w:tc>
          <w:tcPr>
            <w:tcW w:w="2926" w:type="dxa"/>
          </w:tcPr>
          <w:p w14:paraId="4B27055C" w14:textId="77777777" w:rsidR="00F17AA3" w:rsidRDefault="00F17AA3" w:rsidP="004D778C">
            <w:pPr>
              <w:pStyle w:val="ABOE"/>
              <w:spacing w:after="0" w:line="276" w:lineRule="auto"/>
            </w:pPr>
            <w:r w:rsidRPr="00C86872">
              <w:t>Boormeester</w:t>
            </w:r>
            <w:r>
              <w:t>/aardkundige</w:t>
            </w:r>
          </w:p>
        </w:tc>
      </w:tr>
      <w:tr w:rsidR="00F17AA3" w14:paraId="2B5D9D97" w14:textId="77777777" w:rsidTr="004D778C">
        <w:tc>
          <w:tcPr>
            <w:tcW w:w="2925" w:type="dxa"/>
          </w:tcPr>
          <w:p w14:paraId="766EDBCC" w14:textId="77777777" w:rsidR="00F17AA3" w:rsidRPr="00C86872" w:rsidRDefault="00F17AA3" w:rsidP="004D778C">
            <w:pPr>
              <w:pStyle w:val="ABOE"/>
              <w:spacing w:after="0" w:line="276" w:lineRule="auto"/>
            </w:pPr>
            <w:r>
              <w:t>Léonard</w:t>
            </w:r>
          </w:p>
        </w:tc>
        <w:tc>
          <w:tcPr>
            <w:tcW w:w="2926" w:type="dxa"/>
          </w:tcPr>
          <w:p w14:paraId="15F31DDE" w14:textId="77777777" w:rsidR="00F17AA3" w:rsidRPr="00C86872" w:rsidRDefault="00F17AA3" w:rsidP="004D778C">
            <w:pPr>
              <w:pStyle w:val="ABOE"/>
              <w:spacing w:after="0" w:line="276" w:lineRule="auto"/>
            </w:pPr>
            <w:r>
              <w:t>Ine</w:t>
            </w:r>
          </w:p>
        </w:tc>
        <w:tc>
          <w:tcPr>
            <w:tcW w:w="2926" w:type="dxa"/>
          </w:tcPr>
          <w:p w14:paraId="2ACD91C3" w14:textId="6FDB9FD2" w:rsidR="00F17AA3" w:rsidRDefault="006242B2" w:rsidP="004D778C">
            <w:pPr>
              <w:pStyle w:val="ABOE"/>
              <w:spacing w:after="0" w:line="276" w:lineRule="auto"/>
            </w:pPr>
            <w:r>
              <w:t>Archeoloog-veldwerkleider-materiaalexpert (steentijd)</w:t>
            </w:r>
          </w:p>
        </w:tc>
      </w:tr>
      <w:tr w:rsidR="00F17AA3" w14:paraId="14DE04DD" w14:textId="77777777" w:rsidTr="004D778C">
        <w:tc>
          <w:tcPr>
            <w:tcW w:w="2925" w:type="dxa"/>
          </w:tcPr>
          <w:p w14:paraId="417362BA" w14:textId="58421F0E" w:rsidR="00F17AA3" w:rsidRDefault="008F38E1" w:rsidP="004D778C">
            <w:pPr>
              <w:pStyle w:val="ABOE"/>
              <w:spacing w:after="0" w:line="276" w:lineRule="auto"/>
            </w:pPr>
            <w:r>
              <w:t>Broeckmans</w:t>
            </w:r>
          </w:p>
        </w:tc>
        <w:tc>
          <w:tcPr>
            <w:tcW w:w="2926" w:type="dxa"/>
          </w:tcPr>
          <w:p w14:paraId="029F4E3E" w14:textId="643B0392" w:rsidR="00F17AA3" w:rsidRDefault="008F38E1" w:rsidP="004D778C">
            <w:pPr>
              <w:pStyle w:val="ABOE"/>
              <w:spacing w:after="0" w:line="276" w:lineRule="auto"/>
            </w:pPr>
            <w:r>
              <w:t>Daan</w:t>
            </w:r>
          </w:p>
        </w:tc>
        <w:tc>
          <w:tcPr>
            <w:tcW w:w="2926" w:type="dxa"/>
          </w:tcPr>
          <w:p w14:paraId="34895DBE" w14:textId="77777777" w:rsidR="00F17AA3" w:rsidRDefault="00F17AA3" w:rsidP="004D778C">
            <w:pPr>
              <w:pStyle w:val="ABOE"/>
              <w:spacing w:after="0" w:line="276" w:lineRule="auto"/>
            </w:pPr>
            <w:r>
              <w:t>Assistent-archeoloog</w:t>
            </w:r>
          </w:p>
        </w:tc>
      </w:tr>
    </w:tbl>
    <w:p w14:paraId="78E8169A" w14:textId="77777777" w:rsidR="00F17AA3" w:rsidRDefault="00F17AA3" w:rsidP="00F17AA3">
      <w:pPr>
        <w:pStyle w:val="ABOEKop5"/>
      </w:pPr>
      <w:r>
        <w:t>Activiteiten</w:t>
      </w:r>
    </w:p>
    <w:p w14:paraId="7AB81DAF" w14:textId="6AEA6FA0" w:rsidR="00F17AA3" w:rsidRDefault="00F17AA3" w:rsidP="00F17AA3">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sidR="00E476ED">
        <w:rPr>
          <w:lang w:val="nl-NL" w:eastAsia="nl-NL"/>
        </w:rPr>
        <w:t>8</w:t>
      </w:r>
    </w:p>
    <w:p w14:paraId="0457B9A4" w14:textId="77777777" w:rsidR="00F17AA3" w:rsidRDefault="00F17AA3" w:rsidP="00F17AA3">
      <w:pPr>
        <w:pStyle w:val="ListParagraph"/>
        <w:numPr>
          <w:ilvl w:val="0"/>
          <w:numId w:val="45"/>
        </w:numPr>
        <w:rPr>
          <w:lang w:val="nl-NL" w:eastAsia="nl-NL"/>
        </w:rPr>
      </w:pPr>
      <w:r w:rsidRPr="008F6DFC">
        <w:rPr>
          <w:lang w:val="nl-NL" w:eastAsia="nl-NL"/>
        </w:rPr>
        <w:t>Sorteren en assessment zeefresidu’s</w:t>
      </w:r>
    </w:p>
    <w:p w14:paraId="3EC93CEB" w14:textId="4932DD82" w:rsidR="00E476ED" w:rsidRPr="008F6DFC" w:rsidRDefault="00E476ED" w:rsidP="00F17AA3">
      <w:pPr>
        <w:pStyle w:val="ListParagraph"/>
        <w:numPr>
          <w:ilvl w:val="0"/>
          <w:numId w:val="45"/>
        </w:numPr>
        <w:rPr>
          <w:lang w:val="nl-NL" w:eastAsia="nl-NL"/>
        </w:rPr>
      </w:pPr>
      <w:r>
        <w:rPr>
          <w:lang w:val="nl-NL" w:eastAsia="nl-NL"/>
        </w:rPr>
        <w:t>Assessment boorprofielen en preliminaire landschapsreconstructie</w:t>
      </w:r>
    </w:p>
    <w:p w14:paraId="34796DD2" w14:textId="77777777" w:rsidR="00F17AA3" w:rsidRDefault="00F17AA3" w:rsidP="00F17AA3">
      <w:pPr>
        <w:pStyle w:val="ListParagraph"/>
        <w:numPr>
          <w:ilvl w:val="0"/>
          <w:numId w:val="45"/>
        </w:numPr>
        <w:rPr>
          <w:lang w:val="nl-NL" w:eastAsia="nl-NL"/>
        </w:rPr>
      </w:pPr>
      <w:r>
        <w:rPr>
          <w:lang w:val="nl-NL" w:eastAsia="nl-NL"/>
        </w:rPr>
        <w:t xml:space="preserve">Nat </w:t>
      </w:r>
      <w:r w:rsidRPr="008F6DFC">
        <w:rPr>
          <w:lang w:val="nl-NL" w:eastAsia="nl-NL"/>
        </w:rPr>
        <w:t>zeven</w:t>
      </w:r>
    </w:p>
    <w:p w14:paraId="3176CF55" w14:textId="77777777" w:rsidR="00F17AA3" w:rsidRDefault="00F17AA3" w:rsidP="00F17AA3">
      <w:pPr>
        <w:pStyle w:val="ABOEKop5"/>
      </w:pPr>
      <w:r>
        <w:t>Strategische en praktische keuzes</w:t>
      </w:r>
    </w:p>
    <w:p w14:paraId="69B0FE77" w14:textId="77777777" w:rsidR="00E476ED" w:rsidRDefault="00E476ED" w:rsidP="00E476ED">
      <w:pPr>
        <w:jc w:val="both"/>
        <w:rPr>
          <w:lang w:val="nl-NL" w:eastAsia="nl-NL"/>
        </w:rPr>
      </w:pPr>
      <w:r>
        <w:rPr>
          <w:lang w:val="nl-NL" w:eastAsia="nl-NL"/>
        </w:rPr>
        <w:t>Ondanks de koude temperaturen overdag en ’s nachts werd er beslist om nat te zeven. Het zeven heeft immers grote achterstand opgelopen ten opzichte van het boren. Er dreigt opslagtekort. De dompelpompen en darmen worden door de veldwerkleider meegenomen naar huis en daar in een vriesvrije omgeving bewaard om vorstschade aan deze elementen te vermijden.</w:t>
      </w:r>
    </w:p>
    <w:p w14:paraId="3A5E1159" w14:textId="77777777" w:rsidR="00F17AA3" w:rsidRDefault="00F17AA3" w:rsidP="00F17AA3">
      <w:pPr>
        <w:pStyle w:val="ABOEKop5"/>
      </w:pPr>
      <w:r>
        <w:t>Voorlopige interpretatie</w:t>
      </w:r>
    </w:p>
    <w:p w14:paraId="24EFD628" w14:textId="12CD3751" w:rsidR="00E476ED" w:rsidRDefault="00E476ED" w:rsidP="00E476ED">
      <w:pPr>
        <w:pStyle w:val="ABOE"/>
        <w:jc w:val="both"/>
        <w:rPr>
          <w:lang w:val="nl-NL" w:eastAsia="nl-NL"/>
        </w:rPr>
      </w:pPr>
      <w:r>
        <w:rPr>
          <w:lang w:eastAsia="nl-NL"/>
        </w:rPr>
        <w:t>Analoog aan het oostelijke deel van zone 8, komen ook i</w:t>
      </w:r>
      <w:r>
        <w:rPr>
          <w:lang w:val="nl-NL" w:eastAsia="nl-NL"/>
        </w:rPr>
        <w:t>n het centrum van zone 8 kleiige afzettingen op geringe diepte (120–150cm-MV) voor.</w:t>
      </w:r>
    </w:p>
    <w:p w14:paraId="65CFD87E" w14:textId="77777777" w:rsidR="00E476ED" w:rsidRDefault="00E476ED">
      <w:pPr>
        <w:spacing w:after="200" w:line="276" w:lineRule="auto"/>
        <w:rPr>
          <w:lang w:val="nl-NL" w:eastAsia="nl-NL"/>
        </w:rPr>
      </w:pPr>
      <w:r>
        <w:rPr>
          <w:lang w:val="nl-NL" w:eastAsia="nl-NL"/>
        </w:rPr>
        <w:br w:type="page"/>
      </w:r>
    </w:p>
    <w:p w14:paraId="71B15135" w14:textId="5E0F5118" w:rsidR="00E476ED" w:rsidRDefault="00E476ED" w:rsidP="00E476ED">
      <w:pPr>
        <w:pStyle w:val="ABOEKop1NoNumber"/>
      </w:pPr>
      <w:bookmarkStart w:id="38" w:name="_Toc530750833"/>
      <w:r>
        <w:t>Dagrapport n° 24</w:t>
      </w:r>
      <w:bookmarkEnd w:id="38"/>
    </w:p>
    <w:tbl>
      <w:tblPr>
        <w:tblStyle w:val="ABOETABELSTIJL"/>
        <w:tblW w:w="0" w:type="auto"/>
        <w:tblLook w:val="0480" w:firstRow="0" w:lastRow="0" w:firstColumn="1" w:lastColumn="0" w:noHBand="0" w:noVBand="1"/>
      </w:tblPr>
      <w:tblGrid>
        <w:gridCol w:w="1413"/>
        <w:gridCol w:w="2403"/>
        <w:gridCol w:w="2088"/>
        <w:gridCol w:w="2873"/>
      </w:tblGrid>
      <w:tr w:rsidR="00E476ED" w14:paraId="6B1B95AC" w14:textId="77777777" w:rsidTr="004D778C">
        <w:tc>
          <w:tcPr>
            <w:tcW w:w="1413" w:type="dxa"/>
          </w:tcPr>
          <w:p w14:paraId="3A854CA0" w14:textId="77777777" w:rsidR="00E476ED" w:rsidRDefault="00E476ED" w:rsidP="004D778C">
            <w:pPr>
              <w:pStyle w:val="ABOE"/>
              <w:spacing w:after="0" w:line="276" w:lineRule="auto"/>
            </w:pPr>
            <w:r w:rsidRPr="00AE5C26">
              <w:rPr>
                <w:b/>
              </w:rPr>
              <w:t>Dag</w:t>
            </w:r>
          </w:p>
        </w:tc>
        <w:tc>
          <w:tcPr>
            <w:tcW w:w="2403" w:type="dxa"/>
          </w:tcPr>
          <w:p w14:paraId="26D95F08" w14:textId="7DD78932" w:rsidR="00E476ED" w:rsidRDefault="00E476ED" w:rsidP="004D778C">
            <w:pPr>
              <w:pStyle w:val="ABOE"/>
              <w:spacing w:after="0" w:line="276" w:lineRule="auto"/>
            </w:pPr>
            <w:r>
              <w:t>22/03/2018</w:t>
            </w:r>
          </w:p>
        </w:tc>
        <w:tc>
          <w:tcPr>
            <w:tcW w:w="2088" w:type="dxa"/>
          </w:tcPr>
          <w:p w14:paraId="7C1F85A0" w14:textId="77777777" w:rsidR="00E476ED" w:rsidRDefault="00E476ED" w:rsidP="004D778C">
            <w:pPr>
              <w:pStyle w:val="ABOE"/>
              <w:spacing w:after="0" w:line="276" w:lineRule="auto"/>
            </w:pPr>
            <w:r w:rsidRPr="00C86872">
              <w:rPr>
                <w:b/>
              </w:rPr>
              <w:t>Erkend archeoloog</w:t>
            </w:r>
          </w:p>
        </w:tc>
        <w:tc>
          <w:tcPr>
            <w:tcW w:w="2873" w:type="dxa"/>
          </w:tcPr>
          <w:p w14:paraId="60565584" w14:textId="77777777" w:rsidR="00E476ED" w:rsidRDefault="00E476ED" w:rsidP="004D778C">
            <w:pPr>
              <w:pStyle w:val="ABOE"/>
              <w:spacing w:after="0" w:line="276" w:lineRule="auto"/>
            </w:pPr>
            <w:r>
              <w:t>ABO nv</w:t>
            </w:r>
          </w:p>
        </w:tc>
      </w:tr>
      <w:tr w:rsidR="00E476ED" w14:paraId="761D9BD7" w14:textId="77777777" w:rsidTr="004D778C">
        <w:tc>
          <w:tcPr>
            <w:tcW w:w="1413" w:type="dxa"/>
          </w:tcPr>
          <w:p w14:paraId="1C49D6D5" w14:textId="77777777" w:rsidR="00E476ED" w:rsidRDefault="00E476ED" w:rsidP="004D778C">
            <w:pPr>
              <w:pStyle w:val="ABOE"/>
              <w:spacing w:after="0" w:line="276" w:lineRule="auto"/>
            </w:pPr>
            <w:r w:rsidRPr="00F5633B">
              <w:rPr>
                <w:b/>
              </w:rPr>
              <w:t>Weer</w:t>
            </w:r>
          </w:p>
        </w:tc>
        <w:tc>
          <w:tcPr>
            <w:tcW w:w="2403" w:type="dxa"/>
          </w:tcPr>
          <w:p w14:paraId="57C359DB" w14:textId="4E5E48BC" w:rsidR="00E476ED" w:rsidRDefault="00E476ED" w:rsidP="006242B2">
            <w:pPr>
              <w:pStyle w:val="ABOE"/>
              <w:spacing w:after="0" w:line="276" w:lineRule="auto"/>
            </w:pPr>
            <w:r>
              <w:t xml:space="preserve">Regen; bewolkt; </w:t>
            </w:r>
            <w:r w:rsidR="006242B2">
              <w:t>3</w:t>
            </w:r>
            <w:r>
              <w:t>°C</w:t>
            </w:r>
          </w:p>
        </w:tc>
        <w:tc>
          <w:tcPr>
            <w:tcW w:w="2088" w:type="dxa"/>
          </w:tcPr>
          <w:p w14:paraId="7C5B1466" w14:textId="77777777" w:rsidR="00E476ED" w:rsidRDefault="00E476ED" w:rsidP="004D778C">
            <w:pPr>
              <w:pStyle w:val="ABOE"/>
              <w:spacing w:after="0" w:line="276" w:lineRule="auto"/>
            </w:pPr>
            <w:r w:rsidRPr="00AE5C26">
              <w:rPr>
                <w:b/>
              </w:rPr>
              <w:t>Vergunning</w:t>
            </w:r>
            <w:r>
              <w:rPr>
                <w:b/>
              </w:rPr>
              <w:t xml:space="preserve"> n°</w:t>
            </w:r>
          </w:p>
        </w:tc>
        <w:tc>
          <w:tcPr>
            <w:tcW w:w="2873" w:type="dxa"/>
          </w:tcPr>
          <w:p w14:paraId="4D2A9832" w14:textId="77777777" w:rsidR="00E476ED" w:rsidRDefault="00E476ED" w:rsidP="004D778C">
            <w:pPr>
              <w:pStyle w:val="ABOE"/>
              <w:spacing w:after="0" w:line="276" w:lineRule="auto"/>
            </w:pPr>
            <w:r w:rsidRPr="0031635D">
              <w:t>OE/ERK/Archeoloog/2017/00167</w:t>
            </w:r>
          </w:p>
        </w:tc>
      </w:tr>
      <w:tr w:rsidR="00E476ED" w14:paraId="3D4C0CE4" w14:textId="77777777" w:rsidTr="004D778C">
        <w:tc>
          <w:tcPr>
            <w:tcW w:w="1413" w:type="dxa"/>
          </w:tcPr>
          <w:p w14:paraId="68F07399" w14:textId="77777777" w:rsidR="00E476ED" w:rsidRDefault="00E476ED" w:rsidP="004D778C">
            <w:pPr>
              <w:pStyle w:val="ABOE"/>
              <w:spacing w:after="0" w:line="276" w:lineRule="auto"/>
            </w:pPr>
            <w:r w:rsidRPr="00AE5C26">
              <w:rPr>
                <w:b/>
              </w:rPr>
              <w:t>Projectleider</w:t>
            </w:r>
          </w:p>
        </w:tc>
        <w:tc>
          <w:tcPr>
            <w:tcW w:w="2403" w:type="dxa"/>
          </w:tcPr>
          <w:p w14:paraId="6B8FB562" w14:textId="77777777" w:rsidR="00E476ED" w:rsidRDefault="00E476ED" w:rsidP="004D778C">
            <w:pPr>
              <w:pStyle w:val="ABOE"/>
              <w:spacing w:after="0" w:line="276" w:lineRule="auto"/>
            </w:pPr>
            <w:r>
              <w:t>Léonard, Ine</w:t>
            </w:r>
          </w:p>
        </w:tc>
        <w:tc>
          <w:tcPr>
            <w:tcW w:w="2088" w:type="dxa"/>
          </w:tcPr>
          <w:p w14:paraId="032E53A9" w14:textId="77777777" w:rsidR="00E476ED" w:rsidRDefault="00E476ED" w:rsidP="004D778C">
            <w:pPr>
              <w:pStyle w:val="ABOE"/>
              <w:spacing w:after="0" w:line="276" w:lineRule="auto"/>
            </w:pPr>
            <w:r w:rsidRPr="00AE5C26">
              <w:rPr>
                <w:b/>
              </w:rPr>
              <w:t>Onderaannemers</w:t>
            </w:r>
          </w:p>
        </w:tc>
        <w:tc>
          <w:tcPr>
            <w:tcW w:w="2873" w:type="dxa"/>
          </w:tcPr>
          <w:p w14:paraId="234C32F8" w14:textId="77777777" w:rsidR="00E476ED" w:rsidRDefault="00E476ED" w:rsidP="004D778C">
            <w:pPr>
              <w:pStyle w:val="ABOE"/>
              <w:spacing w:after="0" w:line="276" w:lineRule="auto"/>
            </w:pPr>
            <w:r>
              <w:t>Geosonda NV</w:t>
            </w:r>
          </w:p>
        </w:tc>
      </w:tr>
    </w:tbl>
    <w:p w14:paraId="29976B89" w14:textId="77777777" w:rsidR="00E476ED" w:rsidRDefault="00E476ED" w:rsidP="00E476ED">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E476ED" w14:paraId="30C903CF"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31051F0B" w14:textId="77777777" w:rsidR="00E476ED" w:rsidRDefault="00E476ED" w:rsidP="004D778C">
            <w:pPr>
              <w:pStyle w:val="ABOE"/>
              <w:spacing w:after="0" w:line="276" w:lineRule="auto"/>
            </w:pPr>
            <w:r>
              <w:t>Naam</w:t>
            </w:r>
          </w:p>
        </w:tc>
        <w:tc>
          <w:tcPr>
            <w:tcW w:w="2926" w:type="dxa"/>
          </w:tcPr>
          <w:p w14:paraId="2C84AC49" w14:textId="77777777" w:rsidR="00E476ED" w:rsidRDefault="00E476ED" w:rsidP="004D778C">
            <w:pPr>
              <w:pStyle w:val="ABOE"/>
              <w:spacing w:after="0" w:line="276" w:lineRule="auto"/>
            </w:pPr>
            <w:r>
              <w:t>Voornaam</w:t>
            </w:r>
          </w:p>
        </w:tc>
        <w:tc>
          <w:tcPr>
            <w:tcW w:w="2926" w:type="dxa"/>
          </w:tcPr>
          <w:p w14:paraId="78D22457" w14:textId="77777777" w:rsidR="00E476ED" w:rsidRDefault="00E476ED" w:rsidP="004D778C">
            <w:pPr>
              <w:pStyle w:val="ABOE"/>
              <w:spacing w:after="0" w:line="276" w:lineRule="auto"/>
            </w:pPr>
            <w:r>
              <w:t>Functie</w:t>
            </w:r>
          </w:p>
        </w:tc>
      </w:tr>
      <w:tr w:rsidR="00E476ED" w14:paraId="6CE000BA" w14:textId="77777777" w:rsidTr="004D778C">
        <w:tc>
          <w:tcPr>
            <w:tcW w:w="2925" w:type="dxa"/>
          </w:tcPr>
          <w:p w14:paraId="2AA3ECC0" w14:textId="77777777" w:rsidR="00E476ED" w:rsidRDefault="00E476ED" w:rsidP="004D778C">
            <w:pPr>
              <w:pStyle w:val="ABOE"/>
              <w:spacing w:after="0" w:line="276" w:lineRule="auto"/>
            </w:pPr>
            <w:r>
              <w:t>Bruynseels</w:t>
            </w:r>
          </w:p>
        </w:tc>
        <w:tc>
          <w:tcPr>
            <w:tcW w:w="2926" w:type="dxa"/>
          </w:tcPr>
          <w:p w14:paraId="6DBE3F57" w14:textId="77777777" w:rsidR="00E476ED" w:rsidRDefault="00E476ED" w:rsidP="004D778C">
            <w:pPr>
              <w:pStyle w:val="ABOE"/>
              <w:spacing w:after="0" w:line="276" w:lineRule="auto"/>
            </w:pPr>
            <w:r>
              <w:t>Stef</w:t>
            </w:r>
          </w:p>
        </w:tc>
        <w:tc>
          <w:tcPr>
            <w:tcW w:w="2926" w:type="dxa"/>
          </w:tcPr>
          <w:p w14:paraId="3690D249" w14:textId="77777777" w:rsidR="00E476ED" w:rsidRDefault="00E476ED" w:rsidP="004D778C">
            <w:pPr>
              <w:pStyle w:val="ABOE"/>
              <w:spacing w:after="0" w:line="276" w:lineRule="auto"/>
            </w:pPr>
            <w:r w:rsidRPr="00C86872">
              <w:t>Boormeester</w:t>
            </w:r>
            <w:r>
              <w:t>/aardkundige</w:t>
            </w:r>
          </w:p>
        </w:tc>
      </w:tr>
      <w:tr w:rsidR="00E476ED" w14:paraId="3C598722" w14:textId="77777777" w:rsidTr="004D778C">
        <w:tc>
          <w:tcPr>
            <w:tcW w:w="2925" w:type="dxa"/>
          </w:tcPr>
          <w:p w14:paraId="6888C0FA" w14:textId="1DE7AF4A" w:rsidR="00E476ED" w:rsidRPr="00C86872" w:rsidRDefault="008F38E1" w:rsidP="004D778C">
            <w:pPr>
              <w:pStyle w:val="ABOE"/>
              <w:spacing w:after="0" w:line="276" w:lineRule="auto"/>
            </w:pPr>
            <w:r>
              <w:t>Vantornhout</w:t>
            </w:r>
          </w:p>
        </w:tc>
        <w:tc>
          <w:tcPr>
            <w:tcW w:w="2926" w:type="dxa"/>
          </w:tcPr>
          <w:p w14:paraId="616015C1" w14:textId="15DE812E" w:rsidR="00E476ED" w:rsidRPr="00C86872" w:rsidRDefault="008F38E1" w:rsidP="004D778C">
            <w:pPr>
              <w:pStyle w:val="ABOE"/>
              <w:spacing w:after="0" w:line="276" w:lineRule="auto"/>
            </w:pPr>
            <w:r>
              <w:t>Evi</w:t>
            </w:r>
          </w:p>
        </w:tc>
        <w:tc>
          <w:tcPr>
            <w:tcW w:w="2926" w:type="dxa"/>
          </w:tcPr>
          <w:p w14:paraId="3E2F6C46" w14:textId="77777777" w:rsidR="00E476ED" w:rsidRDefault="00E476ED" w:rsidP="004D778C">
            <w:pPr>
              <w:pStyle w:val="ABOE"/>
              <w:spacing w:after="0" w:line="276" w:lineRule="auto"/>
            </w:pPr>
            <w:r w:rsidRPr="00C86872">
              <w:t>Boormeester</w:t>
            </w:r>
            <w:r>
              <w:t>/aardkundige</w:t>
            </w:r>
          </w:p>
        </w:tc>
      </w:tr>
      <w:tr w:rsidR="00E476ED" w14:paraId="410E0341" w14:textId="77777777" w:rsidTr="004D778C">
        <w:tc>
          <w:tcPr>
            <w:tcW w:w="2925" w:type="dxa"/>
          </w:tcPr>
          <w:p w14:paraId="51A1E4B0" w14:textId="099B8526" w:rsidR="00E476ED" w:rsidRPr="00C86872" w:rsidRDefault="008F38E1" w:rsidP="004D778C">
            <w:pPr>
              <w:pStyle w:val="ABOE"/>
              <w:spacing w:after="0" w:line="276" w:lineRule="auto"/>
            </w:pPr>
            <w:r>
              <w:t>De Bie</w:t>
            </w:r>
          </w:p>
        </w:tc>
        <w:tc>
          <w:tcPr>
            <w:tcW w:w="2926" w:type="dxa"/>
          </w:tcPr>
          <w:p w14:paraId="4ACF1CC3" w14:textId="423083EA" w:rsidR="00E476ED" w:rsidRPr="00C86872" w:rsidRDefault="008F38E1" w:rsidP="004D778C">
            <w:pPr>
              <w:pStyle w:val="ABOE"/>
              <w:spacing w:after="0" w:line="276" w:lineRule="auto"/>
            </w:pPr>
            <w:r>
              <w:t>Steven</w:t>
            </w:r>
          </w:p>
        </w:tc>
        <w:tc>
          <w:tcPr>
            <w:tcW w:w="2926" w:type="dxa"/>
          </w:tcPr>
          <w:p w14:paraId="068F431A" w14:textId="77777777" w:rsidR="00E476ED" w:rsidRDefault="00E476ED" w:rsidP="004D778C">
            <w:pPr>
              <w:pStyle w:val="ABOE"/>
              <w:spacing w:after="0" w:line="276" w:lineRule="auto"/>
            </w:pPr>
            <w:r w:rsidRPr="00C86872">
              <w:t>Boormeester</w:t>
            </w:r>
            <w:r>
              <w:t>/aardkundige</w:t>
            </w:r>
          </w:p>
        </w:tc>
      </w:tr>
      <w:tr w:rsidR="00E476ED" w14:paraId="19D62FB9" w14:textId="77777777" w:rsidTr="004D778C">
        <w:tc>
          <w:tcPr>
            <w:tcW w:w="2925" w:type="dxa"/>
          </w:tcPr>
          <w:p w14:paraId="519FA10A" w14:textId="77777777" w:rsidR="00E476ED" w:rsidRPr="00C86872" w:rsidRDefault="00E476ED" w:rsidP="004D778C">
            <w:pPr>
              <w:pStyle w:val="ABOE"/>
              <w:spacing w:after="0" w:line="276" w:lineRule="auto"/>
            </w:pPr>
            <w:r>
              <w:t>Léonard</w:t>
            </w:r>
          </w:p>
        </w:tc>
        <w:tc>
          <w:tcPr>
            <w:tcW w:w="2926" w:type="dxa"/>
          </w:tcPr>
          <w:p w14:paraId="73F1E0F5" w14:textId="77777777" w:rsidR="00E476ED" w:rsidRPr="00C86872" w:rsidRDefault="00E476ED" w:rsidP="004D778C">
            <w:pPr>
              <w:pStyle w:val="ABOE"/>
              <w:spacing w:after="0" w:line="276" w:lineRule="auto"/>
            </w:pPr>
            <w:r>
              <w:t>Ine</w:t>
            </w:r>
          </w:p>
        </w:tc>
        <w:tc>
          <w:tcPr>
            <w:tcW w:w="2926" w:type="dxa"/>
          </w:tcPr>
          <w:p w14:paraId="21501F87" w14:textId="289A542F" w:rsidR="00E476ED" w:rsidRDefault="006242B2" w:rsidP="006242B2">
            <w:pPr>
              <w:pStyle w:val="ABOE"/>
              <w:spacing w:after="0" w:line="276" w:lineRule="auto"/>
            </w:pPr>
            <w:r>
              <w:t>Archeoloog-veldwerkleider-materiaalexpert (steentijd)</w:t>
            </w:r>
          </w:p>
        </w:tc>
      </w:tr>
      <w:tr w:rsidR="00E476ED" w14:paraId="322B0E6D" w14:textId="77777777" w:rsidTr="004D778C">
        <w:tc>
          <w:tcPr>
            <w:tcW w:w="2925" w:type="dxa"/>
          </w:tcPr>
          <w:p w14:paraId="48F19018" w14:textId="203B9B31" w:rsidR="00E476ED" w:rsidRDefault="008F38E1" w:rsidP="004D778C">
            <w:pPr>
              <w:pStyle w:val="ABOE"/>
              <w:spacing w:after="0" w:line="276" w:lineRule="auto"/>
            </w:pPr>
            <w:r>
              <w:t>Broeckmans</w:t>
            </w:r>
          </w:p>
        </w:tc>
        <w:tc>
          <w:tcPr>
            <w:tcW w:w="2926" w:type="dxa"/>
          </w:tcPr>
          <w:p w14:paraId="7631B1EC" w14:textId="64CC32F5" w:rsidR="00E476ED" w:rsidRDefault="008F38E1" w:rsidP="004D778C">
            <w:pPr>
              <w:pStyle w:val="ABOE"/>
              <w:spacing w:after="0" w:line="276" w:lineRule="auto"/>
            </w:pPr>
            <w:r>
              <w:t>Daan</w:t>
            </w:r>
          </w:p>
        </w:tc>
        <w:tc>
          <w:tcPr>
            <w:tcW w:w="2926" w:type="dxa"/>
          </w:tcPr>
          <w:p w14:paraId="6B839654" w14:textId="77777777" w:rsidR="00E476ED" w:rsidRDefault="00E476ED" w:rsidP="004D778C">
            <w:pPr>
              <w:pStyle w:val="ABOE"/>
              <w:spacing w:after="0" w:line="276" w:lineRule="auto"/>
            </w:pPr>
            <w:r>
              <w:t>Assistent-archeoloog</w:t>
            </w:r>
          </w:p>
        </w:tc>
      </w:tr>
      <w:tr w:rsidR="00E476ED" w14:paraId="3FBCDC7D" w14:textId="77777777" w:rsidTr="004D778C">
        <w:tc>
          <w:tcPr>
            <w:tcW w:w="2925" w:type="dxa"/>
          </w:tcPr>
          <w:p w14:paraId="65F6F217" w14:textId="251DE28D" w:rsidR="00E476ED" w:rsidRDefault="008F38E1" w:rsidP="008F38E1">
            <w:pPr>
              <w:pStyle w:val="ABOE"/>
              <w:spacing w:after="0" w:line="276" w:lineRule="auto"/>
            </w:pPr>
            <w:r>
              <w:t>Lambrerts</w:t>
            </w:r>
          </w:p>
        </w:tc>
        <w:tc>
          <w:tcPr>
            <w:tcW w:w="2926" w:type="dxa"/>
          </w:tcPr>
          <w:p w14:paraId="4DB24E9F" w14:textId="4564C8C0" w:rsidR="00E476ED" w:rsidRDefault="008F38E1" w:rsidP="004D778C">
            <w:pPr>
              <w:pStyle w:val="ABOE"/>
              <w:spacing w:after="0" w:line="276" w:lineRule="auto"/>
            </w:pPr>
            <w:r>
              <w:t>Melissa</w:t>
            </w:r>
          </w:p>
        </w:tc>
        <w:tc>
          <w:tcPr>
            <w:tcW w:w="2926" w:type="dxa"/>
          </w:tcPr>
          <w:p w14:paraId="4C7F03AD" w14:textId="2B7AD3A4" w:rsidR="00E476ED" w:rsidRDefault="006242B2" w:rsidP="004D778C">
            <w:pPr>
              <w:pStyle w:val="ABOE"/>
              <w:spacing w:after="0" w:line="276" w:lineRule="auto"/>
            </w:pPr>
            <w:r>
              <w:t>Assistent-archeoloog</w:t>
            </w:r>
          </w:p>
        </w:tc>
      </w:tr>
      <w:tr w:rsidR="00E476ED" w14:paraId="2C82B9AD" w14:textId="77777777" w:rsidTr="004D778C">
        <w:tc>
          <w:tcPr>
            <w:tcW w:w="2925" w:type="dxa"/>
          </w:tcPr>
          <w:p w14:paraId="0233D48F" w14:textId="42B0BD03" w:rsidR="00E476ED" w:rsidRDefault="008F38E1" w:rsidP="004D778C">
            <w:pPr>
              <w:pStyle w:val="ABOE"/>
              <w:spacing w:after="0" w:line="276" w:lineRule="auto"/>
            </w:pPr>
            <w:r>
              <w:t>Van der Kelen</w:t>
            </w:r>
          </w:p>
        </w:tc>
        <w:tc>
          <w:tcPr>
            <w:tcW w:w="2926" w:type="dxa"/>
          </w:tcPr>
          <w:p w14:paraId="196E1BB0" w14:textId="4110DA5C" w:rsidR="00E476ED" w:rsidRDefault="008F38E1" w:rsidP="004D778C">
            <w:pPr>
              <w:pStyle w:val="ABOE"/>
              <w:spacing w:after="0" w:line="276" w:lineRule="auto"/>
            </w:pPr>
            <w:r>
              <w:t>Anouk</w:t>
            </w:r>
          </w:p>
        </w:tc>
        <w:tc>
          <w:tcPr>
            <w:tcW w:w="2926" w:type="dxa"/>
          </w:tcPr>
          <w:p w14:paraId="3028E916" w14:textId="4DFCD513" w:rsidR="00E476ED" w:rsidRDefault="006242B2" w:rsidP="004D778C">
            <w:pPr>
              <w:pStyle w:val="ABOE"/>
              <w:spacing w:after="0" w:line="276" w:lineRule="auto"/>
            </w:pPr>
            <w:r>
              <w:t>Assistent-archeoloog</w:t>
            </w:r>
          </w:p>
        </w:tc>
      </w:tr>
      <w:tr w:rsidR="00E476ED" w14:paraId="314FC524" w14:textId="77777777" w:rsidTr="004D778C">
        <w:tc>
          <w:tcPr>
            <w:tcW w:w="2925" w:type="dxa"/>
          </w:tcPr>
          <w:p w14:paraId="46EE665D" w14:textId="1950B69D" w:rsidR="00E476ED" w:rsidRDefault="008F38E1" w:rsidP="004D778C">
            <w:pPr>
              <w:pStyle w:val="ABOE"/>
              <w:spacing w:after="0" w:line="276" w:lineRule="auto"/>
            </w:pPr>
            <w:r>
              <w:t>Kaszás</w:t>
            </w:r>
          </w:p>
        </w:tc>
        <w:tc>
          <w:tcPr>
            <w:tcW w:w="2926" w:type="dxa"/>
          </w:tcPr>
          <w:p w14:paraId="42D9D680" w14:textId="438D234F" w:rsidR="00E476ED" w:rsidRDefault="008F38E1" w:rsidP="004D778C">
            <w:pPr>
              <w:pStyle w:val="ABOE"/>
              <w:spacing w:after="0" w:line="276" w:lineRule="auto"/>
            </w:pPr>
            <w:r>
              <w:t>Gabriëlla</w:t>
            </w:r>
          </w:p>
        </w:tc>
        <w:tc>
          <w:tcPr>
            <w:tcW w:w="2926" w:type="dxa"/>
          </w:tcPr>
          <w:p w14:paraId="3A06C8BD" w14:textId="60823438" w:rsidR="00E476ED" w:rsidRDefault="006242B2" w:rsidP="004D778C">
            <w:pPr>
              <w:pStyle w:val="ABOE"/>
              <w:spacing w:after="0" w:line="276" w:lineRule="auto"/>
            </w:pPr>
            <w:r>
              <w:t>Assistent-archeoloog</w:t>
            </w:r>
          </w:p>
        </w:tc>
      </w:tr>
      <w:tr w:rsidR="006242B2" w14:paraId="2DCA4C02" w14:textId="77777777" w:rsidTr="004D778C">
        <w:tc>
          <w:tcPr>
            <w:tcW w:w="2925" w:type="dxa"/>
          </w:tcPr>
          <w:p w14:paraId="1487ABF7" w14:textId="75DE3671" w:rsidR="006242B2" w:rsidRDefault="008F38E1" w:rsidP="004D778C">
            <w:pPr>
              <w:pStyle w:val="ABOE"/>
              <w:spacing w:after="0" w:line="276" w:lineRule="auto"/>
            </w:pPr>
            <w:r>
              <w:t>Kalisvaart</w:t>
            </w:r>
          </w:p>
        </w:tc>
        <w:tc>
          <w:tcPr>
            <w:tcW w:w="2926" w:type="dxa"/>
          </w:tcPr>
          <w:p w14:paraId="33DCDE13" w14:textId="47CCDF1F" w:rsidR="006242B2" w:rsidRDefault="008F38E1" w:rsidP="004D778C">
            <w:pPr>
              <w:pStyle w:val="ABOE"/>
              <w:spacing w:after="0" w:line="276" w:lineRule="auto"/>
            </w:pPr>
            <w:r>
              <w:t>Chris</w:t>
            </w:r>
          </w:p>
        </w:tc>
        <w:tc>
          <w:tcPr>
            <w:tcW w:w="2926" w:type="dxa"/>
          </w:tcPr>
          <w:p w14:paraId="3B405359" w14:textId="09118E45" w:rsidR="006242B2" w:rsidRDefault="006242B2" w:rsidP="004D778C">
            <w:pPr>
              <w:pStyle w:val="ABOE"/>
              <w:spacing w:after="0" w:line="276" w:lineRule="auto"/>
            </w:pPr>
            <w:r>
              <w:t>Landschapsexpert</w:t>
            </w:r>
          </w:p>
        </w:tc>
      </w:tr>
    </w:tbl>
    <w:p w14:paraId="38D53374" w14:textId="77777777" w:rsidR="00E476ED" w:rsidRDefault="00E476ED" w:rsidP="00E476ED">
      <w:pPr>
        <w:pStyle w:val="ABOEKop5"/>
      </w:pPr>
      <w:r>
        <w:t>Activiteiten</w:t>
      </w:r>
    </w:p>
    <w:p w14:paraId="6623CA65" w14:textId="5DAD6623" w:rsidR="00E476ED" w:rsidRDefault="00E476ED" w:rsidP="00E476ED">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8</w:t>
      </w:r>
      <w:r w:rsidR="006242B2">
        <w:rPr>
          <w:lang w:val="nl-NL" w:eastAsia="nl-NL"/>
        </w:rPr>
        <w:t xml:space="preserve"> (westen) en zone 2 (oosten)</w:t>
      </w:r>
    </w:p>
    <w:p w14:paraId="06187C0E" w14:textId="77777777" w:rsidR="00E476ED" w:rsidRDefault="00E476ED" w:rsidP="00E476ED">
      <w:pPr>
        <w:pStyle w:val="ListParagraph"/>
        <w:numPr>
          <w:ilvl w:val="0"/>
          <w:numId w:val="45"/>
        </w:numPr>
        <w:rPr>
          <w:lang w:val="nl-NL" w:eastAsia="nl-NL"/>
        </w:rPr>
      </w:pPr>
      <w:r w:rsidRPr="008F6DFC">
        <w:rPr>
          <w:lang w:val="nl-NL" w:eastAsia="nl-NL"/>
        </w:rPr>
        <w:t>Sorteren en assessment zeefresidu’s</w:t>
      </w:r>
    </w:p>
    <w:p w14:paraId="745BE61F" w14:textId="77777777" w:rsidR="00E476ED" w:rsidRPr="008F6DFC" w:rsidRDefault="00E476ED" w:rsidP="00E476ED">
      <w:pPr>
        <w:pStyle w:val="ListParagraph"/>
        <w:numPr>
          <w:ilvl w:val="0"/>
          <w:numId w:val="45"/>
        </w:numPr>
        <w:rPr>
          <w:lang w:val="nl-NL" w:eastAsia="nl-NL"/>
        </w:rPr>
      </w:pPr>
      <w:r>
        <w:rPr>
          <w:lang w:val="nl-NL" w:eastAsia="nl-NL"/>
        </w:rPr>
        <w:t>Assessment boorprofielen en preliminaire landschapsreconstructie</w:t>
      </w:r>
    </w:p>
    <w:p w14:paraId="04982695" w14:textId="77777777" w:rsidR="00E476ED" w:rsidRDefault="00E476ED" w:rsidP="00E476ED">
      <w:pPr>
        <w:pStyle w:val="ListParagraph"/>
        <w:numPr>
          <w:ilvl w:val="0"/>
          <w:numId w:val="45"/>
        </w:numPr>
        <w:rPr>
          <w:lang w:val="nl-NL" w:eastAsia="nl-NL"/>
        </w:rPr>
      </w:pPr>
      <w:r>
        <w:rPr>
          <w:lang w:val="nl-NL" w:eastAsia="nl-NL"/>
        </w:rPr>
        <w:t xml:space="preserve">Nat </w:t>
      </w:r>
      <w:r w:rsidRPr="008F6DFC">
        <w:rPr>
          <w:lang w:val="nl-NL" w:eastAsia="nl-NL"/>
        </w:rPr>
        <w:t>zeven</w:t>
      </w:r>
    </w:p>
    <w:p w14:paraId="5C0CC438" w14:textId="77777777" w:rsidR="00E476ED" w:rsidRDefault="00E476ED" w:rsidP="00E476ED">
      <w:pPr>
        <w:pStyle w:val="ABOEKop5"/>
      </w:pPr>
      <w:r>
        <w:t>Strategische en praktische keuzes</w:t>
      </w:r>
    </w:p>
    <w:p w14:paraId="3ABD9C76" w14:textId="01ACFC39" w:rsidR="006242B2" w:rsidRDefault="00E476ED" w:rsidP="00E476ED">
      <w:pPr>
        <w:jc w:val="both"/>
        <w:rPr>
          <w:lang w:val="nl-NL" w:eastAsia="nl-NL"/>
        </w:rPr>
      </w:pPr>
      <w:r>
        <w:rPr>
          <w:lang w:val="nl-NL" w:eastAsia="nl-NL"/>
        </w:rPr>
        <w:t>Ondanks de koude temperaturen overdag en ’s nachts werd er beslist om nat te zeven. Het zeven heeft immers grote achterstand opgelopen ten opzichte van het boren. Er dreigt opslagtekort. De dompelpompen en darmen worden door de veldwerkleider meegenomen naar huis en daar in een vriesvrije omgeving bewaard om vorstschade aan deze elementen te vermij</w:t>
      </w:r>
      <w:r w:rsidR="006242B2">
        <w:rPr>
          <w:lang w:val="nl-NL" w:eastAsia="nl-NL"/>
        </w:rPr>
        <w:t>den.</w:t>
      </w:r>
    </w:p>
    <w:p w14:paraId="0B70BBF1" w14:textId="77777777" w:rsidR="00E476ED" w:rsidRDefault="00E476ED" w:rsidP="00E476ED">
      <w:pPr>
        <w:pStyle w:val="ABOEKop5"/>
      </w:pPr>
      <w:r>
        <w:t>Voorlopige interpretatie</w:t>
      </w:r>
    </w:p>
    <w:p w14:paraId="7EE6D0A8" w14:textId="2B7175B6" w:rsidR="00E476ED" w:rsidRDefault="00E476ED" w:rsidP="00E476ED">
      <w:pPr>
        <w:pStyle w:val="ABOE"/>
        <w:jc w:val="both"/>
        <w:rPr>
          <w:lang w:val="nl-NL" w:eastAsia="nl-NL"/>
        </w:rPr>
      </w:pPr>
      <w:r>
        <w:rPr>
          <w:lang w:eastAsia="nl-NL"/>
        </w:rPr>
        <w:t xml:space="preserve">Analoog aan het oostelijke deel </w:t>
      </w:r>
      <w:r w:rsidR="006242B2">
        <w:rPr>
          <w:lang w:eastAsia="nl-NL"/>
        </w:rPr>
        <w:t xml:space="preserve">en het centrum </w:t>
      </w:r>
      <w:r>
        <w:rPr>
          <w:lang w:eastAsia="nl-NL"/>
        </w:rPr>
        <w:t>van zone 8, komen ook i</w:t>
      </w:r>
      <w:r>
        <w:rPr>
          <w:lang w:val="nl-NL" w:eastAsia="nl-NL"/>
        </w:rPr>
        <w:t xml:space="preserve">n het </w:t>
      </w:r>
      <w:r w:rsidR="006242B2">
        <w:rPr>
          <w:lang w:val="nl-NL" w:eastAsia="nl-NL"/>
        </w:rPr>
        <w:t>westelijke deel</w:t>
      </w:r>
      <w:r>
        <w:rPr>
          <w:lang w:val="nl-NL" w:eastAsia="nl-NL"/>
        </w:rPr>
        <w:t xml:space="preserve"> van zone 8 kleiige afzettingen op geringe diepte (120–150cm-MV) voor.</w:t>
      </w:r>
    </w:p>
    <w:p w14:paraId="7A4060C4" w14:textId="47940503" w:rsidR="006242B2" w:rsidRDefault="006242B2">
      <w:pPr>
        <w:spacing w:after="200" w:line="276" w:lineRule="auto"/>
        <w:rPr>
          <w:lang w:val="nl-NL" w:eastAsia="nl-NL"/>
        </w:rPr>
      </w:pPr>
      <w:r>
        <w:rPr>
          <w:lang w:val="nl-NL" w:eastAsia="nl-NL"/>
        </w:rPr>
        <w:br w:type="page"/>
      </w:r>
    </w:p>
    <w:p w14:paraId="1D4A4FBD" w14:textId="45EFAE06" w:rsidR="006242B2" w:rsidRDefault="006242B2" w:rsidP="006242B2">
      <w:pPr>
        <w:pStyle w:val="ABOEKop1NoNumber"/>
      </w:pPr>
      <w:bookmarkStart w:id="39" w:name="_Toc530750834"/>
      <w:r>
        <w:t>Dagrapport n° 25</w:t>
      </w:r>
      <w:bookmarkEnd w:id="39"/>
    </w:p>
    <w:tbl>
      <w:tblPr>
        <w:tblStyle w:val="ABOETABELSTIJL"/>
        <w:tblW w:w="0" w:type="auto"/>
        <w:tblLook w:val="0480" w:firstRow="0" w:lastRow="0" w:firstColumn="1" w:lastColumn="0" w:noHBand="0" w:noVBand="1"/>
      </w:tblPr>
      <w:tblGrid>
        <w:gridCol w:w="1413"/>
        <w:gridCol w:w="2403"/>
        <w:gridCol w:w="2088"/>
        <w:gridCol w:w="2873"/>
      </w:tblGrid>
      <w:tr w:rsidR="006242B2" w14:paraId="5E50C7D2" w14:textId="77777777" w:rsidTr="004D778C">
        <w:tc>
          <w:tcPr>
            <w:tcW w:w="1413" w:type="dxa"/>
          </w:tcPr>
          <w:p w14:paraId="46E1D7B5" w14:textId="77777777" w:rsidR="006242B2" w:rsidRDefault="006242B2" w:rsidP="004D778C">
            <w:pPr>
              <w:pStyle w:val="ABOE"/>
              <w:spacing w:after="0" w:line="276" w:lineRule="auto"/>
            </w:pPr>
            <w:r w:rsidRPr="00AE5C26">
              <w:rPr>
                <w:b/>
              </w:rPr>
              <w:t>Dag</w:t>
            </w:r>
          </w:p>
        </w:tc>
        <w:tc>
          <w:tcPr>
            <w:tcW w:w="2403" w:type="dxa"/>
          </w:tcPr>
          <w:p w14:paraId="611D109F" w14:textId="2588B99B" w:rsidR="006242B2" w:rsidRDefault="006242B2" w:rsidP="004D778C">
            <w:pPr>
              <w:pStyle w:val="ABOE"/>
              <w:spacing w:after="0" w:line="276" w:lineRule="auto"/>
            </w:pPr>
            <w:r>
              <w:t>23/03/2018</w:t>
            </w:r>
          </w:p>
        </w:tc>
        <w:tc>
          <w:tcPr>
            <w:tcW w:w="2088" w:type="dxa"/>
          </w:tcPr>
          <w:p w14:paraId="331383BF" w14:textId="77777777" w:rsidR="006242B2" w:rsidRDefault="006242B2" w:rsidP="004D778C">
            <w:pPr>
              <w:pStyle w:val="ABOE"/>
              <w:spacing w:after="0" w:line="276" w:lineRule="auto"/>
            </w:pPr>
            <w:r w:rsidRPr="00C86872">
              <w:rPr>
                <w:b/>
              </w:rPr>
              <w:t>Erkend archeoloog</w:t>
            </w:r>
          </w:p>
        </w:tc>
        <w:tc>
          <w:tcPr>
            <w:tcW w:w="2873" w:type="dxa"/>
          </w:tcPr>
          <w:p w14:paraId="0EB20404" w14:textId="77777777" w:rsidR="006242B2" w:rsidRDefault="006242B2" w:rsidP="004D778C">
            <w:pPr>
              <w:pStyle w:val="ABOE"/>
              <w:spacing w:after="0" w:line="276" w:lineRule="auto"/>
            </w:pPr>
            <w:r>
              <w:t>ABO nv</w:t>
            </w:r>
          </w:p>
        </w:tc>
      </w:tr>
      <w:tr w:rsidR="006242B2" w14:paraId="105164BD" w14:textId="77777777" w:rsidTr="004D778C">
        <w:tc>
          <w:tcPr>
            <w:tcW w:w="1413" w:type="dxa"/>
          </w:tcPr>
          <w:p w14:paraId="5C0EB03C" w14:textId="77777777" w:rsidR="006242B2" w:rsidRDefault="006242B2" w:rsidP="004D778C">
            <w:pPr>
              <w:pStyle w:val="ABOE"/>
              <w:spacing w:after="0" w:line="276" w:lineRule="auto"/>
            </w:pPr>
            <w:r w:rsidRPr="00F5633B">
              <w:rPr>
                <w:b/>
              </w:rPr>
              <w:t>Weer</w:t>
            </w:r>
          </w:p>
        </w:tc>
        <w:tc>
          <w:tcPr>
            <w:tcW w:w="2403" w:type="dxa"/>
          </w:tcPr>
          <w:p w14:paraId="3A8BCBAF" w14:textId="31BD2A44" w:rsidR="006242B2" w:rsidRDefault="006242B2" w:rsidP="004D778C">
            <w:pPr>
              <w:pStyle w:val="ABOE"/>
              <w:spacing w:after="0" w:line="276" w:lineRule="auto"/>
            </w:pPr>
            <w:r>
              <w:t>Droog; bewolkt; 7°C</w:t>
            </w:r>
          </w:p>
        </w:tc>
        <w:tc>
          <w:tcPr>
            <w:tcW w:w="2088" w:type="dxa"/>
          </w:tcPr>
          <w:p w14:paraId="2011C2E8" w14:textId="77777777" w:rsidR="006242B2" w:rsidRDefault="006242B2" w:rsidP="004D778C">
            <w:pPr>
              <w:pStyle w:val="ABOE"/>
              <w:spacing w:after="0" w:line="276" w:lineRule="auto"/>
            </w:pPr>
            <w:r w:rsidRPr="00AE5C26">
              <w:rPr>
                <w:b/>
              </w:rPr>
              <w:t>Vergunning</w:t>
            </w:r>
            <w:r>
              <w:rPr>
                <w:b/>
              </w:rPr>
              <w:t xml:space="preserve"> n°</w:t>
            </w:r>
          </w:p>
        </w:tc>
        <w:tc>
          <w:tcPr>
            <w:tcW w:w="2873" w:type="dxa"/>
          </w:tcPr>
          <w:p w14:paraId="646EF8F3" w14:textId="77777777" w:rsidR="006242B2" w:rsidRDefault="006242B2" w:rsidP="004D778C">
            <w:pPr>
              <w:pStyle w:val="ABOE"/>
              <w:spacing w:after="0" w:line="276" w:lineRule="auto"/>
            </w:pPr>
            <w:r w:rsidRPr="0031635D">
              <w:t>OE/ERK/Archeoloog/2017/00167</w:t>
            </w:r>
          </w:p>
        </w:tc>
      </w:tr>
      <w:tr w:rsidR="006242B2" w14:paraId="78A85304" w14:textId="77777777" w:rsidTr="004D778C">
        <w:tc>
          <w:tcPr>
            <w:tcW w:w="1413" w:type="dxa"/>
          </w:tcPr>
          <w:p w14:paraId="1D924DB3" w14:textId="77777777" w:rsidR="006242B2" w:rsidRDefault="006242B2" w:rsidP="004D778C">
            <w:pPr>
              <w:pStyle w:val="ABOE"/>
              <w:spacing w:after="0" w:line="276" w:lineRule="auto"/>
            </w:pPr>
            <w:r w:rsidRPr="00AE5C26">
              <w:rPr>
                <w:b/>
              </w:rPr>
              <w:t>Projectleider</w:t>
            </w:r>
          </w:p>
        </w:tc>
        <w:tc>
          <w:tcPr>
            <w:tcW w:w="2403" w:type="dxa"/>
          </w:tcPr>
          <w:p w14:paraId="10BB97DC" w14:textId="77777777" w:rsidR="006242B2" w:rsidRDefault="006242B2" w:rsidP="004D778C">
            <w:pPr>
              <w:pStyle w:val="ABOE"/>
              <w:spacing w:after="0" w:line="276" w:lineRule="auto"/>
            </w:pPr>
            <w:r>
              <w:t>Léonard, Ine</w:t>
            </w:r>
          </w:p>
        </w:tc>
        <w:tc>
          <w:tcPr>
            <w:tcW w:w="2088" w:type="dxa"/>
          </w:tcPr>
          <w:p w14:paraId="07BD7F82" w14:textId="77777777" w:rsidR="006242B2" w:rsidRDefault="006242B2" w:rsidP="004D778C">
            <w:pPr>
              <w:pStyle w:val="ABOE"/>
              <w:spacing w:after="0" w:line="276" w:lineRule="auto"/>
            </w:pPr>
            <w:r w:rsidRPr="00AE5C26">
              <w:rPr>
                <w:b/>
              </w:rPr>
              <w:t>Onderaannemers</w:t>
            </w:r>
          </w:p>
        </w:tc>
        <w:tc>
          <w:tcPr>
            <w:tcW w:w="2873" w:type="dxa"/>
          </w:tcPr>
          <w:p w14:paraId="0BD154A1" w14:textId="77777777" w:rsidR="006242B2" w:rsidRDefault="006242B2" w:rsidP="004D778C">
            <w:pPr>
              <w:pStyle w:val="ABOE"/>
              <w:spacing w:after="0" w:line="276" w:lineRule="auto"/>
            </w:pPr>
            <w:r>
              <w:t>Geosonda NV</w:t>
            </w:r>
          </w:p>
        </w:tc>
      </w:tr>
    </w:tbl>
    <w:p w14:paraId="6C85B8EF" w14:textId="77777777" w:rsidR="006242B2" w:rsidRDefault="006242B2" w:rsidP="006242B2">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6242B2" w14:paraId="7699F2E3"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6114AC06" w14:textId="77777777" w:rsidR="006242B2" w:rsidRDefault="006242B2" w:rsidP="004D778C">
            <w:pPr>
              <w:pStyle w:val="ABOE"/>
              <w:spacing w:after="0" w:line="276" w:lineRule="auto"/>
            </w:pPr>
            <w:r>
              <w:t>Naam</w:t>
            </w:r>
          </w:p>
        </w:tc>
        <w:tc>
          <w:tcPr>
            <w:tcW w:w="2926" w:type="dxa"/>
          </w:tcPr>
          <w:p w14:paraId="71183E1D" w14:textId="77777777" w:rsidR="006242B2" w:rsidRDefault="006242B2" w:rsidP="004D778C">
            <w:pPr>
              <w:pStyle w:val="ABOE"/>
              <w:spacing w:after="0" w:line="276" w:lineRule="auto"/>
            </w:pPr>
            <w:r>
              <w:t>Voornaam</w:t>
            </w:r>
          </w:p>
        </w:tc>
        <w:tc>
          <w:tcPr>
            <w:tcW w:w="2926" w:type="dxa"/>
          </w:tcPr>
          <w:p w14:paraId="4A13D9DE" w14:textId="77777777" w:rsidR="006242B2" w:rsidRDefault="006242B2" w:rsidP="004D778C">
            <w:pPr>
              <w:pStyle w:val="ABOE"/>
              <w:spacing w:after="0" w:line="276" w:lineRule="auto"/>
            </w:pPr>
            <w:r>
              <w:t>Functie</w:t>
            </w:r>
          </w:p>
        </w:tc>
      </w:tr>
      <w:tr w:rsidR="006242B2" w14:paraId="72A17B93" w14:textId="77777777" w:rsidTr="004D778C">
        <w:tc>
          <w:tcPr>
            <w:tcW w:w="2925" w:type="dxa"/>
          </w:tcPr>
          <w:p w14:paraId="0B07D51F" w14:textId="77777777" w:rsidR="006242B2" w:rsidRDefault="006242B2" w:rsidP="004D778C">
            <w:pPr>
              <w:pStyle w:val="ABOE"/>
              <w:spacing w:after="0" w:line="276" w:lineRule="auto"/>
            </w:pPr>
            <w:r>
              <w:t>Bruynseels</w:t>
            </w:r>
          </w:p>
        </w:tc>
        <w:tc>
          <w:tcPr>
            <w:tcW w:w="2926" w:type="dxa"/>
          </w:tcPr>
          <w:p w14:paraId="4687B40B" w14:textId="77777777" w:rsidR="006242B2" w:rsidRDefault="006242B2" w:rsidP="004D778C">
            <w:pPr>
              <w:pStyle w:val="ABOE"/>
              <w:spacing w:after="0" w:line="276" w:lineRule="auto"/>
            </w:pPr>
            <w:r>
              <w:t>Stef</w:t>
            </w:r>
          </w:p>
        </w:tc>
        <w:tc>
          <w:tcPr>
            <w:tcW w:w="2926" w:type="dxa"/>
          </w:tcPr>
          <w:p w14:paraId="5F12E329" w14:textId="77777777" w:rsidR="006242B2" w:rsidRDefault="006242B2" w:rsidP="004D778C">
            <w:pPr>
              <w:pStyle w:val="ABOE"/>
              <w:spacing w:after="0" w:line="276" w:lineRule="auto"/>
            </w:pPr>
            <w:r w:rsidRPr="00C86872">
              <w:t>Boormeester</w:t>
            </w:r>
            <w:r>
              <w:t>/aardkundige</w:t>
            </w:r>
          </w:p>
        </w:tc>
      </w:tr>
      <w:tr w:rsidR="006242B2" w14:paraId="6705AFF6" w14:textId="77777777" w:rsidTr="004D778C">
        <w:tc>
          <w:tcPr>
            <w:tcW w:w="2925" w:type="dxa"/>
          </w:tcPr>
          <w:p w14:paraId="380EB4E2" w14:textId="7EA8C313" w:rsidR="006242B2" w:rsidRPr="00C86872" w:rsidRDefault="008F38E1" w:rsidP="004D778C">
            <w:pPr>
              <w:pStyle w:val="ABOE"/>
              <w:spacing w:after="0" w:line="276" w:lineRule="auto"/>
            </w:pPr>
            <w:r>
              <w:t>Vantornhout</w:t>
            </w:r>
          </w:p>
        </w:tc>
        <w:tc>
          <w:tcPr>
            <w:tcW w:w="2926" w:type="dxa"/>
          </w:tcPr>
          <w:p w14:paraId="273E0CF5" w14:textId="5275227D" w:rsidR="006242B2" w:rsidRPr="00C86872" w:rsidRDefault="008F38E1" w:rsidP="004D778C">
            <w:pPr>
              <w:pStyle w:val="ABOE"/>
              <w:spacing w:after="0" w:line="276" w:lineRule="auto"/>
            </w:pPr>
            <w:r>
              <w:t>Evi</w:t>
            </w:r>
          </w:p>
        </w:tc>
        <w:tc>
          <w:tcPr>
            <w:tcW w:w="2926" w:type="dxa"/>
          </w:tcPr>
          <w:p w14:paraId="1283D817" w14:textId="77777777" w:rsidR="006242B2" w:rsidRDefault="006242B2" w:rsidP="004D778C">
            <w:pPr>
              <w:pStyle w:val="ABOE"/>
              <w:spacing w:after="0" w:line="276" w:lineRule="auto"/>
            </w:pPr>
            <w:r w:rsidRPr="00C86872">
              <w:t>Boormeester</w:t>
            </w:r>
            <w:r>
              <w:t>/aardkundige</w:t>
            </w:r>
          </w:p>
        </w:tc>
      </w:tr>
      <w:tr w:rsidR="006242B2" w14:paraId="2AE94AA9" w14:textId="77777777" w:rsidTr="004D778C">
        <w:tc>
          <w:tcPr>
            <w:tcW w:w="2925" w:type="dxa"/>
          </w:tcPr>
          <w:p w14:paraId="29E8BEA2" w14:textId="77777777" w:rsidR="006242B2" w:rsidRPr="00C86872" w:rsidRDefault="006242B2" w:rsidP="004D778C">
            <w:pPr>
              <w:pStyle w:val="ABOE"/>
              <w:spacing w:after="0" w:line="276" w:lineRule="auto"/>
            </w:pPr>
            <w:r>
              <w:t>Léonard</w:t>
            </w:r>
          </w:p>
        </w:tc>
        <w:tc>
          <w:tcPr>
            <w:tcW w:w="2926" w:type="dxa"/>
          </w:tcPr>
          <w:p w14:paraId="60E6074B" w14:textId="77777777" w:rsidR="006242B2" w:rsidRPr="00C86872" w:rsidRDefault="006242B2" w:rsidP="004D778C">
            <w:pPr>
              <w:pStyle w:val="ABOE"/>
              <w:spacing w:after="0" w:line="276" w:lineRule="auto"/>
            </w:pPr>
            <w:r>
              <w:t>Ine</w:t>
            </w:r>
          </w:p>
        </w:tc>
        <w:tc>
          <w:tcPr>
            <w:tcW w:w="2926" w:type="dxa"/>
          </w:tcPr>
          <w:p w14:paraId="73B2BC28" w14:textId="77777777" w:rsidR="006242B2" w:rsidRDefault="006242B2" w:rsidP="004D778C">
            <w:pPr>
              <w:pStyle w:val="ABOE"/>
              <w:spacing w:after="0" w:line="276" w:lineRule="auto"/>
            </w:pPr>
            <w:r>
              <w:t>Archeoloog-veldwerkleider-materiaalexpert (steentijd)</w:t>
            </w:r>
          </w:p>
        </w:tc>
      </w:tr>
      <w:tr w:rsidR="006242B2" w14:paraId="5B53BF38" w14:textId="77777777" w:rsidTr="004D778C">
        <w:tc>
          <w:tcPr>
            <w:tcW w:w="2925" w:type="dxa"/>
          </w:tcPr>
          <w:p w14:paraId="52E2003F" w14:textId="3AED655D" w:rsidR="006242B2" w:rsidRDefault="008F38E1" w:rsidP="004D778C">
            <w:pPr>
              <w:pStyle w:val="ABOE"/>
              <w:spacing w:after="0" w:line="276" w:lineRule="auto"/>
            </w:pPr>
            <w:r>
              <w:t>Broeckmans</w:t>
            </w:r>
          </w:p>
        </w:tc>
        <w:tc>
          <w:tcPr>
            <w:tcW w:w="2926" w:type="dxa"/>
          </w:tcPr>
          <w:p w14:paraId="43305C56" w14:textId="4FB3E8EB" w:rsidR="006242B2" w:rsidRDefault="008F38E1" w:rsidP="004D778C">
            <w:pPr>
              <w:pStyle w:val="ABOE"/>
              <w:spacing w:after="0" w:line="276" w:lineRule="auto"/>
            </w:pPr>
            <w:r>
              <w:t>Daan</w:t>
            </w:r>
          </w:p>
        </w:tc>
        <w:tc>
          <w:tcPr>
            <w:tcW w:w="2926" w:type="dxa"/>
          </w:tcPr>
          <w:p w14:paraId="315314DA" w14:textId="77777777" w:rsidR="006242B2" w:rsidRDefault="006242B2" w:rsidP="004D778C">
            <w:pPr>
              <w:pStyle w:val="ABOE"/>
              <w:spacing w:after="0" w:line="276" w:lineRule="auto"/>
            </w:pPr>
            <w:r>
              <w:t>Assistent-archeoloog</w:t>
            </w:r>
          </w:p>
        </w:tc>
      </w:tr>
    </w:tbl>
    <w:p w14:paraId="1BE62DBF" w14:textId="77777777" w:rsidR="006242B2" w:rsidRDefault="006242B2" w:rsidP="006242B2">
      <w:pPr>
        <w:pStyle w:val="ABOEKop5"/>
      </w:pPr>
      <w:r>
        <w:t>Activiteiten</w:t>
      </w:r>
    </w:p>
    <w:p w14:paraId="6875B6F3" w14:textId="63B7B062" w:rsidR="006242B2" w:rsidRDefault="006242B2" w:rsidP="006242B2">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8 (westen)</w:t>
      </w:r>
    </w:p>
    <w:p w14:paraId="06F87BD2" w14:textId="77777777" w:rsidR="006242B2" w:rsidRDefault="006242B2" w:rsidP="006242B2">
      <w:pPr>
        <w:pStyle w:val="ListParagraph"/>
        <w:numPr>
          <w:ilvl w:val="0"/>
          <w:numId w:val="45"/>
        </w:numPr>
        <w:rPr>
          <w:lang w:val="nl-NL" w:eastAsia="nl-NL"/>
        </w:rPr>
      </w:pPr>
      <w:r w:rsidRPr="008F6DFC">
        <w:rPr>
          <w:lang w:val="nl-NL" w:eastAsia="nl-NL"/>
        </w:rPr>
        <w:t>Sorteren en assessment zeefresidu’s</w:t>
      </w:r>
    </w:p>
    <w:p w14:paraId="05B2DE37" w14:textId="77777777" w:rsidR="006242B2" w:rsidRPr="008F6DFC" w:rsidRDefault="006242B2" w:rsidP="006242B2">
      <w:pPr>
        <w:pStyle w:val="ListParagraph"/>
        <w:numPr>
          <w:ilvl w:val="0"/>
          <w:numId w:val="45"/>
        </w:numPr>
        <w:rPr>
          <w:lang w:val="nl-NL" w:eastAsia="nl-NL"/>
        </w:rPr>
      </w:pPr>
      <w:r>
        <w:rPr>
          <w:lang w:val="nl-NL" w:eastAsia="nl-NL"/>
        </w:rPr>
        <w:t>Assessment boorprofielen en preliminaire landschapsreconstructie</w:t>
      </w:r>
    </w:p>
    <w:p w14:paraId="3A039CED" w14:textId="77777777" w:rsidR="006242B2" w:rsidRDefault="006242B2" w:rsidP="006242B2">
      <w:pPr>
        <w:pStyle w:val="ListParagraph"/>
        <w:numPr>
          <w:ilvl w:val="0"/>
          <w:numId w:val="45"/>
        </w:numPr>
        <w:rPr>
          <w:lang w:val="nl-NL" w:eastAsia="nl-NL"/>
        </w:rPr>
      </w:pPr>
      <w:r>
        <w:rPr>
          <w:lang w:val="nl-NL" w:eastAsia="nl-NL"/>
        </w:rPr>
        <w:t xml:space="preserve">Nat </w:t>
      </w:r>
      <w:r w:rsidRPr="008F6DFC">
        <w:rPr>
          <w:lang w:val="nl-NL" w:eastAsia="nl-NL"/>
        </w:rPr>
        <w:t>zeven</w:t>
      </w:r>
    </w:p>
    <w:p w14:paraId="410B36D0" w14:textId="4ED3C507" w:rsidR="006242B2" w:rsidRDefault="006242B2" w:rsidP="006242B2">
      <w:pPr>
        <w:pStyle w:val="ABOEKop5"/>
      </w:pPr>
      <w:r>
        <w:t>Strategische en praktische keuzes</w:t>
      </w:r>
    </w:p>
    <w:p w14:paraId="6FA9E66E" w14:textId="63FA0152" w:rsidR="006242B2" w:rsidRDefault="006242B2" w:rsidP="006242B2">
      <w:pPr>
        <w:pStyle w:val="ABOE"/>
      </w:pPr>
      <w:r>
        <w:t>Geen bijzonderheden.</w:t>
      </w:r>
    </w:p>
    <w:p w14:paraId="08C477B1" w14:textId="4ED3C507" w:rsidR="006242B2" w:rsidRDefault="006242B2" w:rsidP="006242B2">
      <w:pPr>
        <w:pStyle w:val="ABOEKop5"/>
      </w:pPr>
      <w:r>
        <w:t>Voorlopige interpretatie</w:t>
      </w:r>
    </w:p>
    <w:p w14:paraId="74307227" w14:textId="4F864D5A" w:rsidR="006242B2" w:rsidRDefault="006242B2" w:rsidP="006242B2">
      <w:pPr>
        <w:pStyle w:val="ABOE"/>
        <w:jc w:val="both"/>
        <w:rPr>
          <w:lang w:val="nl-NL" w:eastAsia="nl-NL"/>
        </w:rPr>
      </w:pPr>
      <w:r>
        <w:rPr>
          <w:lang w:eastAsia="nl-NL"/>
        </w:rPr>
        <w:t>Geen bijzonderheden</w:t>
      </w:r>
      <w:r>
        <w:rPr>
          <w:lang w:val="nl-NL" w:eastAsia="nl-NL"/>
        </w:rPr>
        <w:t>.</w:t>
      </w:r>
    </w:p>
    <w:p w14:paraId="6E5248A3" w14:textId="65B99856" w:rsidR="006242B2" w:rsidRDefault="006242B2">
      <w:pPr>
        <w:spacing w:after="200" w:line="276" w:lineRule="auto"/>
        <w:rPr>
          <w:lang w:val="nl-NL" w:eastAsia="nl-NL"/>
        </w:rPr>
      </w:pPr>
      <w:r>
        <w:rPr>
          <w:lang w:val="nl-NL" w:eastAsia="nl-NL"/>
        </w:rPr>
        <w:br w:type="page"/>
      </w:r>
    </w:p>
    <w:p w14:paraId="166FBE5E" w14:textId="2269B6CB" w:rsidR="006242B2" w:rsidRDefault="006242B2" w:rsidP="006242B2">
      <w:pPr>
        <w:pStyle w:val="ABOEKop1NoNumber"/>
      </w:pPr>
      <w:bookmarkStart w:id="40" w:name="_Toc530750835"/>
      <w:r>
        <w:t>Dagrapport n° 26</w:t>
      </w:r>
      <w:bookmarkEnd w:id="40"/>
    </w:p>
    <w:tbl>
      <w:tblPr>
        <w:tblStyle w:val="ABOETABELSTIJL"/>
        <w:tblW w:w="0" w:type="auto"/>
        <w:tblLook w:val="0480" w:firstRow="0" w:lastRow="0" w:firstColumn="1" w:lastColumn="0" w:noHBand="0" w:noVBand="1"/>
      </w:tblPr>
      <w:tblGrid>
        <w:gridCol w:w="1413"/>
        <w:gridCol w:w="2403"/>
        <w:gridCol w:w="2088"/>
        <w:gridCol w:w="2873"/>
      </w:tblGrid>
      <w:tr w:rsidR="006242B2" w14:paraId="35524C7E" w14:textId="77777777" w:rsidTr="004D778C">
        <w:tc>
          <w:tcPr>
            <w:tcW w:w="1413" w:type="dxa"/>
          </w:tcPr>
          <w:p w14:paraId="57E6CA61" w14:textId="77777777" w:rsidR="006242B2" w:rsidRDefault="006242B2" w:rsidP="004D778C">
            <w:pPr>
              <w:pStyle w:val="ABOE"/>
              <w:spacing w:after="0" w:line="276" w:lineRule="auto"/>
            </w:pPr>
            <w:r w:rsidRPr="00AE5C26">
              <w:rPr>
                <w:b/>
              </w:rPr>
              <w:t>Dag</w:t>
            </w:r>
          </w:p>
        </w:tc>
        <w:tc>
          <w:tcPr>
            <w:tcW w:w="2403" w:type="dxa"/>
          </w:tcPr>
          <w:p w14:paraId="4BEEC7D9" w14:textId="3CCB4D74" w:rsidR="006242B2" w:rsidRDefault="006242B2" w:rsidP="004D778C">
            <w:pPr>
              <w:pStyle w:val="ABOE"/>
              <w:spacing w:after="0" w:line="276" w:lineRule="auto"/>
            </w:pPr>
            <w:r>
              <w:t>26/03/2018</w:t>
            </w:r>
          </w:p>
        </w:tc>
        <w:tc>
          <w:tcPr>
            <w:tcW w:w="2088" w:type="dxa"/>
          </w:tcPr>
          <w:p w14:paraId="2275BD28" w14:textId="77777777" w:rsidR="006242B2" w:rsidRDefault="006242B2" w:rsidP="004D778C">
            <w:pPr>
              <w:pStyle w:val="ABOE"/>
              <w:spacing w:after="0" w:line="276" w:lineRule="auto"/>
            </w:pPr>
            <w:r w:rsidRPr="00C86872">
              <w:rPr>
                <w:b/>
              </w:rPr>
              <w:t>Erkend archeoloog</w:t>
            </w:r>
          </w:p>
        </w:tc>
        <w:tc>
          <w:tcPr>
            <w:tcW w:w="2873" w:type="dxa"/>
          </w:tcPr>
          <w:p w14:paraId="19E65B89" w14:textId="77777777" w:rsidR="006242B2" w:rsidRDefault="006242B2" w:rsidP="004D778C">
            <w:pPr>
              <w:pStyle w:val="ABOE"/>
              <w:spacing w:after="0" w:line="276" w:lineRule="auto"/>
            </w:pPr>
            <w:r>
              <w:t>ABO nv</w:t>
            </w:r>
          </w:p>
        </w:tc>
      </w:tr>
      <w:tr w:rsidR="006242B2" w14:paraId="1ADED807" w14:textId="77777777" w:rsidTr="004D778C">
        <w:tc>
          <w:tcPr>
            <w:tcW w:w="1413" w:type="dxa"/>
          </w:tcPr>
          <w:p w14:paraId="314D60AE" w14:textId="77777777" w:rsidR="006242B2" w:rsidRDefault="006242B2" w:rsidP="004D778C">
            <w:pPr>
              <w:pStyle w:val="ABOE"/>
              <w:spacing w:after="0" w:line="276" w:lineRule="auto"/>
            </w:pPr>
            <w:r w:rsidRPr="00F5633B">
              <w:rPr>
                <w:b/>
              </w:rPr>
              <w:t>Weer</w:t>
            </w:r>
          </w:p>
        </w:tc>
        <w:tc>
          <w:tcPr>
            <w:tcW w:w="2403" w:type="dxa"/>
          </w:tcPr>
          <w:p w14:paraId="0082C410" w14:textId="010CD878" w:rsidR="006242B2" w:rsidRDefault="006242B2" w:rsidP="006242B2">
            <w:pPr>
              <w:pStyle w:val="ABOE"/>
              <w:spacing w:after="0" w:line="276" w:lineRule="auto"/>
            </w:pPr>
            <w:r>
              <w:t>Droog; bewolkt; 4°C</w:t>
            </w:r>
          </w:p>
        </w:tc>
        <w:tc>
          <w:tcPr>
            <w:tcW w:w="2088" w:type="dxa"/>
          </w:tcPr>
          <w:p w14:paraId="33A84CEA" w14:textId="77777777" w:rsidR="006242B2" w:rsidRDefault="006242B2" w:rsidP="004D778C">
            <w:pPr>
              <w:pStyle w:val="ABOE"/>
              <w:spacing w:after="0" w:line="276" w:lineRule="auto"/>
            </w:pPr>
            <w:r w:rsidRPr="00AE5C26">
              <w:rPr>
                <w:b/>
              </w:rPr>
              <w:t>Vergunning</w:t>
            </w:r>
            <w:r>
              <w:rPr>
                <w:b/>
              </w:rPr>
              <w:t xml:space="preserve"> n°</w:t>
            </w:r>
          </w:p>
        </w:tc>
        <w:tc>
          <w:tcPr>
            <w:tcW w:w="2873" w:type="dxa"/>
          </w:tcPr>
          <w:p w14:paraId="5A9B8233" w14:textId="77777777" w:rsidR="006242B2" w:rsidRDefault="006242B2" w:rsidP="004D778C">
            <w:pPr>
              <w:pStyle w:val="ABOE"/>
              <w:spacing w:after="0" w:line="276" w:lineRule="auto"/>
            </w:pPr>
            <w:r w:rsidRPr="0031635D">
              <w:t>OE/ERK/Archeoloog/2017/00167</w:t>
            </w:r>
          </w:p>
        </w:tc>
      </w:tr>
      <w:tr w:rsidR="006242B2" w14:paraId="62911634" w14:textId="77777777" w:rsidTr="004D778C">
        <w:tc>
          <w:tcPr>
            <w:tcW w:w="1413" w:type="dxa"/>
          </w:tcPr>
          <w:p w14:paraId="72123924" w14:textId="77777777" w:rsidR="006242B2" w:rsidRDefault="006242B2" w:rsidP="004D778C">
            <w:pPr>
              <w:pStyle w:val="ABOE"/>
              <w:spacing w:after="0" w:line="276" w:lineRule="auto"/>
            </w:pPr>
            <w:r w:rsidRPr="00AE5C26">
              <w:rPr>
                <w:b/>
              </w:rPr>
              <w:t>Projectleider</w:t>
            </w:r>
          </w:p>
        </w:tc>
        <w:tc>
          <w:tcPr>
            <w:tcW w:w="2403" w:type="dxa"/>
          </w:tcPr>
          <w:p w14:paraId="4027078C" w14:textId="77777777" w:rsidR="006242B2" w:rsidRDefault="006242B2" w:rsidP="004D778C">
            <w:pPr>
              <w:pStyle w:val="ABOE"/>
              <w:spacing w:after="0" w:line="276" w:lineRule="auto"/>
            </w:pPr>
            <w:r>
              <w:t>Léonard, Ine</w:t>
            </w:r>
          </w:p>
        </w:tc>
        <w:tc>
          <w:tcPr>
            <w:tcW w:w="2088" w:type="dxa"/>
          </w:tcPr>
          <w:p w14:paraId="34596E3C" w14:textId="77777777" w:rsidR="006242B2" w:rsidRDefault="006242B2" w:rsidP="004D778C">
            <w:pPr>
              <w:pStyle w:val="ABOE"/>
              <w:spacing w:after="0" w:line="276" w:lineRule="auto"/>
            </w:pPr>
            <w:r w:rsidRPr="00AE5C26">
              <w:rPr>
                <w:b/>
              </w:rPr>
              <w:t>Onderaannemers</w:t>
            </w:r>
          </w:p>
        </w:tc>
        <w:tc>
          <w:tcPr>
            <w:tcW w:w="2873" w:type="dxa"/>
          </w:tcPr>
          <w:p w14:paraId="65E6CE9C" w14:textId="77777777" w:rsidR="006242B2" w:rsidRDefault="006242B2" w:rsidP="004D778C">
            <w:pPr>
              <w:pStyle w:val="ABOE"/>
              <w:spacing w:after="0" w:line="276" w:lineRule="auto"/>
            </w:pPr>
            <w:r>
              <w:t>Geosonda NV</w:t>
            </w:r>
          </w:p>
        </w:tc>
      </w:tr>
    </w:tbl>
    <w:p w14:paraId="730DB96E" w14:textId="77777777" w:rsidR="006242B2" w:rsidRDefault="006242B2" w:rsidP="006242B2">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6242B2" w14:paraId="0E7798F0"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708FAA6B" w14:textId="77777777" w:rsidR="006242B2" w:rsidRDefault="006242B2" w:rsidP="004D778C">
            <w:pPr>
              <w:pStyle w:val="ABOE"/>
              <w:spacing w:after="0" w:line="276" w:lineRule="auto"/>
            </w:pPr>
            <w:r>
              <w:t>Naam</w:t>
            </w:r>
          </w:p>
        </w:tc>
        <w:tc>
          <w:tcPr>
            <w:tcW w:w="2926" w:type="dxa"/>
          </w:tcPr>
          <w:p w14:paraId="5289B5A5" w14:textId="77777777" w:rsidR="006242B2" w:rsidRDefault="006242B2" w:rsidP="004D778C">
            <w:pPr>
              <w:pStyle w:val="ABOE"/>
              <w:spacing w:after="0" w:line="276" w:lineRule="auto"/>
            </w:pPr>
            <w:r>
              <w:t>Voornaam</w:t>
            </w:r>
          </w:p>
        </w:tc>
        <w:tc>
          <w:tcPr>
            <w:tcW w:w="2926" w:type="dxa"/>
          </w:tcPr>
          <w:p w14:paraId="080A4EA4" w14:textId="77777777" w:rsidR="006242B2" w:rsidRDefault="006242B2" w:rsidP="004D778C">
            <w:pPr>
              <w:pStyle w:val="ABOE"/>
              <w:spacing w:after="0" w:line="276" w:lineRule="auto"/>
            </w:pPr>
            <w:r>
              <w:t>Functie</w:t>
            </w:r>
          </w:p>
        </w:tc>
      </w:tr>
      <w:tr w:rsidR="006242B2" w14:paraId="1C5DE3D6" w14:textId="77777777" w:rsidTr="004D778C">
        <w:tc>
          <w:tcPr>
            <w:tcW w:w="2925" w:type="dxa"/>
          </w:tcPr>
          <w:p w14:paraId="1D32DAE0" w14:textId="77777777" w:rsidR="006242B2" w:rsidRDefault="006242B2" w:rsidP="004D778C">
            <w:pPr>
              <w:pStyle w:val="ABOE"/>
              <w:spacing w:after="0" w:line="276" w:lineRule="auto"/>
            </w:pPr>
            <w:r>
              <w:t>Bruynseels</w:t>
            </w:r>
          </w:p>
        </w:tc>
        <w:tc>
          <w:tcPr>
            <w:tcW w:w="2926" w:type="dxa"/>
          </w:tcPr>
          <w:p w14:paraId="430372E1" w14:textId="77777777" w:rsidR="006242B2" w:rsidRDefault="006242B2" w:rsidP="004D778C">
            <w:pPr>
              <w:pStyle w:val="ABOE"/>
              <w:spacing w:after="0" w:line="276" w:lineRule="auto"/>
            </w:pPr>
            <w:r>
              <w:t>Stef</w:t>
            </w:r>
          </w:p>
        </w:tc>
        <w:tc>
          <w:tcPr>
            <w:tcW w:w="2926" w:type="dxa"/>
          </w:tcPr>
          <w:p w14:paraId="765B01B8" w14:textId="77777777" w:rsidR="006242B2" w:rsidRDefault="006242B2" w:rsidP="004D778C">
            <w:pPr>
              <w:pStyle w:val="ABOE"/>
              <w:spacing w:after="0" w:line="276" w:lineRule="auto"/>
            </w:pPr>
            <w:r w:rsidRPr="00C86872">
              <w:t>Boormeester</w:t>
            </w:r>
            <w:r>
              <w:t>/aardkundige</w:t>
            </w:r>
          </w:p>
        </w:tc>
      </w:tr>
      <w:tr w:rsidR="001D006B" w14:paraId="6EF3A1E7" w14:textId="77777777" w:rsidTr="004D778C">
        <w:tc>
          <w:tcPr>
            <w:tcW w:w="2925" w:type="dxa"/>
          </w:tcPr>
          <w:p w14:paraId="73E1F206" w14:textId="1745F4DF" w:rsidR="001D006B" w:rsidRDefault="001D006B" w:rsidP="001D006B">
            <w:pPr>
              <w:pStyle w:val="ABOE"/>
              <w:spacing w:after="0" w:line="276" w:lineRule="auto"/>
            </w:pPr>
            <w:r>
              <w:t>Boons</w:t>
            </w:r>
          </w:p>
        </w:tc>
        <w:tc>
          <w:tcPr>
            <w:tcW w:w="2926" w:type="dxa"/>
          </w:tcPr>
          <w:p w14:paraId="3E0EB4BC" w14:textId="494873E3" w:rsidR="001D006B" w:rsidRDefault="001D006B" w:rsidP="001D006B">
            <w:pPr>
              <w:pStyle w:val="ABOE"/>
              <w:spacing w:after="0" w:line="276" w:lineRule="auto"/>
            </w:pPr>
            <w:r>
              <w:t>Jonas</w:t>
            </w:r>
          </w:p>
        </w:tc>
        <w:tc>
          <w:tcPr>
            <w:tcW w:w="2926" w:type="dxa"/>
          </w:tcPr>
          <w:p w14:paraId="55386125" w14:textId="6894F5DC" w:rsidR="001D006B" w:rsidRPr="00C86872" w:rsidRDefault="001D006B" w:rsidP="001D006B">
            <w:pPr>
              <w:pStyle w:val="ABOE"/>
              <w:spacing w:after="0" w:line="276" w:lineRule="auto"/>
            </w:pPr>
            <w:r>
              <w:t>Boormeester/aardkundige</w:t>
            </w:r>
          </w:p>
        </w:tc>
      </w:tr>
      <w:tr w:rsidR="001D006B" w14:paraId="03B0FB5A" w14:textId="77777777" w:rsidTr="004D778C">
        <w:tc>
          <w:tcPr>
            <w:tcW w:w="2925" w:type="dxa"/>
          </w:tcPr>
          <w:p w14:paraId="58FA431C" w14:textId="41B48BD7" w:rsidR="001D006B" w:rsidRPr="00C86872" w:rsidRDefault="001D006B" w:rsidP="001D006B">
            <w:pPr>
              <w:pStyle w:val="ABOE"/>
              <w:spacing w:after="0" w:line="276" w:lineRule="auto"/>
            </w:pPr>
            <w:r>
              <w:t>Vantornhout</w:t>
            </w:r>
          </w:p>
        </w:tc>
        <w:tc>
          <w:tcPr>
            <w:tcW w:w="2926" w:type="dxa"/>
          </w:tcPr>
          <w:p w14:paraId="13ED761F" w14:textId="3F42FEEF" w:rsidR="001D006B" w:rsidRPr="00C86872" w:rsidRDefault="001D006B" w:rsidP="001D006B">
            <w:pPr>
              <w:pStyle w:val="ABOE"/>
              <w:spacing w:after="0" w:line="276" w:lineRule="auto"/>
            </w:pPr>
            <w:r>
              <w:t>Evi</w:t>
            </w:r>
          </w:p>
        </w:tc>
        <w:tc>
          <w:tcPr>
            <w:tcW w:w="2926" w:type="dxa"/>
          </w:tcPr>
          <w:p w14:paraId="17D93AC9" w14:textId="77777777" w:rsidR="001D006B" w:rsidRDefault="001D006B" w:rsidP="001D006B">
            <w:pPr>
              <w:pStyle w:val="ABOE"/>
              <w:spacing w:after="0" w:line="276" w:lineRule="auto"/>
            </w:pPr>
            <w:r w:rsidRPr="00C86872">
              <w:t>Boormeester</w:t>
            </w:r>
            <w:r>
              <w:t>/aardkundige</w:t>
            </w:r>
          </w:p>
        </w:tc>
      </w:tr>
      <w:tr w:rsidR="001D006B" w14:paraId="4733B265" w14:textId="77777777" w:rsidTr="004D778C">
        <w:tc>
          <w:tcPr>
            <w:tcW w:w="2925" w:type="dxa"/>
          </w:tcPr>
          <w:p w14:paraId="7F14790A" w14:textId="586EB895" w:rsidR="001D006B" w:rsidRPr="00C86872" w:rsidRDefault="001D006B" w:rsidP="001D006B">
            <w:pPr>
              <w:pStyle w:val="ABOE"/>
              <w:spacing w:after="0" w:line="276" w:lineRule="auto"/>
            </w:pPr>
            <w:r>
              <w:t>Léonard</w:t>
            </w:r>
          </w:p>
        </w:tc>
        <w:tc>
          <w:tcPr>
            <w:tcW w:w="2926" w:type="dxa"/>
          </w:tcPr>
          <w:p w14:paraId="4F7477D5" w14:textId="2805A362" w:rsidR="001D006B" w:rsidRPr="00C86872" w:rsidRDefault="001D006B" w:rsidP="001D006B">
            <w:pPr>
              <w:pStyle w:val="ABOE"/>
              <w:spacing w:after="0" w:line="276" w:lineRule="auto"/>
            </w:pPr>
            <w:r>
              <w:t>Ine</w:t>
            </w:r>
          </w:p>
        </w:tc>
        <w:tc>
          <w:tcPr>
            <w:tcW w:w="2926" w:type="dxa"/>
          </w:tcPr>
          <w:p w14:paraId="42260251" w14:textId="77777777" w:rsidR="001D006B" w:rsidRDefault="001D006B" w:rsidP="001D006B">
            <w:pPr>
              <w:pStyle w:val="ABOE"/>
              <w:spacing w:after="0" w:line="276" w:lineRule="auto"/>
            </w:pPr>
            <w:r>
              <w:t>Archeoloog-veldwerkleider-materiaalexpert (steentijd)</w:t>
            </w:r>
          </w:p>
        </w:tc>
      </w:tr>
      <w:tr w:rsidR="001D006B" w14:paraId="4BF29A4E" w14:textId="77777777" w:rsidTr="004D778C">
        <w:tc>
          <w:tcPr>
            <w:tcW w:w="2925" w:type="dxa"/>
          </w:tcPr>
          <w:p w14:paraId="254FA5C8" w14:textId="3AFF5A54" w:rsidR="001D006B" w:rsidRDefault="001D006B" w:rsidP="001D006B">
            <w:pPr>
              <w:pStyle w:val="ABOE"/>
              <w:spacing w:after="0" w:line="276" w:lineRule="auto"/>
            </w:pPr>
            <w:r>
              <w:t>Broeckmans</w:t>
            </w:r>
          </w:p>
        </w:tc>
        <w:tc>
          <w:tcPr>
            <w:tcW w:w="2926" w:type="dxa"/>
          </w:tcPr>
          <w:p w14:paraId="7B97C25E" w14:textId="39633DA9" w:rsidR="001D006B" w:rsidRDefault="001D006B" w:rsidP="001D006B">
            <w:pPr>
              <w:pStyle w:val="ABOE"/>
              <w:spacing w:after="0" w:line="276" w:lineRule="auto"/>
            </w:pPr>
            <w:r>
              <w:t>Daan</w:t>
            </w:r>
          </w:p>
        </w:tc>
        <w:tc>
          <w:tcPr>
            <w:tcW w:w="2926" w:type="dxa"/>
          </w:tcPr>
          <w:p w14:paraId="080892C1" w14:textId="77777777" w:rsidR="001D006B" w:rsidRDefault="001D006B" w:rsidP="001D006B">
            <w:pPr>
              <w:pStyle w:val="ABOE"/>
              <w:spacing w:after="0" w:line="276" w:lineRule="auto"/>
            </w:pPr>
            <w:r>
              <w:t>Assistent-archeoloog</w:t>
            </w:r>
          </w:p>
        </w:tc>
      </w:tr>
      <w:tr w:rsidR="006242B2" w14:paraId="6A33E6AB" w14:textId="77777777" w:rsidTr="004D778C">
        <w:tc>
          <w:tcPr>
            <w:tcW w:w="2925" w:type="dxa"/>
          </w:tcPr>
          <w:p w14:paraId="040B2C6A" w14:textId="778219E2" w:rsidR="006242B2" w:rsidRDefault="001D006B" w:rsidP="004D778C">
            <w:pPr>
              <w:pStyle w:val="ABOE"/>
              <w:spacing w:after="0" w:line="276" w:lineRule="auto"/>
            </w:pPr>
            <w:r>
              <w:t>Kalisvaart</w:t>
            </w:r>
          </w:p>
        </w:tc>
        <w:tc>
          <w:tcPr>
            <w:tcW w:w="2926" w:type="dxa"/>
          </w:tcPr>
          <w:p w14:paraId="3BB387F2" w14:textId="74A8B761" w:rsidR="006242B2" w:rsidRDefault="001D006B" w:rsidP="004D778C">
            <w:pPr>
              <w:pStyle w:val="ABOE"/>
              <w:spacing w:after="0" w:line="276" w:lineRule="auto"/>
            </w:pPr>
            <w:r>
              <w:t>Chris</w:t>
            </w:r>
          </w:p>
        </w:tc>
        <w:tc>
          <w:tcPr>
            <w:tcW w:w="2926" w:type="dxa"/>
          </w:tcPr>
          <w:p w14:paraId="71732A8A" w14:textId="35A8F887" w:rsidR="006242B2" w:rsidRDefault="006242B2" w:rsidP="004D778C">
            <w:pPr>
              <w:pStyle w:val="ABOE"/>
              <w:spacing w:after="0" w:line="276" w:lineRule="auto"/>
            </w:pPr>
            <w:r>
              <w:t>Landschapsexpert</w:t>
            </w:r>
          </w:p>
        </w:tc>
      </w:tr>
    </w:tbl>
    <w:p w14:paraId="642515BF" w14:textId="77777777" w:rsidR="006242B2" w:rsidRDefault="006242B2" w:rsidP="006242B2">
      <w:pPr>
        <w:pStyle w:val="ABOEKop5"/>
      </w:pPr>
      <w:r>
        <w:t>Activiteiten</w:t>
      </w:r>
    </w:p>
    <w:p w14:paraId="7DC0223D" w14:textId="430C957F" w:rsidR="006242B2" w:rsidRDefault="006242B2" w:rsidP="006242B2">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1 en zone 8 (einde)</w:t>
      </w:r>
    </w:p>
    <w:p w14:paraId="4EEE86E7" w14:textId="77777777" w:rsidR="006242B2" w:rsidRDefault="006242B2" w:rsidP="006242B2">
      <w:pPr>
        <w:pStyle w:val="ListParagraph"/>
        <w:numPr>
          <w:ilvl w:val="0"/>
          <w:numId w:val="45"/>
        </w:numPr>
        <w:rPr>
          <w:lang w:val="nl-NL" w:eastAsia="nl-NL"/>
        </w:rPr>
      </w:pPr>
      <w:r w:rsidRPr="008F6DFC">
        <w:rPr>
          <w:lang w:val="nl-NL" w:eastAsia="nl-NL"/>
        </w:rPr>
        <w:t>Sorteren en assessment zeefresidu’s</w:t>
      </w:r>
    </w:p>
    <w:p w14:paraId="2FBA38CA" w14:textId="77777777" w:rsidR="006242B2" w:rsidRPr="008F6DFC" w:rsidRDefault="006242B2" w:rsidP="006242B2">
      <w:pPr>
        <w:pStyle w:val="ListParagraph"/>
        <w:numPr>
          <w:ilvl w:val="0"/>
          <w:numId w:val="45"/>
        </w:numPr>
        <w:rPr>
          <w:lang w:val="nl-NL" w:eastAsia="nl-NL"/>
        </w:rPr>
      </w:pPr>
      <w:r>
        <w:rPr>
          <w:lang w:val="nl-NL" w:eastAsia="nl-NL"/>
        </w:rPr>
        <w:t>Assessment boorprofielen en preliminaire landschapsreconstructie</w:t>
      </w:r>
    </w:p>
    <w:p w14:paraId="1621744D" w14:textId="77777777" w:rsidR="006242B2" w:rsidRDefault="006242B2" w:rsidP="006242B2">
      <w:pPr>
        <w:pStyle w:val="ListParagraph"/>
        <w:numPr>
          <w:ilvl w:val="0"/>
          <w:numId w:val="45"/>
        </w:numPr>
        <w:rPr>
          <w:lang w:val="nl-NL" w:eastAsia="nl-NL"/>
        </w:rPr>
      </w:pPr>
      <w:r>
        <w:rPr>
          <w:lang w:val="nl-NL" w:eastAsia="nl-NL"/>
        </w:rPr>
        <w:t xml:space="preserve">Nat </w:t>
      </w:r>
      <w:r w:rsidRPr="008F6DFC">
        <w:rPr>
          <w:lang w:val="nl-NL" w:eastAsia="nl-NL"/>
        </w:rPr>
        <w:t>zeven</w:t>
      </w:r>
    </w:p>
    <w:p w14:paraId="1C777C6D" w14:textId="77777777" w:rsidR="006242B2" w:rsidRDefault="006242B2" w:rsidP="006242B2">
      <w:pPr>
        <w:pStyle w:val="ABOEKop5"/>
      </w:pPr>
      <w:r>
        <w:t>Strategische en praktische keuzes</w:t>
      </w:r>
    </w:p>
    <w:p w14:paraId="4D2B6A2E" w14:textId="18A9809B" w:rsidR="006242B2" w:rsidRDefault="006242B2" w:rsidP="006242B2">
      <w:pPr>
        <w:jc w:val="both"/>
        <w:rPr>
          <w:lang w:val="nl-NL" w:eastAsia="nl-NL"/>
        </w:rPr>
      </w:pPr>
      <w:r>
        <w:rPr>
          <w:lang w:val="nl-NL" w:eastAsia="nl-NL"/>
        </w:rPr>
        <w:t xml:space="preserve">Er werd gekozen om reeds een aantal boringen in zone 1 te zetten omdat dit een volledig nieuw gebied is en de hulp van de landschapsexpert nodig was om de juiste bodembeschrijving te kunnen maken. </w:t>
      </w:r>
    </w:p>
    <w:p w14:paraId="2EED1BE5" w14:textId="77777777" w:rsidR="006242B2" w:rsidRDefault="006242B2" w:rsidP="006242B2">
      <w:pPr>
        <w:jc w:val="both"/>
        <w:rPr>
          <w:lang w:val="nl-NL" w:eastAsia="nl-NL"/>
        </w:rPr>
      </w:pPr>
      <w:r>
        <w:rPr>
          <w:lang w:val="nl-NL" w:eastAsia="nl-NL"/>
        </w:rPr>
        <w:t>Ondanks de koude temperaturen overdag en ’s nachts werd er beslist om nat te zeven. Het zeven heeft immers grote achterstand opgelopen ten opzichte van het boren. Er dreigt opslagtekort. De dompelpompen en darmen worden door de veldwerkleider meegenomen naar huis en daar in een vriesvrije omgeving bewaard om vorstschade aan deze elementen te vermijden.</w:t>
      </w:r>
    </w:p>
    <w:p w14:paraId="5953DFCE" w14:textId="77777777" w:rsidR="006242B2" w:rsidRDefault="006242B2" w:rsidP="006242B2">
      <w:pPr>
        <w:pStyle w:val="ABOEKop5"/>
      </w:pPr>
      <w:r>
        <w:t>Voorlopige interpretatie</w:t>
      </w:r>
    </w:p>
    <w:p w14:paraId="01BDC3D9" w14:textId="4BEBC413" w:rsidR="006242B2" w:rsidRDefault="006242B2" w:rsidP="006242B2">
      <w:pPr>
        <w:pStyle w:val="ABOE"/>
        <w:jc w:val="both"/>
        <w:rPr>
          <w:lang w:val="nl-NL" w:eastAsia="nl-NL"/>
        </w:rPr>
      </w:pPr>
      <w:r>
        <w:rPr>
          <w:lang w:eastAsia="nl-NL"/>
        </w:rPr>
        <w:t>Boringen in zone 1 hebben omvangrijke profielen met goede tot matige bodemontwikkeling. In het westen en het noorden vertonen de boringen een dikke heterogene toplaag (Ap)</w:t>
      </w:r>
      <w:r>
        <w:rPr>
          <w:lang w:val="nl-NL" w:eastAsia="nl-NL"/>
        </w:rPr>
        <w:t>. Deze laag is mogelijk vermengd, uitgegraven materiaal afkomstig van het gebied ten noorden van zone 1 dat in de jaren 90 van de vorige eeuw werd verstoord door de bouw van funderingen bij een poging om het gebied te ontsluiten als bungalowpark.</w:t>
      </w:r>
    </w:p>
    <w:p w14:paraId="1C1616A7" w14:textId="22A5E650" w:rsidR="00AC256E" w:rsidRDefault="00AC256E">
      <w:pPr>
        <w:spacing w:after="200" w:line="276" w:lineRule="auto"/>
        <w:rPr>
          <w:lang w:val="nl-NL" w:eastAsia="nl-NL"/>
        </w:rPr>
      </w:pPr>
      <w:r>
        <w:rPr>
          <w:lang w:val="nl-NL" w:eastAsia="nl-NL"/>
        </w:rPr>
        <w:br w:type="page"/>
      </w:r>
    </w:p>
    <w:p w14:paraId="66E5AEC1" w14:textId="3FFA3CFE" w:rsidR="00AC256E" w:rsidRDefault="00AC256E" w:rsidP="00AC256E">
      <w:pPr>
        <w:pStyle w:val="ABOEKop1NoNumber"/>
      </w:pPr>
      <w:bookmarkStart w:id="41" w:name="_Toc530750836"/>
      <w:r>
        <w:t>Dagrapport n° 27</w:t>
      </w:r>
      <w:bookmarkEnd w:id="41"/>
    </w:p>
    <w:tbl>
      <w:tblPr>
        <w:tblStyle w:val="ABOETABELSTIJL"/>
        <w:tblW w:w="0" w:type="auto"/>
        <w:tblLook w:val="0480" w:firstRow="0" w:lastRow="0" w:firstColumn="1" w:lastColumn="0" w:noHBand="0" w:noVBand="1"/>
      </w:tblPr>
      <w:tblGrid>
        <w:gridCol w:w="1413"/>
        <w:gridCol w:w="2403"/>
        <w:gridCol w:w="2088"/>
        <w:gridCol w:w="2873"/>
      </w:tblGrid>
      <w:tr w:rsidR="00AC256E" w14:paraId="512F97D3" w14:textId="77777777" w:rsidTr="004D778C">
        <w:tc>
          <w:tcPr>
            <w:tcW w:w="1413" w:type="dxa"/>
          </w:tcPr>
          <w:p w14:paraId="146E144F" w14:textId="77777777" w:rsidR="00AC256E" w:rsidRDefault="00AC256E" w:rsidP="004D778C">
            <w:pPr>
              <w:pStyle w:val="ABOE"/>
              <w:spacing w:after="0" w:line="276" w:lineRule="auto"/>
            </w:pPr>
            <w:r w:rsidRPr="00AE5C26">
              <w:rPr>
                <w:b/>
              </w:rPr>
              <w:t>Dag</w:t>
            </w:r>
          </w:p>
        </w:tc>
        <w:tc>
          <w:tcPr>
            <w:tcW w:w="2403" w:type="dxa"/>
          </w:tcPr>
          <w:p w14:paraId="5E0DC748" w14:textId="054E4D26" w:rsidR="00AC256E" w:rsidRDefault="00AC256E" w:rsidP="004D778C">
            <w:pPr>
              <w:pStyle w:val="ABOE"/>
              <w:spacing w:after="0" w:line="276" w:lineRule="auto"/>
            </w:pPr>
            <w:r>
              <w:t>27/03/2018</w:t>
            </w:r>
          </w:p>
        </w:tc>
        <w:tc>
          <w:tcPr>
            <w:tcW w:w="2088" w:type="dxa"/>
          </w:tcPr>
          <w:p w14:paraId="51A2F1EB" w14:textId="77777777" w:rsidR="00AC256E" w:rsidRDefault="00AC256E" w:rsidP="004D778C">
            <w:pPr>
              <w:pStyle w:val="ABOE"/>
              <w:spacing w:after="0" w:line="276" w:lineRule="auto"/>
            </w:pPr>
            <w:r w:rsidRPr="00C86872">
              <w:rPr>
                <w:b/>
              </w:rPr>
              <w:t>Erkend archeoloog</w:t>
            </w:r>
          </w:p>
        </w:tc>
        <w:tc>
          <w:tcPr>
            <w:tcW w:w="2873" w:type="dxa"/>
          </w:tcPr>
          <w:p w14:paraId="73279943" w14:textId="77777777" w:rsidR="00AC256E" w:rsidRDefault="00AC256E" w:rsidP="004D778C">
            <w:pPr>
              <w:pStyle w:val="ABOE"/>
              <w:spacing w:after="0" w:line="276" w:lineRule="auto"/>
            </w:pPr>
            <w:r>
              <w:t>ABO nv</w:t>
            </w:r>
          </w:p>
        </w:tc>
      </w:tr>
      <w:tr w:rsidR="00AC256E" w14:paraId="19F1D154" w14:textId="77777777" w:rsidTr="004D778C">
        <w:tc>
          <w:tcPr>
            <w:tcW w:w="1413" w:type="dxa"/>
          </w:tcPr>
          <w:p w14:paraId="29E0567D" w14:textId="77777777" w:rsidR="00AC256E" w:rsidRDefault="00AC256E" w:rsidP="004D778C">
            <w:pPr>
              <w:pStyle w:val="ABOE"/>
              <w:spacing w:after="0" w:line="276" w:lineRule="auto"/>
            </w:pPr>
            <w:r w:rsidRPr="00F5633B">
              <w:rPr>
                <w:b/>
              </w:rPr>
              <w:t>Weer</w:t>
            </w:r>
          </w:p>
        </w:tc>
        <w:tc>
          <w:tcPr>
            <w:tcW w:w="2403" w:type="dxa"/>
          </w:tcPr>
          <w:p w14:paraId="1E62D546" w14:textId="4F54964E" w:rsidR="00AC256E" w:rsidRDefault="00AC256E" w:rsidP="00AC256E">
            <w:pPr>
              <w:pStyle w:val="ABOE"/>
              <w:spacing w:after="0" w:line="276" w:lineRule="auto"/>
            </w:pPr>
            <w:r>
              <w:t>Regen; bewolkt; 7°C</w:t>
            </w:r>
          </w:p>
        </w:tc>
        <w:tc>
          <w:tcPr>
            <w:tcW w:w="2088" w:type="dxa"/>
          </w:tcPr>
          <w:p w14:paraId="509CAC6E" w14:textId="77777777" w:rsidR="00AC256E" w:rsidRDefault="00AC256E" w:rsidP="004D778C">
            <w:pPr>
              <w:pStyle w:val="ABOE"/>
              <w:spacing w:after="0" w:line="276" w:lineRule="auto"/>
            </w:pPr>
            <w:r w:rsidRPr="00AE5C26">
              <w:rPr>
                <w:b/>
              </w:rPr>
              <w:t>Vergunning</w:t>
            </w:r>
            <w:r>
              <w:rPr>
                <w:b/>
              </w:rPr>
              <w:t xml:space="preserve"> n°</w:t>
            </w:r>
          </w:p>
        </w:tc>
        <w:tc>
          <w:tcPr>
            <w:tcW w:w="2873" w:type="dxa"/>
          </w:tcPr>
          <w:p w14:paraId="258FD52C" w14:textId="77777777" w:rsidR="00AC256E" w:rsidRDefault="00AC256E" w:rsidP="004D778C">
            <w:pPr>
              <w:pStyle w:val="ABOE"/>
              <w:spacing w:after="0" w:line="276" w:lineRule="auto"/>
            </w:pPr>
            <w:r w:rsidRPr="0031635D">
              <w:t>OE/ERK/Archeoloog/2017/00167</w:t>
            </w:r>
          </w:p>
        </w:tc>
      </w:tr>
      <w:tr w:rsidR="00AC256E" w14:paraId="1DC2461C" w14:textId="77777777" w:rsidTr="004D778C">
        <w:tc>
          <w:tcPr>
            <w:tcW w:w="1413" w:type="dxa"/>
          </w:tcPr>
          <w:p w14:paraId="6CF83CE9" w14:textId="77777777" w:rsidR="00AC256E" w:rsidRDefault="00AC256E" w:rsidP="004D778C">
            <w:pPr>
              <w:pStyle w:val="ABOE"/>
              <w:spacing w:after="0" w:line="276" w:lineRule="auto"/>
            </w:pPr>
            <w:r w:rsidRPr="00AE5C26">
              <w:rPr>
                <w:b/>
              </w:rPr>
              <w:t>Projectleider</w:t>
            </w:r>
          </w:p>
        </w:tc>
        <w:tc>
          <w:tcPr>
            <w:tcW w:w="2403" w:type="dxa"/>
          </w:tcPr>
          <w:p w14:paraId="0A4595BB" w14:textId="77777777" w:rsidR="00AC256E" w:rsidRDefault="00AC256E" w:rsidP="004D778C">
            <w:pPr>
              <w:pStyle w:val="ABOE"/>
              <w:spacing w:after="0" w:line="276" w:lineRule="auto"/>
            </w:pPr>
            <w:r>
              <w:t>Léonard, Ine</w:t>
            </w:r>
          </w:p>
        </w:tc>
        <w:tc>
          <w:tcPr>
            <w:tcW w:w="2088" w:type="dxa"/>
          </w:tcPr>
          <w:p w14:paraId="2A8DEDBE" w14:textId="77777777" w:rsidR="00AC256E" w:rsidRDefault="00AC256E" w:rsidP="004D778C">
            <w:pPr>
              <w:pStyle w:val="ABOE"/>
              <w:spacing w:after="0" w:line="276" w:lineRule="auto"/>
            </w:pPr>
            <w:r w:rsidRPr="00AE5C26">
              <w:rPr>
                <w:b/>
              </w:rPr>
              <w:t>Onderaannemers</w:t>
            </w:r>
          </w:p>
        </w:tc>
        <w:tc>
          <w:tcPr>
            <w:tcW w:w="2873" w:type="dxa"/>
          </w:tcPr>
          <w:p w14:paraId="21E65E74" w14:textId="77777777" w:rsidR="00AC256E" w:rsidRDefault="00AC256E" w:rsidP="004D778C">
            <w:pPr>
              <w:pStyle w:val="ABOE"/>
              <w:spacing w:after="0" w:line="276" w:lineRule="auto"/>
            </w:pPr>
            <w:r>
              <w:t>Geosonda NV</w:t>
            </w:r>
          </w:p>
        </w:tc>
      </w:tr>
    </w:tbl>
    <w:p w14:paraId="41085BF7" w14:textId="77777777" w:rsidR="00AC256E" w:rsidRDefault="00AC256E" w:rsidP="00AC256E">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C256E" w14:paraId="4945C52F"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78BCEA9E" w14:textId="77777777" w:rsidR="00AC256E" w:rsidRDefault="00AC256E" w:rsidP="004D778C">
            <w:pPr>
              <w:pStyle w:val="ABOE"/>
              <w:spacing w:after="0" w:line="276" w:lineRule="auto"/>
            </w:pPr>
            <w:r>
              <w:t>Naam</w:t>
            </w:r>
          </w:p>
        </w:tc>
        <w:tc>
          <w:tcPr>
            <w:tcW w:w="2926" w:type="dxa"/>
          </w:tcPr>
          <w:p w14:paraId="0281B214" w14:textId="77777777" w:rsidR="00AC256E" w:rsidRDefault="00AC256E" w:rsidP="004D778C">
            <w:pPr>
              <w:pStyle w:val="ABOE"/>
              <w:spacing w:after="0" w:line="276" w:lineRule="auto"/>
            </w:pPr>
            <w:r>
              <w:t>Voornaam</w:t>
            </w:r>
          </w:p>
        </w:tc>
        <w:tc>
          <w:tcPr>
            <w:tcW w:w="2926" w:type="dxa"/>
          </w:tcPr>
          <w:p w14:paraId="44995459" w14:textId="77777777" w:rsidR="00AC256E" w:rsidRDefault="00AC256E" w:rsidP="004D778C">
            <w:pPr>
              <w:pStyle w:val="ABOE"/>
              <w:spacing w:after="0" w:line="276" w:lineRule="auto"/>
            </w:pPr>
            <w:r>
              <w:t>Functie</w:t>
            </w:r>
          </w:p>
        </w:tc>
      </w:tr>
      <w:tr w:rsidR="00AC256E" w14:paraId="0E5D41A2" w14:textId="77777777" w:rsidTr="004D778C">
        <w:tc>
          <w:tcPr>
            <w:tcW w:w="2925" w:type="dxa"/>
          </w:tcPr>
          <w:p w14:paraId="14AA674E" w14:textId="77777777" w:rsidR="00AC256E" w:rsidRDefault="00AC256E" w:rsidP="004D778C">
            <w:pPr>
              <w:pStyle w:val="ABOE"/>
              <w:spacing w:after="0" w:line="276" w:lineRule="auto"/>
            </w:pPr>
            <w:r>
              <w:t>Bruynseels</w:t>
            </w:r>
          </w:p>
        </w:tc>
        <w:tc>
          <w:tcPr>
            <w:tcW w:w="2926" w:type="dxa"/>
          </w:tcPr>
          <w:p w14:paraId="6849DCE5" w14:textId="77777777" w:rsidR="00AC256E" w:rsidRDefault="00AC256E" w:rsidP="004D778C">
            <w:pPr>
              <w:pStyle w:val="ABOE"/>
              <w:spacing w:after="0" w:line="276" w:lineRule="auto"/>
            </w:pPr>
            <w:r>
              <w:t>Stef</w:t>
            </w:r>
          </w:p>
        </w:tc>
        <w:tc>
          <w:tcPr>
            <w:tcW w:w="2926" w:type="dxa"/>
          </w:tcPr>
          <w:p w14:paraId="74AC3AEB" w14:textId="77777777" w:rsidR="00AC256E" w:rsidRDefault="00AC256E" w:rsidP="004D778C">
            <w:pPr>
              <w:pStyle w:val="ABOE"/>
              <w:spacing w:after="0" w:line="276" w:lineRule="auto"/>
            </w:pPr>
            <w:r w:rsidRPr="00C86872">
              <w:t>Boormeester</w:t>
            </w:r>
            <w:r>
              <w:t>/aardkundige</w:t>
            </w:r>
          </w:p>
        </w:tc>
      </w:tr>
      <w:tr w:rsidR="001D006B" w14:paraId="6BAAA7CC" w14:textId="77777777" w:rsidTr="004D778C">
        <w:tc>
          <w:tcPr>
            <w:tcW w:w="2925" w:type="dxa"/>
          </w:tcPr>
          <w:p w14:paraId="2AABABDC" w14:textId="4F6EC6FF" w:rsidR="001D006B" w:rsidRDefault="001D006B" w:rsidP="001D006B">
            <w:pPr>
              <w:pStyle w:val="ABOE"/>
              <w:spacing w:after="0" w:line="276" w:lineRule="auto"/>
            </w:pPr>
            <w:r>
              <w:t>Boons</w:t>
            </w:r>
          </w:p>
        </w:tc>
        <w:tc>
          <w:tcPr>
            <w:tcW w:w="2926" w:type="dxa"/>
          </w:tcPr>
          <w:p w14:paraId="16ECDFC1" w14:textId="735E2708" w:rsidR="001D006B" w:rsidRDefault="001D006B" w:rsidP="001D006B">
            <w:pPr>
              <w:pStyle w:val="ABOE"/>
              <w:spacing w:after="0" w:line="276" w:lineRule="auto"/>
            </w:pPr>
            <w:r>
              <w:t>Jonas</w:t>
            </w:r>
          </w:p>
        </w:tc>
        <w:tc>
          <w:tcPr>
            <w:tcW w:w="2926" w:type="dxa"/>
          </w:tcPr>
          <w:p w14:paraId="1850B7DF" w14:textId="77777777" w:rsidR="001D006B" w:rsidRPr="00C86872" w:rsidRDefault="001D006B" w:rsidP="001D006B">
            <w:pPr>
              <w:pStyle w:val="ABOE"/>
              <w:spacing w:after="0" w:line="276" w:lineRule="auto"/>
            </w:pPr>
            <w:r>
              <w:t>Boormeester/aardkundige</w:t>
            </w:r>
          </w:p>
        </w:tc>
      </w:tr>
      <w:tr w:rsidR="001D006B" w14:paraId="30C4021E" w14:textId="77777777" w:rsidTr="004D778C">
        <w:tc>
          <w:tcPr>
            <w:tcW w:w="2925" w:type="dxa"/>
          </w:tcPr>
          <w:p w14:paraId="0CF42962" w14:textId="373BFB45" w:rsidR="001D006B" w:rsidRPr="00C86872" w:rsidRDefault="001D006B" w:rsidP="001D006B">
            <w:pPr>
              <w:pStyle w:val="ABOE"/>
              <w:spacing w:after="0" w:line="276" w:lineRule="auto"/>
            </w:pPr>
            <w:r>
              <w:t>Vantornhout</w:t>
            </w:r>
          </w:p>
        </w:tc>
        <w:tc>
          <w:tcPr>
            <w:tcW w:w="2926" w:type="dxa"/>
          </w:tcPr>
          <w:p w14:paraId="0DE45A37" w14:textId="4B01488B" w:rsidR="001D006B" w:rsidRPr="00C86872" w:rsidRDefault="001D006B" w:rsidP="001D006B">
            <w:pPr>
              <w:pStyle w:val="ABOE"/>
              <w:spacing w:after="0" w:line="276" w:lineRule="auto"/>
            </w:pPr>
            <w:r>
              <w:t>Evi</w:t>
            </w:r>
          </w:p>
        </w:tc>
        <w:tc>
          <w:tcPr>
            <w:tcW w:w="2926" w:type="dxa"/>
          </w:tcPr>
          <w:p w14:paraId="0C6599A5" w14:textId="77777777" w:rsidR="001D006B" w:rsidRDefault="001D006B" w:rsidP="001D006B">
            <w:pPr>
              <w:pStyle w:val="ABOE"/>
              <w:spacing w:after="0" w:line="276" w:lineRule="auto"/>
            </w:pPr>
            <w:r w:rsidRPr="00C86872">
              <w:t>Boormeester</w:t>
            </w:r>
            <w:r>
              <w:t>/aardkundige</w:t>
            </w:r>
          </w:p>
        </w:tc>
      </w:tr>
      <w:tr w:rsidR="00AC256E" w14:paraId="3DAFF794" w14:textId="77777777" w:rsidTr="004D778C">
        <w:tc>
          <w:tcPr>
            <w:tcW w:w="2925" w:type="dxa"/>
          </w:tcPr>
          <w:p w14:paraId="6A92150F" w14:textId="77777777" w:rsidR="00AC256E" w:rsidRPr="00C86872" w:rsidRDefault="00AC256E" w:rsidP="004D778C">
            <w:pPr>
              <w:pStyle w:val="ABOE"/>
              <w:spacing w:after="0" w:line="276" w:lineRule="auto"/>
            </w:pPr>
            <w:r>
              <w:t>Léonard</w:t>
            </w:r>
          </w:p>
        </w:tc>
        <w:tc>
          <w:tcPr>
            <w:tcW w:w="2926" w:type="dxa"/>
          </w:tcPr>
          <w:p w14:paraId="013ECA54" w14:textId="77777777" w:rsidR="00AC256E" w:rsidRPr="00C86872" w:rsidRDefault="00AC256E" w:rsidP="004D778C">
            <w:pPr>
              <w:pStyle w:val="ABOE"/>
              <w:spacing w:after="0" w:line="276" w:lineRule="auto"/>
            </w:pPr>
            <w:r>
              <w:t>Ine</w:t>
            </w:r>
          </w:p>
        </w:tc>
        <w:tc>
          <w:tcPr>
            <w:tcW w:w="2926" w:type="dxa"/>
          </w:tcPr>
          <w:p w14:paraId="60E49EE1" w14:textId="77777777" w:rsidR="00AC256E" w:rsidRDefault="00AC256E" w:rsidP="004D778C">
            <w:pPr>
              <w:pStyle w:val="ABOE"/>
              <w:spacing w:after="0" w:line="276" w:lineRule="auto"/>
            </w:pPr>
            <w:r>
              <w:t>Archeoloog-veldwerkleider-materiaalexpert (steentijd)</w:t>
            </w:r>
          </w:p>
        </w:tc>
      </w:tr>
      <w:tr w:rsidR="00AC256E" w14:paraId="5EB5E98C" w14:textId="77777777" w:rsidTr="004D778C">
        <w:tc>
          <w:tcPr>
            <w:tcW w:w="2925" w:type="dxa"/>
          </w:tcPr>
          <w:p w14:paraId="22B9C5E7" w14:textId="07501084" w:rsidR="00AC256E" w:rsidRDefault="001D006B" w:rsidP="004D778C">
            <w:pPr>
              <w:pStyle w:val="ABOE"/>
              <w:spacing w:after="0" w:line="276" w:lineRule="auto"/>
            </w:pPr>
            <w:r>
              <w:t>Broeckmans</w:t>
            </w:r>
          </w:p>
        </w:tc>
        <w:tc>
          <w:tcPr>
            <w:tcW w:w="2926" w:type="dxa"/>
          </w:tcPr>
          <w:p w14:paraId="4BEA004A" w14:textId="1439F138" w:rsidR="00AC256E" w:rsidRDefault="001D006B" w:rsidP="004D778C">
            <w:pPr>
              <w:pStyle w:val="ABOE"/>
              <w:spacing w:after="0" w:line="276" w:lineRule="auto"/>
            </w:pPr>
            <w:r>
              <w:t>Daan</w:t>
            </w:r>
          </w:p>
        </w:tc>
        <w:tc>
          <w:tcPr>
            <w:tcW w:w="2926" w:type="dxa"/>
          </w:tcPr>
          <w:p w14:paraId="6B19FAC3" w14:textId="77777777" w:rsidR="00AC256E" w:rsidRDefault="00AC256E" w:rsidP="004D778C">
            <w:pPr>
              <w:pStyle w:val="ABOE"/>
              <w:spacing w:after="0" w:line="276" w:lineRule="auto"/>
            </w:pPr>
            <w:r>
              <w:t>Assistent-archeoloog</w:t>
            </w:r>
          </w:p>
        </w:tc>
      </w:tr>
    </w:tbl>
    <w:p w14:paraId="1DEB7D66" w14:textId="77777777" w:rsidR="00AC256E" w:rsidRDefault="00AC256E" w:rsidP="00AC256E">
      <w:pPr>
        <w:pStyle w:val="ABOEKop5"/>
      </w:pPr>
      <w:r>
        <w:t>Activiteiten</w:t>
      </w:r>
    </w:p>
    <w:p w14:paraId="6E366E72" w14:textId="18FB416E" w:rsidR="00AC256E" w:rsidRDefault="00AC256E" w:rsidP="00AC256E">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1 en zone 2 (einde)</w:t>
      </w:r>
    </w:p>
    <w:p w14:paraId="3937F4B0" w14:textId="77777777" w:rsidR="00AC256E" w:rsidRDefault="00AC256E" w:rsidP="00AC256E">
      <w:pPr>
        <w:pStyle w:val="ListParagraph"/>
        <w:numPr>
          <w:ilvl w:val="0"/>
          <w:numId w:val="45"/>
        </w:numPr>
        <w:rPr>
          <w:lang w:val="nl-NL" w:eastAsia="nl-NL"/>
        </w:rPr>
      </w:pPr>
      <w:r w:rsidRPr="008F6DFC">
        <w:rPr>
          <w:lang w:val="nl-NL" w:eastAsia="nl-NL"/>
        </w:rPr>
        <w:t>Sorteren en assessment zeefresidu’s</w:t>
      </w:r>
    </w:p>
    <w:p w14:paraId="32B2E5B8" w14:textId="77777777" w:rsidR="00AC256E" w:rsidRPr="008F6DFC" w:rsidRDefault="00AC256E" w:rsidP="00AC256E">
      <w:pPr>
        <w:pStyle w:val="ListParagraph"/>
        <w:numPr>
          <w:ilvl w:val="0"/>
          <w:numId w:val="45"/>
        </w:numPr>
        <w:rPr>
          <w:lang w:val="nl-NL" w:eastAsia="nl-NL"/>
        </w:rPr>
      </w:pPr>
      <w:r>
        <w:rPr>
          <w:lang w:val="nl-NL" w:eastAsia="nl-NL"/>
        </w:rPr>
        <w:t>Assessment boorprofielen en preliminaire landschapsreconstructie</w:t>
      </w:r>
    </w:p>
    <w:p w14:paraId="14239F42" w14:textId="77777777" w:rsidR="00AC256E" w:rsidRDefault="00AC256E" w:rsidP="00AC256E">
      <w:pPr>
        <w:pStyle w:val="ListParagraph"/>
        <w:numPr>
          <w:ilvl w:val="0"/>
          <w:numId w:val="45"/>
        </w:numPr>
        <w:rPr>
          <w:lang w:val="nl-NL" w:eastAsia="nl-NL"/>
        </w:rPr>
      </w:pPr>
      <w:r>
        <w:rPr>
          <w:lang w:val="nl-NL" w:eastAsia="nl-NL"/>
        </w:rPr>
        <w:t xml:space="preserve">Nat </w:t>
      </w:r>
      <w:r w:rsidRPr="008F6DFC">
        <w:rPr>
          <w:lang w:val="nl-NL" w:eastAsia="nl-NL"/>
        </w:rPr>
        <w:t>zeven</w:t>
      </w:r>
    </w:p>
    <w:p w14:paraId="35A17188" w14:textId="77777777" w:rsidR="00AC256E" w:rsidRDefault="00AC256E" w:rsidP="00AC256E">
      <w:pPr>
        <w:pStyle w:val="ABOEKop5"/>
      </w:pPr>
      <w:r>
        <w:t>Strategische en praktische keuzes</w:t>
      </w:r>
    </w:p>
    <w:p w14:paraId="7E8F9C46" w14:textId="658A2FA2" w:rsidR="00AC256E" w:rsidRDefault="00AC256E" w:rsidP="00AC256E">
      <w:pPr>
        <w:jc w:val="both"/>
        <w:rPr>
          <w:lang w:val="nl-NL" w:eastAsia="nl-NL"/>
        </w:rPr>
      </w:pPr>
      <w:r>
        <w:rPr>
          <w:lang w:val="nl-NL" w:eastAsia="nl-NL"/>
        </w:rPr>
        <w:t>Geen bijzonderheden.</w:t>
      </w:r>
    </w:p>
    <w:p w14:paraId="666B1E51" w14:textId="77777777" w:rsidR="00AC256E" w:rsidRDefault="00AC256E" w:rsidP="00AC256E">
      <w:pPr>
        <w:pStyle w:val="ABOEKop5"/>
      </w:pPr>
      <w:r>
        <w:t>Voorlopige interpretatie</w:t>
      </w:r>
    </w:p>
    <w:p w14:paraId="3676F10D" w14:textId="33EC0E30" w:rsidR="00AC256E" w:rsidRDefault="00AC256E" w:rsidP="00AC256E">
      <w:pPr>
        <w:pStyle w:val="ABOE"/>
        <w:jc w:val="both"/>
        <w:rPr>
          <w:lang w:val="nl-NL" w:eastAsia="nl-NL"/>
        </w:rPr>
      </w:pPr>
      <w:r>
        <w:rPr>
          <w:lang w:eastAsia="nl-NL"/>
        </w:rPr>
        <w:t>Boringen in zone 1 hebben omvangrijke profielen met goede tot matige bodemontwikkeling maar vertonen geregeld een dikke heterogene toplaag (Ap)</w:t>
      </w:r>
      <w:r>
        <w:rPr>
          <w:lang w:val="nl-NL" w:eastAsia="nl-NL"/>
        </w:rPr>
        <w:t>.</w:t>
      </w:r>
    </w:p>
    <w:p w14:paraId="5181429F" w14:textId="78B1F4BF" w:rsidR="00AC256E" w:rsidRDefault="00AC256E">
      <w:pPr>
        <w:spacing w:after="200" w:line="276" w:lineRule="auto"/>
        <w:rPr>
          <w:lang w:val="nl-NL" w:eastAsia="nl-NL"/>
        </w:rPr>
      </w:pPr>
      <w:r>
        <w:rPr>
          <w:lang w:val="nl-NL" w:eastAsia="nl-NL"/>
        </w:rPr>
        <w:br w:type="page"/>
      </w:r>
    </w:p>
    <w:p w14:paraId="54D04B06" w14:textId="47FFA162" w:rsidR="00AC256E" w:rsidRDefault="00AC256E" w:rsidP="00AC256E">
      <w:pPr>
        <w:pStyle w:val="ABOEKop1NoNumber"/>
      </w:pPr>
      <w:bookmarkStart w:id="42" w:name="_Toc530750837"/>
      <w:r>
        <w:t>Dagrapport n° 28</w:t>
      </w:r>
      <w:bookmarkEnd w:id="42"/>
    </w:p>
    <w:tbl>
      <w:tblPr>
        <w:tblStyle w:val="ABOETABELSTIJL"/>
        <w:tblW w:w="0" w:type="auto"/>
        <w:tblLook w:val="0480" w:firstRow="0" w:lastRow="0" w:firstColumn="1" w:lastColumn="0" w:noHBand="0" w:noVBand="1"/>
      </w:tblPr>
      <w:tblGrid>
        <w:gridCol w:w="1413"/>
        <w:gridCol w:w="2403"/>
        <w:gridCol w:w="2088"/>
        <w:gridCol w:w="2873"/>
      </w:tblGrid>
      <w:tr w:rsidR="00AC256E" w14:paraId="2CE7E9FE" w14:textId="77777777" w:rsidTr="004D778C">
        <w:tc>
          <w:tcPr>
            <w:tcW w:w="1413" w:type="dxa"/>
          </w:tcPr>
          <w:p w14:paraId="55DAF7C0" w14:textId="77777777" w:rsidR="00AC256E" w:rsidRDefault="00AC256E" w:rsidP="004D778C">
            <w:pPr>
              <w:pStyle w:val="ABOE"/>
              <w:spacing w:after="0" w:line="276" w:lineRule="auto"/>
            </w:pPr>
            <w:r w:rsidRPr="00AE5C26">
              <w:rPr>
                <w:b/>
              </w:rPr>
              <w:t>Dag</w:t>
            </w:r>
          </w:p>
        </w:tc>
        <w:tc>
          <w:tcPr>
            <w:tcW w:w="2403" w:type="dxa"/>
          </w:tcPr>
          <w:p w14:paraId="4C5F6108" w14:textId="6BC7860E" w:rsidR="00AC256E" w:rsidRDefault="00AC256E" w:rsidP="004D778C">
            <w:pPr>
              <w:pStyle w:val="ABOE"/>
              <w:spacing w:after="0" w:line="276" w:lineRule="auto"/>
            </w:pPr>
            <w:r>
              <w:t>28/03/2018</w:t>
            </w:r>
          </w:p>
        </w:tc>
        <w:tc>
          <w:tcPr>
            <w:tcW w:w="2088" w:type="dxa"/>
          </w:tcPr>
          <w:p w14:paraId="021A5969" w14:textId="77777777" w:rsidR="00AC256E" w:rsidRDefault="00AC256E" w:rsidP="004D778C">
            <w:pPr>
              <w:pStyle w:val="ABOE"/>
              <w:spacing w:after="0" w:line="276" w:lineRule="auto"/>
            </w:pPr>
            <w:r w:rsidRPr="00C86872">
              <w:rPr>
                <w:b/>
              </w:rPr>
              <w:t>Erkend archeoloog</w:t>
            </w:r>
          </w:p>
        </w:tc>
        <w:tc>
          <w:tcPr>
            <w:tcW w:w="2873" w:type="dxa"/>
          </w:tcPr>
          <w:p w14:paraId="47E4BB07" w14:textId="77777777" w:rsidR="00AC256E" w:rsidRDefault="00AC256E" w:rsidP="004D778C">
            <w:pPr>
              <w:pStyle w:val="ABOE"/>
              <w:spacing w:after="0" w:line="276" w:lineRule="auto"/>
            </w:pPr>
            <w:r>
              <w:t>ABO nv</w:t>
            </w:r>
          </w:p>
        </w:tc>
      </w:tr>
      <w:tr w:rsidR="00AC256E" w14:paraId="54089E48" w14:textId="77777777" w:rsidTr="004D778C">
        <w:tc>
          <w:tcPr>
            <w:tcW w:w="1413" w:type="dxa"/>
          </w:tcPr>
          <w:p w14:paraId="580875B6" w14:textId="77777777" w:rsidR="00AC256E" w:rsidRDefault="00AC256E" w:rsidP="004D778C">
            <w:pPr>
              <w:pStyle w:val="ABOE"/>
              <w:spacing w:after="0" w:line="276" w:lineRule="auto"/>
            </w:pPr>
            <w:r w:rsidRPr="00F5633B">
              <w:rPr>
                <w:b/>
              </w:rPr>
              <w:t>Weer</w:t>
            </w:r>
          </w:p>
        </w:tc>
        <w:tc>
          <w:tcPr>
            <w:tcW w:w="2403" w:type="dxa"/>
          </w:tcPr>
          <w:p w14:paraId="5798A90C" w14:textId="77777777" w:rsidR="00AC256E" w:rsidRDefault="00AC256E" w:rsidP="004D778C">
            <w:pPr>
              <w:pStyle w:val="ABOE"/>
              <w:spacing w:after="0" w:line="276" w:lineRule="auto"/>
            </w:pPr>
            <w:r>
              <w:t>Regen; bewolkt; 7°C</w:t>
            </w:r>
          </w:p>
        </w:tc>
        <w:tc>
          <w:tcPr>
            <w:tcW w:w="2088" w:type="dxa"/>
          </w:tcPr>
          <w:p w14:paraId="169A1AB6" w14:textId="77777777" w:rsidR="00AC256E" w:rsidRDefault="00AC256E" w:rsidP="004D778C">
            <w:pPr>
              <w:pStyle w:val="ABOE"/>
              <w:spacing w:after="0" w:line="276" w:lineRule="auto"/>
            </w:pPr>
            <w:r w:rsidRPr="00AE5C26">
              <w:rPr>
                <w:b/>
              </w:rPr>
              <w:t>Vergunning</w:t>
            </w:r>
            <w:r>
              <w:rPr>
                <w:b/>
              </w:rPr>
              <w:t xml:space="preserve"> n°</w:t>
            </w:r>
          </w:p>
        </w:tc>
        <w:tc>
          <w:tcPr>
            <w:tcW w:w="2873" w:type="dxa"/>
          </w:tcPr>
          <w:p w14:paraId="30FF7A6E" w14:textId="77777777" w:rsidR="00AC256E" w:rsidRDefault="00AC256E" w:rsidP="004D778C">
            <w:pPr>
              <w:pStyle w:val="ABOE"/>
              <w:spacing w:after="0" w:line="276" w:lineRule="auto"/>
            </w:pPr>
            <w:r w:rsidRPr="0031635D">
              <w:t>OE/ERK/Archeoloog/2017/00167</w:t>
            </w:r>
          </w:p>
        </w:tc>
      </w:tr>
      <w:tr w:rsidR="00AC256E" w14:paraId="3434A8AC" w14:textId="77777777" w:rsidTr="004D778C">
        <w:tc>
          <w:tcPr>
            <w:tcW w:w="1413" w:type="dxa"/>
          </w:tcPr>
          <w:p w14:paraId="69AD2591" w14:textId="77777777" w:rsidR="00AC256E" w:rsidRDefault="00AC256E" w:rsidP="004D778C">
            <w:pPr>
              <w:pStyle w:val="ABOE"/>
              <w:spacing w:after="0" w:line="276" w:lineRule="auto"/>
            </w:pPr>
            <w:r w:rsidRPr="00AE5C26">
              <w:rPr>
                <w:b/>
              </w:rPr>
              <w:t>Projectleider</w:t>
            </w:r>
          </w:p>
        </w:tc>
        <w:tc>
          <w:tcPr>
            <w:tcW w:w="2403" w:type="dxa"/>
          </w:tcPr>
          <w:p w14:paraId="32871DB8" w14:textId="77777777" w:rsidR="00AC256E" w:rsidRDefault="00AC256E" w:rsidP="004D778C">
            <w:pPr>
              <w:pStyle w:val="ABOE"/>
              <w:spacing w:after="0" w:line="276" w:lineRule="auto"/>
            </w:pPr>
            <w:r>
              <w:t>Léonard, Ine</w:t>
            </w:r>
          </w:p>
        </w:tc>
        <w:tc>
          <w:tcPr>
            <w:tcW w:w="2088" w:type="dxa"/>
          </w:tcPr>
          <w:p w14:paraId="048BE0DB" w14:textId="77777777" w:rsidR="00AC256E" w:rsidRDefault="00AC256E" w:rsidP="004D778C">
            <w:pPr>
              <w:pStyle w:val="ABOE"/>
              <w:spacing w:after="0" w:line="276" w:lineRule="auto"/>
            </w:pPr>
            <w:r w:rsidRPr="00AE5C26">
              <w:rPr>
                <w:b/>
              </w:rPr>
              <w:t>Onderaannemers</w:t>
            </w:r>
          </w:p>
        </w:tc>
        <w:tc>
          <w:tcPr>
            <w:tcW w:w="2873" w:type="dxa"/>
          </w:tcPr>
          <w:p w14:paraId="053DF034" w14:textId="77777777" w:rsidR="00AC256E" w:rsidRDefault="00AC256E" w:rsidP="004D778C">
            <w:pPr>
              <w:pStyle w:val="ABOE"/>
              <w:spacing w:after="0" w:line="276" w:lineRule="auto"/>
            </w:pPr>
            <w:r>
              <w:t>Geosonda NV</w:t>
            </w:r>
          </w:p>
        </w:tc>
      </w:tr>
    </w:tbl>
    <w:p w14:paraId="6337A7A6" w14:textId="77777777" w:rsidR="00AC256E" w:rsidRDefault="00AC256E" w:rsidP="00AC256E">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C256E" w14:paraId="45B68D23"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69276AFC" w14:textId="77777777" w:rsidR="00AC256E" w:rsidRDefault="00AC256E" w:rsidP="004D778C">
            <w:pPr>
              <w:pStyle w:val="ABOE"/>
              <w:spacing w:after="0" w:line="276" w:lineRule="auto"/>
            </w:pPr>
            <w:r>
              <w:t>Naam</w:t>
            </w:r>
          </w:p>
        </w:tc>
        <w:tc>
          <w:tcPr>
            <w:tcW w:w="2926" w:type="dxa"/>
          </w:tcPr>
          <w:p w14:paraId="28404407" w14:textId="77777777" w:rsidR="00AC256E" w:rsidRDefault="00AC256E" w:rsidP="004D778C">
            <w:pPr>
              <w:pStyle w:val="ABOE"/>
              <w:spacing w:after="0" w:line="276" w:lineRule="auto"/>
            </w:pPr>
            <w:r>
              <w:t>Voornaam</w:t>
            </w:r>
          </w:p>
        </w:tc>
        <w:tc>
          <w:tcPr>
            <w:tcW w:w="2926" w:type="dxa"/>
          </w:tcPr>
          <w:p w14:paraId="447E8B65" w14:textId="77777777" w:rsidR="00AC256E" w:rsidRDefault="00AC256E" w:rsidP="004D778C">
            <w:pPr>
              <w:pStyle w:val="ABOE"/>
              <w:spacing w:after="0" w:line="276" w:lineRule="auto"/>
            </w:pPr>
            <w:r>
              <w:t>Functie</w:t>
            </w:r>
          </w:p>
        </w:tc>
      </w:tr>
      <w:tr w:rsidR="00AC256E" w14:paraId="00A89472" w14:textId="77777777" w:rsidTr="004D778C">
        <w:tc>
          <w:tcPr>
            <w:tcW w:w="2925" w:type="dxa"/>
          </w:tcPr>
          <w:p w14:paraId="075163B1" w14:textId="77777777" w:rsidR="00AC256E" w:rsidRDefault="00AC256E" w:rsidP="004D778C">
            <w:pPr>
              <w:pStyle w:val="ABOE"/>
              <w:spacing w:after="0" w:line="276" w:lineRule="auto"/>
            </w:pPr>
            <w:r>
              <w:t>Bruynseels</w:t>
            </w:r>
          </w:p>
        </w:tc>
        <w:tc>
          <w:tcPr>
            <w:tcW w:w="2926" w:type="dxa"/>
          </w:tcPr>
          <w:p w14:paraId="586A26F6" w14:textId="77777777" w:rsidR="00AC256E" w:rsidRDefault="00AC256E" w:rsidP="004D778C">
            <w:pPr>
              <w:pStyle w:val="ABOE"/>
              <w:spacing w:after="0" w:line="276" w:lineRule="auto"/>
            </w:pPr>
            <w:r>
              <w:t>Stef</w:t>
            </w:r>
          </w:p>
        </w:tc>
        <w:tc>
          <w:tcPr>
            <w:tcW w:w="2926" w:type="dxa"/>
          </w:tcPr>
          <w:p w14:paraId="7B6584E7" w14:textId="77777777" w:rsidR="00AC256E" w:rsidRDefault="00AC256E" w:rsidP="004D778C">
            <w:pPr>
              <w:pStyle w:val="ABOE"/>
              <w:spacing w:after="0" w:line="276" w:lineRule="auto"/>
            </w:pPr>
            <w:r w:rsidRPr="00C86872">
              <w:t>Boormeester</w:t>
            </w:r>
            <w:r>
              <w:t>/aardkundige</w:t>
            </w:r>
          </w:p>
        </w:tc>
      </w:tr>
      <w:tr w:rsidR="00AC256E" w14:paraId="0DE89411" w14:textId="77777777" w:rsidTr="004D778C">
        <w:tc>
          <w:tcPr>
            <w:tcW w:w="2925" w:type="dxa"/>
          </w:tcPr>
          <w:p w14:paraId="5E539D13" w14:textId="658B2F0A" w:rsidR="00AC256E" w:rsidRDefault="001D006B" w:rsidP="004D778C">
            <w:pPr>
              <w:pStyle w:val="ABOE"/>
              <w:spacing w:after="0" w:line="276" w:lineRule="auto"/>
            </w:pPr>
            <w:r>
              <w:t>Boons</w:t>
            </w:r>
          </w:p>
        </w:tc>
        <w:tc>
          <w:tcPr>
            <w:tcW w:w="2926" w:type="dxa"/>
          </w:tcPr>
          <w:p w14:paraId="48BDBC91" w14:textId="1E49A6D6" w:rsidR="00AC256E" w:rsidRDefault="001D006B" w:rsidP="004D778C">
            <w:pPr>
              <w:pStyle w:val="ABOE"/>
              <w:spacing w:after="0" w:line="276" w:lineRule="auto"/>
            </w:pPr>
            <w:r>
              <w:t>Jonas</w:t>
            </w:r>
          </w:p>
        </w:tc>
        <w:tc>
          <w:tcPr>
            <w:tcW w:w="2926" w:type="dxa"/>
          </w:tcPr>
          <w:p w14:paraId="31F7E3BD" w14:textId="77777777" w:rsidR="00AC256E" w:rsidRPr="00C86872" w:rsidRDefault="00AC256E" w:rsidP="004D778C">
            <w:pPr>
              <w:pStyle w:val="ABOE"/>
              <w:spacing w:after="0" w:line="276" w:lineRule="auto"/>
            </w:pPr>
            <w:r>
              <w:t>Boormeester/aardkundige</w:t>
            </w:r>
          </w:p>
        </w:tc>
      </w:tr>
      <w:tr w:rsidR="00AC256E" w14:paraId="25A2479D" w14:textId="77777777" w:rsidTr="004D778C">
        <w:tc>
          <w:tcPr>
            <w:tcW w:w="2925" w:type="dxa"/>
          </w:tcPr>
          <w:p w14:paraId="74837BDA" w14:textId="4F819B45" w:rsidR="00AC256E" w:rsidRPr="00C86872" w:rsidRDefault="001D006B" w:rsidP="004D778C">
            <w:pPr>
              <w:pStyle w:val="ABOE"/>
              <w:spacing w:after="0" w:line="276" w:lineRule="auto"/>
            </w:pPr>
            <w:r>
              <w:t>Vantornhout</w:t>
            </w:r>
          </w:p>
        </w:tc>
        <w:tc>
          <w:tcPr>
            <w:tcW w:w="2926" w:type="dxa"/>
          </w:tcPr>
          <w:p w14:paraId="73333FDF" w14:textId="27CD97D9" w:rsidR="00AC256E" w:rsidRPr="00C86872" w:rsidRDefault="001D006B" w:rsidP="004D778C">
            <w:pPr>
              <w:pStyle w:val="ABOE"/>
              <w:spacing w:after="0" w:line="276" w:lineRule="auto"/>
            </w:pPr>
            <w:r>
              <w:t>Evi</w:t>
            </w:r>
          </w:p>
        </w:tc>
        <w:tc>
          <w:tcPr>
            <w:tcW w:w="2926" w:type="dxa"/>
          </w:tcPr>
          <w:p w14:paraId="10263A96" w14:textId="77777777" w:rsidR="00AC256E" w:rsidRDefault="00AC256E" w:rsidP="004D778C">
            <w:pPr>
              <w:pStyle w:val="ABOE"/>
              <w:spacing w:after="0" w:line="276" w:lineRule="auto"/>
            </w:pPr>
            <w:r w:rsidRPr="00C86872">
              <w:t>Boormeester</w:t>
            </w:r>
            <w:r>
              <w:t>/aardkundige</w:t>
            </w:r>
          </w:p>
        </w:tc>
      </w:tr>
      <w:tr w:rsidR="00AC256E" w14:paraId="009D1FCF" w14:textId="77777777" w:rsidTr="004D778C">
        <w:tc>
          <w:tcPr>
            <w:tcW w:w="2925" w:type="dxa"/>
          </w:tcPr>
          <w:p w14:paraId="5DA21193" w14:textId="77777777" w:rsidR="00AC256E" w:rsidRPr="00C86872" w:rsidRDefault="00AC256E" w:rsidP="004D778C">
            <w:pPr>
              <w:pStyle w:val="ABOE"/>
              <w:spacing w:after="0" w:line="276" w:lineRule="auto"/>
            </w:pPr>
            <w:r>
              <w:t>Léonard</w:t>
            </w:r>
          </w:p>
        </w:tc>
        <w:tc>
          <w:tcPr>
            <w:tcW w:w="2926" w:type="dxa"/>
          </w:tcPr>
          <w:p w14:paraId="2D890F71" w14:textId="77777777" w:rsidR="00AC256E" w:rsidRPr="00C86872" w:rsidRDefault="00AC256E" w:rsidP="004D778C">
            <w:pPr>
              <w:pStyle w:val="ABOE"/>
              <w:spacing w:after="0" w:line="276" w:lineRule="auto"/>
            </w:pPr>
            <w:r>
              <w:t>Ine</w:t>
            </w:r>
          </w:p>
        </w:tc>
        <w:tc>
          <w:tcPr>
            <w:tcW w:w="2926" w:type="dxa"/>
          </w:tcPr>
          <w:p w14:paraId="7E22301F" w14:textId="77777777" w:rsidR="00AC256E" w:rsidRDefault="00AC256E" w:rsidP="004D778C">
            <w:pPr>
              <w:pStyle w:val="ABOE"/>
              <w:spacing w:after="0" w:line="276" w:lineRule="auto"/>
            </w:pPr>
            <w:r>
              <w:t>Archeoloog-veldwerkleider-materiaalexpert (steentijd)</w:t>
            </w:r>
          </w:p>
        </w:tc>
      </w:tr>
      <w:tr w:rsidR="00AC256E" w14:paraId="7E4F5B1F" w14:textId="77777777" w:rsidTr="004D778C">
        <w:tc>
          <w:tcPr>
            <w:tcW w:w="2925" w:type="dxa"/>
          </w:tcPr>
          <w:p w14:paraId="26D9F622" w14:textId="1B3B0427" w:rsidR="00AC256E" w:rsidRDefault="001D006B" w:rsidP="004D778C">
            <w:pPr>
              <w:pStyle w:val="ABOE"/>
              <w:spacing w:after="0" w:line="276" w:lineRule="auto"/>
            </w:pPr>
            <w:r>
              <w:t>Broeckmans</w:t>
            </w:r>
          </w:p>
        </w:tc>
        <w:tc>
          <w:tcPr>
            <w:tcW w:w="2926" w:type="dxa"/>
          </w:tcPr>
          <w:p w14:paraId="12C43718" w14:textId="41978A65" w:rsidR="001D006B" w:rsidRDefault="001D006B" w:rsidP="004D778C">
            <w:pPr>
              <w:pStyle w:val="ABOE"/>
              <w:spacing w:after="0" w:line="276" w:lineRule="auto"/>
            </w:pPr>
            <w:r>
              <w:t>Daan</w:t>
            </w:r>
          </w:p>
        </w:tc>
        <w:tc>
          <w:tcPr>
            <w:tcW w:w="2926" w:type="dxa"/>
          </w:tcPr>
          <w:p w14:paraId="0C82504D" w14:textId="77777777" w:rsidR="00AC256E" w:rsidRDefault="00AC256E" w:rsidP="004D778C">
            <w:pPr>
              <w:pStyle w:val="ABOE"/>
              <w:spacing w:after="0" w:line="276" w:lineRule="auto"/>
            </w:pPr>
            <w:r>
              <w:t>Assistent-archeoloog</w:t>
            </w:r>
          </w:p>
        </w:tc>
      </w:tr>
      <w:tr w:rsidR="00AC256E" w14:paraId="170DC87C" w14:textId="77777777" w:rsidTr="004D778C">
        <w:tc>
          <w:tcPr>
            <w:tcW w:w="2925" w:type="dxa"/>
          </w:tcPr>
          <w:p w14:paraId="0A44FC5B" w14:textId="72B0B7A7" w:rsidR="00AC256E" w:rsidRDefault="001D006B" w:rsidP="004D778C">
            <w:pPr>
              <w:pStyle w:val="ABOE"/>
              <w:spacing w:after="0" w:line="276" w:lineRule="auto"/>
            </w:pPr>
            <w:r>
              <w:t>Vanderhoydonck</w:t>
            </w:r>
          </w:p>
        </w:tc>
        <w:tc>
          <w:tcPr>
            <w:tcW w:w="2926" w:type="dxa"/>
          </w:tcPr>
          <w:p w14:paraId="1391DAF8" w14:textId="28A3666F" w:rsidR="00AC256E" w:rsidRDefault="001D006B" w:rsidP="004D778C">
            <w:pPr>
              <w:pStyle w:val="ABOE"/>
              <w:spacing w:after="0" w:line="276" w:lineRule="auto"/>
            </w:pPr>
            <w:r>
              <w:t>Ingrid</w:t>
            </w:r>
          </w:p>
        </w:tc>
        <w:tc>
          <w:tcPr>
            <w:tcW w:w="2926" w:type="dxa"/>
          </w:tcPr>
          <w:p w14:paraId="5D8A2080" w14:textId="4F8CE449" w:rsidR="00AC256E" w:rsidRDefault="00AC256E" w:rsidP="004D778C">
            <w:pPr>
              <w:pStyle w:val="ABOE"/>
              <w:spacing w:after="0" w:line="276" w:lineRule="auto"/>
            </w:pPr>
            <w:r>
              <w:t>Erfgoedconsulent</w:t>
            </w:r>
          </w:p>
        </w:tc>
      </w:tr>
      <w:tr w:rsidR="00AC256E" w14:paraId="38229F49" w14:textId="77777777" w:rsidTr="004D778C">
        <w:tc>
          <w:tcPr>
            <w:tcW w:w="2925" w:type="dxa"/>
          </w:tcPr>
          <w:p w14:paraId="385886B1" w14:textId="780CBE79" w:rsidR="00AC256E" w:rsidRDefault="001D006B" w:rsidP="004D778C">
            <w:pPr>
              <w:pStyle w:val="ABOE"/>
              <w:spacing w:after="0" w:line="276" w:lineRule="auto"/>
            </w:pPr>
            <w:r>
              <w:t>Arts</w:t>
            </w:r>
          </w:p>
        </w:tc>
        <w:tc>
          <w:tcPr>
            <w:tcW w:w="2926" w:type="dxa"/>
          </w:tcPr>
          <w:p w14:paraId="3733F81D" w14:textId="40E18B7A" w:rsidR="00AC256E" w:rsidRDefault="001D006B" w:rsidP="004D778C">
            <w:pPr>
              <w:pStyle w:val="ABOE"/>
              <w:spacing w:after="0" w:line="276" w:lineRule="auto"/>
            </w:pPr>
            <w:r>
              <w:t>Annick</w:t>
            </w:r>
          </w:p>
        </w:tc>
        <w:tc>
          <w:tcPr>
            <w:tcW w:w="2926" w:type="dxa"/>
          </w:tcPr>
          <w:p w14:paraId="5FC232C5" w14:textId="0FE82B15" w:rsidR="00AC256E" w:rsidRDefault="00AC256E" w:rsidP="004D778C">
            <w:pPr>
              <w:pStyle w:val="ABOE"/>
              <w:spacing w:after="0" w:line="276" w:lineRule="auto"/>
            </w:pPr>
            <w:r>
              <w:t>Erfgoedconsulent</w:t>
            </w:r>
          </w:p>
        </w:tc>
      </w:tr>
      <w:tr w:rsidR="00AC256E" w14:paraId="010E9EE2" w14:textId="77777777" w:rsidTr="004D778C">
        <w:tc>
          <w:tcPr>
            <w:tcW w:w="2925" w:type="dxa"/>
          </w:tcPr>
          <w:p w14:paraId="6BE5F0B8" w14:textId="3DFB3561" w:rsidR="00AC256E" w:rsidRDefault="001D006B" w:rsidP="004D778C">
            <w:pPr>
              <w:pStyle w:val="ABOE"/>
              <w:spacing w:after="0" w:line="276" w:lineRule="auto"/>
            </w:pPr>
            <w:r>
              <w:t>Van Gils</w:t>
            </w:r>
          </w:p>
        </w:tc>
        <w:tc>
          <w:tcPr>
            <w:tcW w:w="2926" w:type="dxa"/>
          </w:tcPr>
          <w:p w14:paraId="6F50B2EF" w14:textId="2D270690" w:rsidR="00AC256E" w:rsidRDefault="001D006B" w:rsidP="004D778C">
            <w:pPr>
              <w:pStyle w:val="ABOE"/>
              <w:spacing w:after="0" w:line="276" w:lineRule="auto"/>
            </w:pPr>
            <w:r>
              <w:t>Marijn</w:t>
            </w:r>
          </w:p>
        </w:tc>
        <w:tc>
          <w:tcPr>
            <w:tcW w:w="2926" w:type="dxa"/>
          </w:tcPr>
          <w:p w14:paraId="05ED70D7" w14:textId="7EC0FF4C" w:rsidR="00AC256E" w:rsidRDefault="009D15CA" w:rsidP="004D778C">
            <w:pPr>
              <w:pStyle w:val="ABOE"/>
              <w:spacing w:after="0" w:line="276" w:lineRule="auto"/>
            </w:pPr>
            <w:r>
              <w:t>Erfgoedconsulent</w:t>
            </w:r>
          </w:p>
        </w:tc>
      </w:tr>
    </w:tbl>
    <w:p w14:paraId="45679ED9" w14:textId="77777777" w:rsidR="00AC256E" w:rsidRDefault="00AC256E" w:rsidP="00AC256E">
      <w:pPr>
        <w:pStyle w:val="ABOEKop5"/>
      </w:pPr>
      <w:r>
        <w:t>Activiteiten</w:t>
      </w:r>
    </w:p>
    <w:p w14:paraId="3345C054" w14:textId="1D216A5A" w:rsidR="00AC256E" w:rsidRDefault="00AC256E" w:rsidP="00AC256E">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3 en zone 1 (einde)</w:t>
      </w:r>
    </w:p>
    <w:p w14:paraId="15F013A9" w14:textId="77777777" w:rsidR="00AC256E" w:rsidRDefault="00AC256E" w:rsidP="00AC256E">
      <w:pPr>
        <w:pStyle w:val="ListParagraph"/>
        <w:numPr>
          <w:ilvl w:val="0"/>
          <w:numId w:val="45"/>
        </w:numPr>
        <w:rPr>
          <w:lang w:val="nl-NL" w:eastAsia="nl-NL"/>
        </w:rPr>
      </w:pPr>
      <w:r w:rsidRPr="008F6DFC">
        <w:rPr>
          <w:lang w:val="nl-NL" w:eastAsia="nl-NL"/>
        </w:rPr>
        <w:t>Sorteren en assessment zeefresidu’s</w:t>
      </w:r>
    </w:p>
    <w:p w14:paraId="362EF643" w14:textId="77777777" w:rsidR="00AC256E" w:rsidRPr="008F6DFC" w:rsidRDefault="00AC256E" w:rsidP="00AC256E">
      <w:pPr>
        <w:pStyle w:val="ListParagraph"/>
        <w:numPr>
          <w:ilvl w:val="0"/>
          <w:numId w:val="45"/>
        </w:numPr>
        <w:rPr>
          <w:lang w:val="nl-NL" w:eastAsia="nl-NL"/>
        </w:rPr>
      </w:pPr>
      <w:r>
        <w:rPr>
          <w:lang w:val="nl-NL" w:eastAsia="nl-NL"/>
        </w:rPr>
        <w:t>Assessment boorprofielen en preliminaire landschapsreconstructie</w:t>
      </w:r>
    </w:p>
    <w:p w14:paraId="42AA4733" w14:textId="77777777" w:rsidR="00AC256E" w:rsidRDefault="00AC256E" w:rsidP="00AC256E">
      <w:pPr>
        <w:pStyle w:val="ListParagraph"/>
        <w:numPr>
          <w:ilvl w:val="0"/>
          <w:numId w:val="45"/>
        </w:numPr>
        <w:rPr>
          <w:lang w:val="nl-NL" w:eastAsia="nl-NL"/>
        </w:rPr>
      </w:pPr>
      <w:r>
        <w:rPr>
          <w:lang w:val="nl-NL" w:eastAsia="nl-NL"/>
        </w:rPr>
        <w:t xml:space="preserve">Nat </w:t>
      </w:r>
      <w:r w:rsidRPr="008F6DFC">
        <w:rPr>
          <w:lang w:val="nl-NL" w:eastAsia="nl-NL"/>
        </w:rPr>
        <w:t>zeven</w:t>
      </w:r>
    </w:p>
    <w:p w14:paraId="197A47B8" w14:textId="77777777" w:rsidR="00AC256E" w:rsidRDefault="00AC256E" w:rsidP="00AC256E">
      <w:pPr>
        <w:pStyle w:val="ABOEKop5"/>
      </w:pPr>
      <w:r>
        <w:t>Strategische en praktische keuzes</w:t>
      </w:r>
    </w:p>
    <w:p w14:paraId="031E2FAB" w14:textId="23B408C9" w:rsidR="00AC256E" w:rsidRDefault="009D15CA" w:rsidP="00AC256E">
      <w:pPr>
        <w:jc w:val="both"/>
        <w:rPr>
          <w:lang w:val="nl-NL" w:eastAsia="nl-NL"/>
        </w:rPr>
      </w:pPr>
      <w:r>
        <w:rPr>
          <w:lang w:val="nl-NL" w:eastAsia="nl-NL"/>
        </w:rPr>
        <w:t>Overeenkomst om alle positieve boringen te onderzoeken door een dichter grid bij de aanpalende boringen en proefputten bij de geïsoleerde boringen</w:t>
      </w:r>
      <w:r w:rsidR="00AC256E">
        <w:rPr>
          <w:lang w:val="nl-NL" w:eastAsia="nl-NL"/>
        </w:rPr>
        <w:t>.</w:t>
      </w:r>
    </w:p>
    <w:p w14:paraId="38177416" w14:textId="77777777" w:rsidR="00AC256E" w:rsidRDefault="00AC256E" w:rsidP="00AC256E">
      <w:pPr>
        <w:pStyle w:val="ABOEKop5"/>
      </w:pPr>
      <w:r>
        <w:t>Voorlopige interpretatie</w:t>
      </w:r>
    </w:p>
    <w:p w14:paraId="76CD35F9" w14:textId="1CF32709" w:rsidR="00AC256E" w:rsidRDefault="00AC256E" w:rsidP="00AC256E">
      <w:pPr>
        <w:pStyle w:val="ABOE"/>
        <w:jc w:val="both"/>
        <w:rPr>
          <w:lang w:val="nl-NL" w:eastAsia="nl-NL"/>
        </w:rPr>
      </w:pPr>
      <w:r>
        <w:rPr>
          <w:lang w:eastAsia="nl-NL"/>
        </w:rPr>
        <w:t>Boring</w:t>
      </w:r>
      <w:r w:rsidR="009D15CA">
        <w:rPr>
          <w:lang w:eastAsia="nl-NL"/>
        </w:rPr>
        <w:t xml:space="preserve"> 1007</w:t>
      </w:r>
      <w:r>
        <w:rPr>
          <w:lang w:eastAsia="nl-NL"/>
        </w:rPr>
        <w:t xml:space="preserve"> in zone 1 </w:t>
      </w:r>
      <w:r w:rsidR="009D15CA">
        <w:rPr>
          <w:lang w:eastAsia="nl-NL"/>
        </w:rPr>
        <w:t>werd tot 660cm-MV gezet, waarvan de eerste 70cm verstoord waren (</w:t>
      </w:r>
      <w:r>
        <w:rPr>
          <w:lang w:eastAsia="nl-NL"/>
        </w:rPr>
        <w:t>dikke heterogene toplaag (Ap)</w:t>
      </w:r>
      <w:r w:rsidR="009D15CA">
        <w:rPr>
          <w:lang w:eastAsia="nl-NL"/>
        </w:rPr>
        <w:t>)</w:t>
      </w:r>
      <w:r>
        <w:rPr>
          <w:lang w:val="nl-NL" w:eastAsia="nl-NL"/>
        </w:rPr>
        <w:t xml:space="preserve">. </w:t>
      </w:r>
    </w:p>
    <w:p w14:paraId="4D22BFB4" w14:textId="45F47D99" w:rsidR="009D15CA" w:rsidRDefault="009D15CA" w:rsidP="00AC256E">
      <w:pPr>
        <w:pStyle w:val="ABOE"/>
        <w:jc w:val="both"/>
        <w:rPr>
          <w:lang w:val="nl-NL" w:eastAsia="nl-NL"/>
        </w:rPr>
      </w:pPr>
      <w:r>
        <w:rPr>
          <w:lang w:val="nl-NL" w:eastAsia="nl-NL"/>
        </w:rPr>
        <w:t xml:space="preserve">De boringen in zone 3 hebben gelijkaardige profielen </w:t>
      </w:r>
      <w:r w:rsidR="00CE2935">
        <w:rPr>
          <w:lang w:val="nl-NL" w:eastAsia="nl-NL"/>
        </w:rPr>
        <w:t xml:space="preserve">als deze in zone 8, namelijk </w:t>
      </w:r>
      <w:r>
        <w:rPr>
          <w:lang w:val="nl-NL" w:eastAsia="nl-NL"/>
        </w:rPr>
        <w:t>korte sequentie</w:t>
      </w:r>
      <w:r w:rsidR="00CE2935">
        <w:rPr>
          <w:lang w:val="nl-NL" w:eastAsia="nl-NL"/>
        </w:rPr>
        <w:t xml:space="preserve">s </w:t>
      </w:r>
      <w:r>
        <w:rPr>
          <w:lang w:val="nl-NL" w:eastAsia="nl-NL"/>
        </w:rPr>
        <w:t>en kleiig</w:t>
      </w:r>
      <w:r w:rsidR="00CE2935">
        <w:rPr>
          <w:lang w:val="nl-NL" w:eastAsia="nl-NL"/>
        </w:rPr>
        <w:t>e afzettingen op geringe diepte.</w:t>
      </w:r>
    </w:p>
    <w:p w14:paraId="5E07302E" w14:textId="1073453D" w:rsidR="00CE2935" w:rsidRDefault="00CE2935">
      <w:pPr>
        <w:spacing w:after="200" w:line="276" w:lineRule="auto"/>
        <w:rPr>
          <w:lang w:val="nl-NL" w:eastAsia="nl-NL"/>
        </w:rPr>
      </w:pPr>
      <w:r>
        <w:rPr>
          <w:lang w:val="nl-NL" w:eastAsia="nl-NL"/>
        </w:rPr>
        <w:br w:type="page"/>
      </w:r>
    </w:p>
    <w:p w14:paraId="2ED82DBE" w14:textId="380D3E0E" w:rsidR="00CE2935" w:rsidRDefault="00CE2935" w:rsidP="00CE2935">
      <w:pPr>
        <w:pStyle w:val="ABOEKop1NoNumber"/>
      </w:pPr>
      <w:bookmarkStart w:id="43" w:name="_Toc530750838"/>
      <w:r>
        <w:t>Dagrapport n° 29</w:t>
      </w:r>
      <w:bookmarkEnd w:id="43"/>
    </w:p>
    <w:tbl>
      <w:tblPr>
        <w:tblStyle w:val="ABOETABELSTIJL"/>
        <w:tblW w:w="0" w:type="auto"/>
        <w:tblLook w:val="0480" w:firstRow="0" w:lastRow="0" w:firstColumn="1" w:lastColumn="0" w:noHBand="0" w:noVBand="1"/>
      </w:tblPr>
      <w:tblGrid>
        <w:gridCol w:w="1413"/>
        <w:gridCol w:w="2403"/>
        <w:gridCol w:w="2088"/>
        <w:gridCol w:w="2873"/>
      </w:tblGrid>
      <w:tr w:rsidR="00CE2935" w14:paraId="6C4C680D" w14:textId="77777777" w:rsidTr="004D778C">
        <w:tc>
          <w:tcPr>
            <w:tcW w:w="1413" w:type="dxa"/>
          </w:tcPr>
          <w:p w14:paraId="365F9FA6" w14:textId="77777777" w:rsidR="00CE2935" w:rsidRDefault="00CE2935" w:rsidP="004D778C">
            <w:pPr>
              <w:pStyle w:val="ABOE"/>
              <w:spacing w:after="0" w:line="276" w:lineRule="auto"/>
            </w:pPr>
            <w:r w:rsidRPr="00AE5C26">
              <w:rPr>
                <w:b/>
              </w:rPr>
              <w:t>Dag</w:t>
            </w:r>
          </w:p>
        </w:tc>
        <w:tc>
          <w:tcPr>
            <w:tcW w:w="2403" w:type="dxa"/>
          </w:tcPr>
          <w:p w14:paraId="0D7C840A" w14:textId="422771F1" w:rsidR="00CE2935" w:rsidRDefault="00CE2935" w:rsidP="004D778C">
            <w:pPr>
              <w:pStyle w:val="ABOE"/>
              <w:spacing w:after="0" w:line="276" w:lineRule="auto"/>
            </w:pPr>
            <w:r>
              <w:t>29/03/2018</w:t>
            </w:r>
          </w:p>
        </w:tc>
        <w:tc>
          <w:tcPr>
            <w:tcW w:w="2088" w:type="dxa"/>
          </w:tcPr>
          <w:p w14:paraId="7CE23A36" w14:textId="77777777" w:rsidR="00CE2935" w:rsidRDefault="00CE2935" w:rsidP="004D778C">
            <w:pPr>
              <w:pStyle w:val="ABOE"/>
              <w:spacing w:after="0" w:line="276" w:lineRule="auto"/>
            </w:pPr>
            <w:r w:rsidRPr="00C86872">
              <w:rPr>
                <w:b/>
              </w:rPr>
              <w:t>Erkend archeoloog</w:t>
            </w:r>
          </w:p>
        </w:tc>
        <w:tc>
          <w:tcPr>
            <w:tcW w:w="2873" w:type="dxa"/>
          </w:tcPr>
          <w:p w14:paraId="0DE02DDE" w14:textId="77777777" w:rsidR="00CE2935" w:rsidRDefault="00CE2935" w:rsidP="004D778C">
            <w:pPr>
              <w:pStyle w:val="ABOE"/>
              <w:spacing w:after="0" w:line="276" w:lineRule="auto"/>
            </w:pPr>
            <w:r>
              <w:t>ABO nv</w:t>
            </w:r>
          </w:p>
        </w:tc>
      </w:tr>
      <w:tr w:rsidR="00CE2935" w14:paraId="799288FF" w14:textId="77777777" w:rsidTr="004D778C">
        <w:tc>
          <w:tcPr>
            <w:tcW w:w="1413" w:type="dxa"/>
          </w:tcPr>
          <w:p w14:paraId="4A40A2B9" w14:textId="77777777" w:rsidR="00CE2935" w:rsidRDefault="00CE2935" w:rsidP="004D778C">
            <w:pPr>
              <w:pStyle w:val="ABOE"/>
              <w:spacing w:after="0" w:line="276" w:lineRule="auto"/>
            </w:pPr>
            <w:r w:rsidRPr="00F5633B">
              <w:rPr>
                <w:b/>
              </w:rPr>
              <w:t>Weer</w:t>
            </w:r>
          </w:p>
        </w:tc>
        <w:tc>
          <w:tcPr>
            <w:tcW w:w="2403" w:type="dxa"/>
          </w:tcPr>
          <w:p w14:paraId="2CAF718B" w14:textId="77777777" w:rsidR="00CE2935" w:rsidRDefault="00CE2935" w:rsidP="004D778C">
            <w:pPr>
              <w:pStyle w:val="ABOE"/>
              <w:spacing w:after="0" w:line="276" w:lineRule="auto"/>
            </w:pPr>
            <w:r>
              <w:t>Regen; bewolkt; 7°C</w:t>
            </w:r>
          </w:p>
        </w:tc>
        <w:tc>
          <w:tcPr>
            <w:tcW w:w="2088" w:type="dxa"/>
          </w:tcPr>
          <w:p w14:paraId="61A3AF45" w14:textId="77777777" w:rsidR="00CE2935" w:rsidRDefault="00CE2935" w:rsidP="004D778C">
            <w:pPr>
              <w:pStyle w:val="ABOE"/>
              <w:spacing w:after="0" w:line="276" w:lineRule="auto"/>
            </w:pPr>
            <w:r w:rsidRPr="00AE5C26">
              <w:rPr>
                <w:b/>
              </w:rPr>
              <w:t>Vergunning</w:t>
            </w:r>
            <w:r>
              <w:rPr>
                <w:b/>
              </w:rPr>
              <w:t xml:space="preserve"> n°</w:t>
            </w:r>
          </w:p>
        </w:tc>
        <w:tc>
          <w:tcPr>
            <w:tcW w:w="2873" w:type="dxa"/>
          </w:tcPr>
          <w:p w14:paraId="5F87D8BC" w14:textId="77777777" w:rsidR="00CE2935" w:rsidRDefault="00CE2935" w:rsidP="004D778C">
            <w:pPr>
              <w:pStyle w:val="ABOE"/>
              <w:spacing w:after="0" w:line="276" w:lineRule="auto"/>
            </w:pPr>
            <w:r w:rsidRPr="0031635D">
              <w:t>OE/ERK/Archeoloog/2017/00167</w:t>
            </w:r>
          </w:p>
        </w:tc>
      </w:tr>
      <w:tr w:rsidR="00CE2935" w14:paraId="229EA50C" w14:textId="77777777" w:rsidTr="004D778C">
        <w:tc>
          <w:tcPr>
            <w:tcW w:w="1413" w:type="dxa"/>
          </w:tcPr>
          <w:p w14:paraId="059EA3A3" w14:textId="77777777" w:rsidR="00CE2935" w:rsidRDefault="00CE2935" w:rsidP="004D778C">
            <w:pPr>
              <w:pStyle w:val="ABOE"/>
              <w:spacing w:after="0" w:line="276" w:lineRule="auto"/>
            </w:pPr>
            <w:r w:rsidRPr="00AE5C26">
              <w:rPr>
                <w:b/>
              </w:rPr>
              <w:t>Projectleider</w:t>
            </w:r>
          </w:p>
        </w:tc>
        <w:tc>
          <w:tcPr>
            <w:tcW w:w="2403" w:type="dxa"/>
          </w:tcPr>
          <w:p w14:paraId="31F86794" w14:textId="77777777" w:rsidR="00CE2935" w:rsidRDefault="00CE2935" w:rsidP="004D778C">
            <w:pPr>
              <w:pStyle w:val="ABOE"/>
              <w:spacing w:after="0" w:line="276" w:lineRule="auto"/>
            </w:pPr>
            <w:r>
              <w:t>Léonard, Ine</w:t>
            </w:r>
          </w:p>
        </w:tc>
        <w:tc>
          <w:tcPr>
            <w:tcW w:w="2088" w:type="dxa"/>
          </w:tcPr>
          <w:p w14:paraId="21AA578F" w14:textId="77777777" w:rsidR="00CE2935" w:rsidRDefault="00CE2935" w:rsidP="004D778C">
            <w:pPr>
              <w:pStyle w:val="ABOE"/>
              <w:spacing w:after="0" w:line="276" w:lineRule="auto"/>
            </w:pPr>
            <w:r w:rsidRPr="00AE5C26">
              <w:rPr>
                <w:b/>
              </w:rPr>
              <w:t>Onderaannemers</w:t>
            </w:r>
          </w:p>
        </w:tc>
        <w:tc>
          <w:tcPr>
            <w:tcW w:w="2873" w:type="dxa"/>
          </w:tcPr>
          <w:p w14:paraId="1EEDC4AB" w14:textId="77777777" w:rsidR="00CE2935" w:rsidRDefault="00CE2935" w:rsidP="004D778C">
            <w:pPr>
              <w:pStyle w:val="ABOE"/>
              <w:spacing w:after="0" w:line="276" w:lineRule="auto"/>
            </w:pPr>
            <w:r>
              <w:t>Geosonda NV</w:t>
            </w:r>
          </w:p>
        </w:tc>
      </w:tr>
    </w:tbl>
    <w:p w14:paraId="3B2E776E" w14:textId="77777777" w:rsidR="00CE2935" w:rsidRDefault="00CE2935" w:rsidP="00CE2935">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CE2935" w14:paraId="7DAE9B57"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00A8880A" w14:textId="77777777" w:rsidR="00CE2935" w:rsidRDefault="00CE2935" w:rsidP="004D778C">
            <w:pPr>
              <w:pStyle w:val="ABOE"/>
              <w:spacing w:after="0" w:line="276" w:lineRule="auto"/>
            </w:pPr>
            <w:r>
              <w:t>Naam</w:t>
            </w:r>
          </w:p>
        </w:tc>
        <w:tc>
          <w:tcPr>
            <w:tcW w:w="2926" w:type="dxa"/>
          </w:tcPr>
          <w:p w14:paraId="5C778946" w14:textId="77777777" w:rsidR="00CE2935" w:rsidRDefault="00CE2935" w:rsidP="004D778C">
            <w:pPr>
              <w:pStyle w:val="ABOE"/>
              <w:spacing w:after="0" w:line="276" w:lineRule="auto"/>
            </w:pPr>
            <w:r>
              <w:t>Voornaam</w:t>
            </w:r>
          </w:p>
        </w:tc>
        <w:tc>
          <w:tcPr>
            <w:tcW w:w="2926" w:type="dxa"/>
          </w:tcPr>
          <w:p w14:paraId="70DA319F" w14:textId="77777777" w:rsidR="00CE2935" w:rsidRDefault="00CE2935" w:rsidP="004D778C">
            <w:pPr>
              <w:pStyle w:val="ABOE"/>
              <w:spacing w:after="0" w:line="276" w:lineRule="auto"/>
            </w:pPr>
            <w:r>
              <w:t>Functie</w:t>
            </w:r>
          </w:p>
        </w:tc>
      </w:tr>
      <w:tr w:rsidR="00CE2935" w14:paraId="3E306A91" w14:textId="77777777" w:rsidTr="004D778C">
        <w:tc>
          <w:tcPr>
            <w:tcW w:w="2925" w:type="dxa"/>
          </w:tcPr>
          <w:p w14:paraId="2E8A5F1A" w14:textId="77777777" w:rsidR="00CE2935" w:rsidRDefault="00CE2935" w:rsidP="004D778C">
            <w:pPr>
              <w:pStyle w:val="ABOE"/>
              <w:spacing w:after="0" w:line="276" w:lineRule="auto"/>
            </w:pPr>
            <w:r>
              <w:t>Bruynseels</w:t>
            </w:r>
          </w:p>
        </w:tc>
        <w:tc>
          <w:tcPr>
            <w:tcW w:w="2926" w:type="dxa"/>
          </w:tcPr>
          <w:p w14:paraId="0D6F4416" w14:textId="77777777" w:rsidR="00CE2935" w:rsidRDefault="00CE2935" w:rsidP="004D778C">
            <w:pPr>
              <w:pStyle w:val="ABOE"/>
              <w:spacing w:after="0" w:line="276" w:lineRule="auto"/>
            </w:pPr>
            <w:r>
              <w:t>Stef</w:t>
            </w:r>
          </w:p>
        </w:tc>
        <w:tc>
          <w:tcPr>
            <w:tcW w:w="2926" w:type="dxa"/>
          </w:tcPr>
          <w:p w14:paraId="0093B917" w14:textId="77777777" w:rsidR="00CE2935" w:rsidRDefault="00CE2935" w:rsidP="004D778C">
            <w:pPr>
              <w:pStyle w:val="ABOE"/>
              <w:spacing w:after="0" w:line="276" w:lineRule="auto"/>
            </w:pPr>
            <w:r w:rsidRPr="00C86872">
              <w:t>Boormeester</w:t>
            </w:r>
            <w:r>
              <w:t>/aardkundige</w:t>
            </w:r>
          </w:p>
        </w:tc>
      </w:tr>
      <w:tr w:rsidR="00CE2935" w14:paraId="6F801E5A" w14:textId="77777777" w:rsidTr="004D778C">
        <w:tc>
          <w:tcPr>
            <w:tcW w:w="2925" w:type="dxa"/>
          </w:tcPr>
          <w:p w14:paraId="627513E4" w14:textId="742CAE3C" w:rsidR="00CE2935" w:rsidRDefault="001D006B" w:rsidP="004D778C">
            <w:pPr>
              <w:pStyle w:val="ABOE"/>
              <w:spacing w:after="0" w:line="276" w:lineRule="auto"/>
            </w:pPr>
            <w:r>
              <w:t>Boons</w:t>
            </w:r>
          </w:p>
        </w:tc>
        <w:tc>
          <w:tcPr>
            <w:tcW w:w="2926" w:type="dxa"/>
          </w:tcPr>
          <w:p w14:paraId="4089079E" w14:textId="3C3FEAA0" w:rsidR="00CE2935" w:rsidRDefault="001D006B" w:rsidP="004D778C">
            <w:pPr>
              <w:pStyle w:val="ABOE"/>
              <w:spacing w:after="0" w:line="276" w:lineRule="auto"/>
            </w:pPr>
            <w:r>
              <w:t>Jonas</w:t>
            </w:r>
          </w:p>
        </w:tc>
        <w:tc>
          <w:tcPr>
            <w:tcW w:w="2926" w:type="dxa"/>
          </w:tcPr>
          <w:p w14:paraId="63F6008D" w14:textId="77777777" w:rsidR="00CE2935" w:rsidRPr="00C86872" w:rsidRDefault="00CE2935" w:rsidP="004D778C">
            <w:pPr>
              <w:pStyle w:val="ABOE"/>
              <w:spacing w:after="0" w:line="276" w:lineRule="auto"/>
            </w:pPr>
            <w:r>
              <w:t>Boormeester/aardkundige</w:t>
            </w:r>
          </w:p>
        </w:tc>
      </w:tr>
      <w:tr w:rsidR="00CE2935" w14:paraId="0FEF944B" w14:textId="77777777" w:rsidTr="004D778C">
        <w:tc>
          <w:tcPr>
            <w:tcW w:w="2925" w:type="dxa"/>
          </w:tcPr>
          <w:p w14:paraId="7F888BF3" w14:textId="6EE8A76C" w:rsidR="00CE2935" w:rsidRPr="00C86872" w:rsidRDefault="001D006B" w:rsidP="004D778C">
            <w:pPr>
              <w:pStyle w:val="ABOE"/>
              <w:spacing w:after="0" w:line="276" w:lineRule="auto"/>
            </w:pPr>
            <w:r>
              <w:t>Vantornhout</w:t>
            </w:r>
          </w:p>
        </w:tc>
        <w:tc>
          <w:tcPr>
            <w:tcW w:w="2926" w:type="dxa"/>
          </w:tcPr>
          <w:p w14:paraId="346DECED" w14:textId="3A93AD44" w:rsidR="00CE2935" w:rsidRPr="00C86872" w:rsidRDefault="001D006B" w:rsidP="004D778C">
            <w:pPr>
              <w:pStyle w:val="ABOE"/>
              <w:spacing w:after="0" w:line="276" w:lineRule="auto"/>
            </w:pPr>
            <w:r>
              <w:t>Evi</w:t>
            </w:r>
          </w:p>
        </w:tc>
        <w:tc>
          <w:tcPr>
            <w:tcW w:w="2926" w:type="dxa"/>
          </w:tcPr>
          <w:p w14:paraId="78271F7A" w14:textId="77777777" w:rsidR="00CE2935" w:rsidRDefault="00CE2935" w:rsidP="004D778C">
            <w:pPr>
              <w:pStyle w:val="ABOE"/>
              <w:spacing w:after="0" w:line="276" w:lineRule="auto"/>
            </w:pPr>
            <w:r w:rsidRPr="00C86872">
              <w:t>Boormeester</w:t>
            </w:r>
            <w:r>
              <w:t>/aardkundige</w:t>
            </w:r>
          </w:p>
        </w:tc>
      </w:tr>
      <w:tr w:rsidR="00CE2935" w14:paraId="4F504F02" w14:textId="77777777" w:rsidTr="004D778C">
        <w:tc>
          <w:tcPr>
            <w:tcW w:w="2925" w:type="dxa"/>
          </w:tcPr>
          <w:p w14:paraId="7518B638" w14:textId="77777777" w:rsidR="00CE2935" w:rsidRPr="00C86872" w:rsidRDefault="00CE2935" w:rsidP="004D778C">
            <w:pPr>
              <w:pStyle w:val="ABOE"/>
              <w:spacing w:after="0" w:line="276" w:lineRule="auto"/>
            </w:pPr>
            <w:r>
              <w:t>Léonard</w:t>
            </w:r>
          </w:p>
        </w:tc>
        <w:tc>
          <w:tcPr>
            <w:tcW w:w="2926" w:type="dxa"/>
          </w:tcPr>
          <w:p w14:paraId="50136C4B" w14:textId="77777777" w:rsidR="00CE2935" w:rsidRPr="00C86872" w:rsidRDefault="00CE2935" w:rsidP="004D778C">
            <w:pPr>
              <w:pStyle w:val="ABOE"/>
              <w:spacing w:after="0" w:line="276" w:lineRule="auto"/>
            </w:pPr>
            <w:r>
              <w:t>Ine</w:t>
            </w:r>
          </w:p>
        </w:tc>
        <w:tc>
          <w:tcPr>
            <w:tcW w:w="2926" w:type="dxa"/>
          </w:tcPr>
          <w:p w14:paraId="142E4D18" w14:textId="77777777" w:rsidR="00CE2935" w:rsidRDefault="00CE2935" w:rsidP="004D778C">
            <w:pPr>
              <w:pStyle w:val="ABOE"/>
              <w:spacing w:after="0" w:line="276" w:lineRule="auto"/>
            </w:pPr>
            <w:r>
              <w:t>Archeoloog-veldwerkleider-materiaalexpert (steentijd)</w:t>
            </w:r>
          </w:p>
        </w:tc>
      </w:tr>
      <w:tr w:rsidR="00CE2935" w14:paraId="00421FDC" w14:textId="77777777" w:rsidTr="004D778C">
        <w:tc>
          <w:tcPr>
            <w:tcW w:w="2925" w:type="dxa"/>
          </w:tcPr>
          <w:p w14:paraId="56F3EFE5" w14:textId="02737ACE" w:rsidR="00CE2935" w:rsidRDefault="001D006B" w:rsidP="004D778C">
            <w:pPr>
              <w:pStyle w:val="ABOE"/>
              <w:spacing w:after="0" w:line="276" w:lineRule="auto"/>
            </w:pPr>
            <w:r>
              <w:t>Broeckmans</w:t>
            </w:r>
          </w:p>
        </w:tc>
        <w:tc>
          <w:tcPr>
            <w:tcW w:w="2926" w:type="dxa"/>
          </w:tcPr>
          <w:p w14:paraId="6746FACE" w14:textId="2344BA89" w:rsidR="00CE2935" w:rsidRDefault="001D006B" w:rsidP="004D778C">
            <w:pPr>
              <w:pStyle w:val="ABOE"/>
              <w:spacing w:after="0" w:line="276" w:lineRule="auto"/>
            </w:pPr>
            <w:r>
              <w:t>Daan</w:t>
            </w:r>
          </w:p>
        </w:tc>
        <w:tc>
          <w:tcPr>
            <w:tcW w:w="2926" w:type="dxa"/>
          </w:tcPr>
          <w:p w14:paraId="2910B024" w14:textId="77777777" w:rsidR="00CE2935" w:rsidRDefault="00CE2935" w:rsidP="004D778C">
            <w:pPr>
              <w:pStyle w:val="ABOE"/>
              <w:spacing w:after="0" w:line="276" w:lineRule="auto"/>
            </w:pPr>
            <w:r>
              <w:t>Assistent-archeoloog</w:t>
            </w:r>
          </w:p>
        </w:tc>
      </w:tr>
    </w:tbl>
    <w:p w14:paraId="7D8C5492" w14:textId="77777777" w:rsidR="00CE2935" w:rsidRDefault="00CE2935" w:rsidP="00CE2935">
      <w:pPr>
        <w:pStyle w:val="ABOEKop5"/>
      </w:pPr>
      <w:r>
        <w:t>Activiteiten</w:t>
      </w:r>
    </w:p>
    <w:p w14:paraId="0B956AF0" w14:textId="32936F53" w:rsidR="00CE2935" w:rsidRDefault="00CE2935" w:rsidP="00CE2935">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3</w:t>
      </w:r>
    </w:p>
    <w:p w14:paraId="7E344370" w14:textId="77777777" w:rsidR="00CE2935" w:rsidRDefault="00CE2935" w:rsidP="00CE2935">
      <w:pPr>
        <w:pStyle w:val="ListParagraph"/>
        <w:numPr>
          <w:ilvl w:val="0"/>
          <w:numId w:val="45"/>
        </w:numPr>
        <w:rPr>
          <w:lang w:val="nl-NL" w:eastAsia="nl-NL"/>
        </w:rPr>
      </w:pPr>
      <w:r w:rsidRPr="008F6DFC">
        <w:rPr>
          <w:lang w:val="nl-NL" w:eastAsia="nl-NL"/>
        </w:rPr>
        <w:t>Sorteren en assessment zeefresidu’s</w:t>
      </w:r>
    </w:p>
    <w:p w14:paraId="360C201E" w14:textId="77777777" w:rsidR="00CE2935" w:rsidRPr="008F6DFC" w:rsidRDefault="00CE2935" w:rsidP="00CE2935">
      <w:pPr>
        <w:pStyle w:val="ListParagraph"/>
        <w:numPr>
          <w:ilvl w:val="0"/>
          <w:numId w:val="45"/>
        </w:numPr>
        <w:rPr>
          <w:lang w:val="nl-NL" w:eastAsia="nl-NL"/>
        </w:rPr>
      </w:pPr>
      <w:r>
        <w:rPr>
          <w:lang w:val="nl-NL" w:eastAsia="nl-NL"/>
        </w:rPr>
        <w:t>Assessment boorprofielen en preliminaire landschapsreconstructie</w:t>
      </w:r>
    </w:p>
    <w:p w14:paraId="0A38DF44" w14:textId="77777777" w:rsidR="00CE2935" w:rsidRDefault="00CE2935" w:rsidP="00CE2935">
      <w:pPr>
        <w:pStyle w:val="ListParagraph"/>
        <w:numPr>
          <w:ilvl w:val="0"/>
          <w:numId w:val="45"/>
        </w:numPr>
        <w:rPr>
          <w:lang w:val="nl-NL" w:eastAsia="nl-NL"/>
        </w:rPr>
      </w:pPr>
      <w:r>
        <w:rPr>
          <w:lang w:val="nl-NL" w:eastAsia="nl-NL"/>
        </w:rPr>
        <w:t xml:space="preserve">Nat </w:t>
      </w:r>
      <w:r w:rsidRPr="008F6DFC">
        <w:rPr>
          <w:lang w:val="nl-NL" w:eastAsia="nl-NL"/>
        </w:rPr>
        <w:t>zeven</w:t>
      </w:r>
    </w:p>
    <w:p w14:paraId="42D9E84E" w14:textId="77777777" w:rsidR="00CE2935" w:rsidRDefault="00CE2935" w:rsidP="00CE2935">
      <w:pPr>
        <w:pStyle w:val="ABOEKop5"/>
      </w:pPr>
      <w:r>
        <w:t>Strategische en praktische keuzes</w:t>
      </w:r>
    </w:p>
    <w:p w14:paraId="3CB1BF72" w14:textId="550C13EC" w:rsidR="00CE2935" w:rsidRDefault="001D006B" w:rsidP="00CE2935">
      <w:pPr>
        <w:jc w:val="both"/>
        <w:rPr>
          <w:lang w:val="nl-NL" w:eastAsia="nl-NL"/>
        </w:rPr>
      </w:pPr>
      <w:r>
        <w:rPr>
          <w:lang w:val="nl-NL" w:eastAsia="nl-NL"/>
        </w:rPr>
        <w:t>/</w:t>
      </w:r>
    </w:p>
    <w:p w14:paraId="0A0A3A5B" w14:textId="77777777" w:rsidR="00CE2935" w:rsidRDefault="00CE2935" w:rsidP="00CE2935">
      <w:pPr>
        <w:pStyle w:val="ABOEKop5"/>
      </w:pPr>
      <w:r>
        <w:t>Voorlopige interpretatie</w:t>
      </w:r>
    </w:p>
    <w:p w14:paraId="106A2BCA" w14:textId="77777777" w:rsidR="00CE2935" w:rsidRDefault="00CE2935" w:rsidP="00CE2935">
      <w:pPr>
        <w:pStyle w:val="ABOE"/>
        <w:jc w:val="both"/>
        <w:rPr>
          <w:lang w:val="nl-NL" w:eastAsia="nl-NL"/>
        </w:rPr>
      </w:pPr>
      <w:r>
        <w:rPr>
          <w:lang w:val="nl-NL" w:eastAsia="nl-NL"/>
        </w:rPr>
        <w:t>De boringen in zone 3 hebben gelijkaardige profielen als deze in zone 8, namelijk korte sequenties en kleiige afzettingen op geringe diepte.</w:t>
      </w:r>
    </w:p>
    <w:p w14:paraId="3133E4AA" w14:textId="57256EC9" w:rsidR="00CE2935" w:rsidRDefault="00CE2935">
      <w:pPr>
        <w:spacing w:after="200" w:line="276" w:lineRule="auto"/>
        <w:rPr>
          <w:lang w:val="nl-NL" w:eastAsia="nl-NL"/>
        </w:rPr>
      </w:pPr>
      <w:r>
        <w:rPr>
          <w:lang w:val="nl-NL" w:eastAsia="nl-NL"/>
        </w:rPr>
        <w:br w:type="page"/>
      </w:r>
    </w:p>
    <w:p w14:paraId="7F499084" w14:textId="6B8F270B" w:rsidR="00CE2935" w:rsidRDefault="00CE2935" w:rsidP="00CE2935">
      <w:pPr>
        <w:pStyle w:val="ABOEKop1NoNumber"/>
      </w:pPr>
      <w:bookmarkStart w:id="44" w:name="_Toc530750839"/>
      <w:r>
        <w:t>Dagrapport n° 30</w:t>
      </w:r>
      <w:bookmarkEnd w:id="44"/>
    </w:p>
    <w:tbl>
      <w:tblPr>
        <w:tblStyle w:val="ABOETABELSTIJL"/>
        <w:tblW w:w="0" w:type="auto"/>
        <w:tblLook w:val="0480" w:firstRow="0" w:lastRow="0" w:firstColumn="1" w:lastColumn="0" w:noHBand="0" w:noVBand="1"/>
      </w:tblPr>
      <w:tblGrid>
        <w:gridCol w:w="1413"/>
        <w:gridCol w:w="2403"/>
        <w:gridCol w:w="2088"/>
        <w:gridCol w:w="2873"/>
      </w:tblGrid>
      <w:tr w:rsidR="00CE2935" w14:paraId="0F55BB29" w14:textId="77777777" w:rsidTr="004D778C">
        <w:tc>
          <w:tcPr>
            <w:tcW w:w="1413" w:type="dxa"/>
          </w:tcPr>
          <w:p w14:paraId="443A13CF" w14:textId="77777777" w:rsidR="00CE2935" w:rsidRDefault="00CE2935" w:rsidP="004D778C">
            <w:pPr>
              <w:pStyle w:val="ABOE"/>
              <w:spacing w:after="0" w:line="276" w:lineRule="auto"/>
            </w:pPr>
            <w:r w:rsidRPr="00AE5C26">
              <w:rPr>
                <w:b/>
              </w:rPr>
              <w:t>Dag</w:t>
            </w:r>
          </w:p>
        </w:tc>
        <w:tc>
          <w:tcPr>
            <w:tcW w:w="2403" w:type="dxa"/>
          </w:tcPr>
          <w:p w14:paraId="0316CFC8" w14:textId="6763246A" w:rsidR="00CE2935" w:rsidRDefault="00CE2935" w:rsidP="004D778C">
            <w:pPr>
              <w:pStyle w:val="ABOE"/>
              <w:spacing w:after="0" w:line="276" w:lineRule="auto"/>
            </w:pPr>
            <w:r>
              <w:t>30/03/2018</w:t>
            </w:r>
          </w:p>
        </w:tc>
        <w:tc>
          <w:tcPr>
            <w:tcW w:w="2088" w:type="dxa"/>
          </w:tcPr>
          <w:p w14:paraId="1D2DEE7F" w14:textId="77777777" w:rsidR="00CE2935" w:rsidRDefault="00CE2935" w:rsidP="004D778C">
            <w:pPr>
              <w:pStyle w:val="ABOE"/>
              <w:spacing w:after="0" w:line="276" w:lineRule="auto"/>
            </w:pPr>
            <w:r w:rsidRPr="00C86872">
              <w:rPr>
                <w:b/>
              </w:rPr>
              <w:t>Erkend archeoloog</w:t>
            </w:r>
          </w:p>
        </w:tc>
        <w:tc>
          <w:tcPr>
            <w:tcW w:w="2873" w:type="dxa"/>
          </w:tcPr>
          <w:p w14:paraId="06233285" w14:textId="77777777" w:rsidR="00CE2935" w:rsidRDefault="00CE2935" w:rsidP="004D778C">
            <w:pPr>
              <w:pStyle w:val="ABOE"/>
              <w:spacing w:after="0" w:line="276" w:lineRule="auto"/>
            </w:pPr>
            <w:r>
              <w:t>ABO nv</w:t>
            </w:r>
          </w:p>
        </w:tc>
      </w:tr>
      <w:tr w:rsidR="00CE2935" w14:paraId="57BEAEB5" w14:textId="77777777" w:rsidTr="004D778C">
        <w:tc>
          <w:tcPr>
            <w:tcW w:w="1413" w:type="dxa"/>
          </w:tcPr>
          <w:p w14:paraId="66F9D920" w14:textId="77777777" w:rsidR="00CE2935" w:rsidRDefault="00CE2935" w:rsidP="004D778C">
            <w:pPr>
              <w:pStyle w:val="ABOE"/>
              <w:spacing w:after="0" w:line="276" w:lineRule="auto"/>
            </w:pPr>
            <w:r w:rsidRPr="00F5633B">
              <w:rPr>
                <w:b/>
              </w:rPr>
              <w:t>Weer</w:t>
            </w:r>
          </w:p>
        </w:tc>
        <w:tc>
          <w:tcPr>
            <w:tcW w:w="2403" w:type="dxa"/>
          </w:tcPr>
          <w:p w14:paraId="1A0B9A89" w14:textId="78303AB3" w:rsidR="00CE2935" w:rsidRDefault="00CE2935" w:rsidP="004D778C">
            <w:pPr>
              <w:pStyle w:val="ABOE"/>
              <w:spacing w:after="0" w:line="276" w:lineRule="auto"/>
            </w:pPr>
            <w:r>
              <w:t>Droog; bewolkt; 7°C</w:t>
            </w:r>
          </w:p>
        </w:tc>
        <w:tc>
          <w:tcPr>
            <w:tcW w:w="2088" w:type="dxa"/>
          </w:tcPr>
          <w:p w14:paraId="4A34418D" w14:textId="77777777" w:rsidR="00CE2935" w:rsidRDefault="00CE2935" w:rsidP="004D778C">
            <w:pPr>
              <w:pStyle w:val="ABOE"/>
              <w:spacing w:after="0" w:line="276" w:lineRule="auto"/>
            </w:pPr>
            <w:r w:rsidRPr="00AE5C26">
              <w:rPr>
                <w:b/>
              </w:rPr>
              <w:t>Vergunning</w:t>
            </w:r>
            <w:r>
              <w:rPr>
                <w:b/>
              </w:rPr>
              <w:t xml:space="preserve"> n°</w:t>
            </w:r>
          </w:p>
        </w:tc>
        <w:tc>
          <w:tcPr>
            <w:tcW w:w="2873" w:type="dxa"/>
          </w:tcPr>
          <w:p w14:paraId="51C39883" w14:textId="77777777" w:rsidR="00CE2935" w:rsidRDefault="00CE2935" w:rsidP="004D778C">
            <w:pPr>
              <w:pStyle w:val="ABOE"/>
              <w:spacing w:after="0" w:line="276" w:lineRule="auto"/>
            </w:pPr>
            <w:r w:rsidRPr="0031635D">
              <w:t>OE/ERK/Archeoloog/2017/00167</w:t>
            </w:r>
          </w:p>
        </w:tc>
      </w:tr>
      <w:tr w:rsidR="00CE2935" w14:paraId="364662BC" w14:textId="77777777" w:rsidTr="004D778C">
        <w:tc>
          <w:tcPr>
            <w:tcW w:w="1413" w:type="dxa"/>
          </w:tcPr>
          <w:p w14:paraId="49413CC8" w14:textId="77777777" w:rsidR="00CE2935" w:rsidRDefault="00CE2935" w:rsidP="004D778C">
            <w:pPr>
              <w:pStyle w:val="ABOE"/>
              <w:spacing w:after="0" w:line="276" w:lineRule="auto"/>
            </w:pPr>
            <w:r w:rsidRPr="00AE5C26">
              <w:rPr>
                <w:b/>
              </w:rPr>
              <w:t>Projectleider</w:t>
            </w:r>
          </w:p>
        </w:tc>
        <w:tc>
          <w:tcPr>
            <w:tcW w:w="2403" w:type="dxa"/>
          </w:tcPr>
          <w:p w14:paraId="66C59521" w14:textId="77777777" w:rsidR="00CE2935" w:rsidRDefault="00CE2935" w:rsidP="004D778C">
            <w:pPr>
              <w:pStyle w:val="ABOE"/>
              <w:spacing w:after="0" w:line="276" w:lineRule="auto"/>
            </w:pPr>
            <w:r>
              <w:t>Léonard, Ine</w:t>
            </w:r>
          </w:p>
        </w:tc>
        <w:tc>
          <w:tcPr>
            <w:tcW w:w="2088" w:type="dxa"/>
          </w:tcPr>
          <w:p w14:paraId="44F6EFF9" w14:textId="77777777" w:rsidR="00CE2935" w:rsidRDefault="00CE2935" w:rsidP="004D778C">
            <w:pPr>
              <w:pStyle w:val="ABOE"/>
              <w:spacing w:after="0" w:line="276" w:lineRule="auto"/>
            </w:pPr>
            <w:r w:rsidRPr="00AE5C26">
              <w:rPr>
                <w:b/>
              </w:rPr>
              <w:t>Onderaannemers</w:t>
            </w:r>
          </w:p>
        </w:tc>
        <w:tc>
          <w:tcPr>
            <w:tcW w:w="2873" w:type="dxa"/>
          </w:tcPr>
          <w:p w14:paraId="50610D41" w14:textId="77777777" w:rsidR="00CE2935" w:rsidRDefault="00CE2935" w:rsidP="004D778C">
            <w:pPr>
              <w:pStyle w:val="ABOE"/>
              <w:spacing w:after="0" w:line="276" w:lineRule="auto"/>
            </w:pPr>
            <w:r>
              <w:t>Geosonda NV</w:t>
            </w:r>
          </w:p>
        </w:tc>
      </w:tr>
    </w:tbl>
    <w:p w14:paraId="4546A442" w14:textId="77777777" w:rsidR="00CE2935" w:rsidRDefault="00CE2935" w:rsidP="00CE2935">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CE2935" w14:paraId="63D96591"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42184946" w14:textId="77777777" w:rsidR="00CE2935" w:rsidRDefault="00CE2935" w:rsidP="004D778C">
            <w:pPr>
              <w:pStyle w:val="ABOE"/>
              <w:spacing w:after="0" w:line="276" w:lineRule="auto"/>
            </w:pPr>
            <w:r>
              <w:t>Naam</w:t>
            </w:r>
          </w:p>
        </w:tc>
        <w:tc>
          <w:tcPr>
            <w:tcW w:w="2926" w:type="dxa"/>
          </w:tcPr>
          <w:p w14:paraId="38BFDF57" w14:textId="77777777" w:rsidR="00CE2935" w:rsidRDefault="00CE2935" w:rsidP="004D778C">
            <w:pPr>
              <w:pStyle w:val="ABOE"/>
              <w:spacing w:after="0" w:line="276" w:lineRule="auto"/>
            </w:pPr>
            <w:r>
              <w:t>Voornaam</w:t>
            </w:r>
          </w:p>
        </w:tc>
        <w:tc>
          <w:tcPr>
            <w:tcW w:w="2926" w:type="dxa"/>
          </w:tcPr>
          <w:p w14:paraId="33E7EF70" w14:textId="77777777" w:rsidR="00CE2935" w:rsidRDefault="00CE2935" w:rsidP="004D778C">
            <w:pPr>
              <w:pStyle w:val="ABOE"/>
              <w:spacing w:after="0" w:line="276" w:lineRule="auto"/>
            </w:pPr>
            <w:r>
              <w:t>Functie</w:t>
            </w:r>
          </w:p>
        </w:tc>
      </w:tr>
      <w:tr w:rsidR="00CE2935" w14:paraId="3BB36151" w14:textId="77777777" w:rsidTr="004D778C">
        <w:tc>
          <w:tcPr>
            <w:tcW w:w="2925" w:type="dxa"/>
          </w:tcPr>
          <w:p w14:paraId="261A4943" w14:textId="77777777" w:rsidR="00CE2935" w:rsidRDefault="00CE2935" w:rsidP="004D778C">
            <w:pPr>
              <w:pStyle w:val="ABOE"/>
              <w:spacing w:after="0" w:line="276" w:lineRule="auto"/>
            </w:pPr>
            <w:r>
              <w:t>Bruynseels</w:t>
            </w:r>
          </w:p>
        </w:tc>
        <w:tc>
          <w:tcPr>
            <w:tcW w:w="2926" w:type="dxa"/>
          </w:tcPr>
          <w:p w14:paraId="59796428" w14:textId="77777777" w:rsidR="00CE2935" w:rsidRDefault="00CE2935" w:rsidP="004D778C">
            <w:pPr>
              <w:pStyle w:val="ABOE"/>
              <w:spacing w:after="0" w:line="276" w:lineRule="auto"/>
            </w:pPr>
            <w:r>
              <w:t>Stef</w:t>
            </w:r>
          </w:p>
        </w:tc>
        <w:tc>
          <w:tcPr>
            <w:tcW w:w="2926" w:type="dxa"/>
          </w:tcPr>
          <w:p w14:paraId="2104440D" w14:textId="77777777" w:rsidR="00CE2935" w:rsidRDefault="00CE2935" w:rsidP="004D778C">
            <w:pPr>
              <w:pStyle w:val="ABOE"/>
              <w:spacing w:after="0" w:line="276" w:lineRule="auto"/>
            </w:pPr>
            <w:r w:rsidRPr="00C86872">
              <w:t>Boormeester</w:t>
            </w:r>
            <w:r>
              <w:t>/aardkundige</w:t>
            </w:r>
          </w:p>
        </w:tc>
      </w:tr>
      <w:tr w:rsidR="00CE2935" w14:paraId="249B6364" w14:textId="77777777" w:rsidTr="004D778C">
        <w:tc>
          <w:tcPr>
            <w:tcW w:w="2925" w:type="dxa"/>
          </w:tcPr>
          <w:p w14:paraId="6BA93BE9" w14:textId="01F7C798" w:rsidR="00CE2935" w:rsidRDefault="001D006B" w:rsidP="004D778C">
            <w:pPr>
              <w:pStyle w:val="ABOE"/>
              <w:spacing w:after="0" w:line="276" w:lineRule="auto"/>
            </w:pPr>
            <w:r>
              <w:t>Boons</w:t>
            </w:r>
          </w:p>
        </w:tc>
        <w:tc>
          <w:tcPr>
            <w:tcW w:w="2926" w:type="dxa"/>
          </w:tcPr>
          <w:p w14:paraId="566C5187" w14:textId="2F6EBA64" w:rsidR="00CE2935" w:rsidRDefault="001D006B" w:rsidP="004D778C">
            <w:pPr>
              <w:pStyle w:val="ABOE"/>
              <w:spacing w:after="0" w:line="276" w:lineRule="auto"/>
            </w:pPr>
            <w:r>
              <w:t>Jonas</w:t>
            </w:r>
          </w:p>
        </w:tc>
        <w:tc>
          <w:tcPr>
            <w:tcW w:w="2926" w:type="dxa"/>
          </w:tcPr>
          <w:p w14:paraId="148099DD" w14:textId="77777777" w:rsidR="00CE2935" w:rsidRPr="00C86872" w:rsidRDefault="00CE2935" w:rsidP="004D778C">
            <w:pPr>
              <w:pStyle w:val="ABOE"/>
              <w:spacing w:after="0" w:line="276" w:lineRule="auto"/>
            </w:pPr>
            <w:r>
              <w:t>Boormeester/aardkundige</w:t>
            </w:r>
          </w:p>
        </w:tc>
      </w:tr>
      <w:tr w:rsidR="00CE2935" w14:paraId="0CACBCE7" w14:textId="77777777" w:rsidTr="004D778C">
        <w:tc>
          <w:tcPr>
            <w:tcW w:w="2925" w:type="dxa"/>
          </w:tcPr>
          <w:p w14:paraId="7073D0CB" w14:textId="77777777" w:rsidR="00CE2935" w:rsidRPr="00C86872" w:rsidRDefault="00CE2935" w:rsidP="004D778C">
            <w:pPr>
              <w:pStyle w:val="ABOE"/>
              <w:spacing w:after="0" w:line="276" w:lineRule="auto"/>
            </w:pPr>
            <w:r>
              <w:t>Léonard</w:t>
            </w:r>
          </w:p>
        </w:tc>
        <w:tc>
          <w:tcPr>
            <w:tcW w:w="2926" w:type="dxa"/>
          </w:tcPr>
          <w:p w14:paraId="261DE0FA" w14:textId="77777777" w:rsidR="00CE2935" w:rsidRPr="00C86872" w:rsidRDefault="00CE2935" w:rsidP="004D778C">
            <w:pPr>
              <w:pStyle w:val="ABOE"/>
              <w:spacing w:after="0" w:line="276" w:lineRule="auto"/>
            </w:pPr>
            <w:r>
              <w:t>Ine</w:t>
            </w:r>
          </w:p>
        </w:tc>
        <w:tc>
          <w:tcPr>
            <w:tcW w:w="2926" w:type="dxa"/>
          </w:tcPr>
          <w:p w14:paraId="634C9994" w14:textId="77777777" w:rsidR="00CE2935" w:rsidRDefault="00CE2935" w:rsidP="004D778C">
            <w:pPr>
              <w:pStyle w:val="ABOE"/>
              <w:spacing w:after="0" w:line="276" w:lineRule="auto"/>
            </w:pPr>
            <w:r>
              <w:t>Archeoloog-veldwerkleider-materiaalexpert (steentijd)</w:t>
            </w:r>
          </w:p>
        </w:tc>
      </w:tr>
      <w:tr w:rsidR="00CE2935" w14:paraId="7DED1E46" w14:textId="77777777" w:rsidTr="004D778C">
        <w:tc>
          <w:tcPr>
            <w:tcW w:w="2925" w:type="dxa"/>
          </w:tcPr>
          <w:p w14:paraId="59D7A03D" w14:textId="54876139" w:rsidR="00CE2935" w:rsidRDefault="001D006B" w:rsidP="004D778C">
            <w:pPr>
              <w:pStyle w:val="ABOE"/>
              <w:spacing w:after="0" w:line="276" w:lineRule="auto"/>
            </w:pPr>
            <w:r>
              <w:t>Broeckmans</w:t>
            </w:r>
          </w:p>
        </w:tc>
        <w:tc>
          <w:tcPr>
            <w:tcW w:w="2926" w:type="dxa"/>
          </w:tcPr>
          <w:p w14:paraId="402B3873" w14:textId="4D6837E3" w:rsidR="00CE2935" w:rsidRDefault="001D006B" w:rsidP="004D778C">
            <w:pPr>
              <w:pStyle w:val="ABOE"/>
              <w:spacing w:after="0" w:line="276" w:lineRule="auto"/>
            </w:pPr>
            <w:r>
              <w:t>Daan</w:t>
            </w:r>
          </w:p>
        </w:tc>
        <w:tc>
          <w:tcPr>
            <w:tcW w:w="2926" w:type="dxa"/>
          </w:tcPr>
          <w:p w14:paraId="55216A05" w14:textId="77777777" w:rsidR="00CE2935" w:rsidRDefault="00CE2935" w:rsidP="004D778C">
            <w:pPr>
              <w:pStyle w:val="ABOE"/>
              <w:spacing w:after="0" w:line="276" w:lineRule="auto"/>
            </w:pPr>
            <w:r>
              <w:t>Assistent-archeoloog</w:t>
            </w:r>
          </w:p>
        </w:tc>
      </w:tr>
    </w:tbl>
    <w:p w14:paraId="0CAF692E" w14:textId="77777777" w:rsidR="00CE2935" w:rsidRDefault="00CE2935" w:rsidP="00CE2935">
      <w:pPr>
        <w:pStyle w:val="ABOEKop5"/>
      </w:pPr>
      <w:r>
        <w:t>Activiteiten</w:t>
      </w:r>
    </w:p>
    <w:p w14:paraId="4062C607" w14:textId="77777777" w:rsidR="00CE2935" w:rsidRDefault="00CE2935" w:rsidP="00CE2935">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3</w:t>
      </w:r>
    </w:p>
    <w:p w14:paraId="2853DCDA" w14:textId="77777777" w:rsidR="00CE2935" w:rsidRDefault="00CE2935" w:rsidP="00CE2935">
      <w:pPr>
        <w:pStyle w:val="ListParagraph"/>
        <w:numPr>
          <w:ilvl w:val="0"/>
          <w:numId w:val="45"/>
        </w:numPr>
        <w:rPr>
          <w:lang w:val="nl-NL" w:eastAsia="nl-NL"/>
        </w:rPr>
      </w:pPr>
      <w:r w:rsidRPr="008F6DFC">
        <w:rPr>
          <w:lang w:val="nl-NL" w:eastAsia="nl-NL"/>
        </w:rPr>
        <w:t>Sorteren en assessment zeefresidu’s</w:t>
      </w:r>
    </w:p>
    <w:p w14:paraId="344C56A9" w14:textId="77777777" w:rsidR="00CE2935" w:rsidRPr="008F6DFC" w:rsidRDefault="00CE2935" w:rsidP="00CE2935">
      <w:pPr>
        <w:pStyle w:val="ListParagraph"/>
        <w:numPr>
          <w:ilvl w:val="0"/>
          <w:numId w:val="45"/>
        </w:numPr>
        <w:rPr>
          <w:lang w:val="nl-NL" w:eastAsia="nl-NL"/>
        </w:rPr>
      </w:pPr>
      <w:r>
        <w:rPr>
          <w:lang w:val="nl-NL" w:eastAsia="nl-NL"/>
        </w:rPr>
        <w:t>Assessment boorprofielen en preliminaire landschapsreconstructie</w:t>
      </w:r>
    </w:p>
    <w:p w14:paraId="6FA56576" w14:textId="77777777" w:rsidR="00CE2935" w:rsidRDefault="00CE2935" w:rsidP="00CE2935">
      <w:pPr>
        <w:pStyle w:val="ListParagraph"/>
        <w:numPr>
          <w:ilvl w:val="0"/>
          <w:numId w:val="45"/>
        </w:numPr>
        <w:rPr>
          <w:lang w:val="nl-NL" w:eastAsia="nl-NL"/>
        </w:rPr>
      </w:pPr>
      <w:r>
        <w:rPr>
          <w:lang w:val="nl-NL" w:eastAsia="nl-NL"/>
        </w:rPr>
        <w:t xml:space="preserve">Nat </w:t>
      </w:r>
      <w:r w:rsidRPr="008F6DFC">
        <w:rPr>
          <w:lang w:val="nl-NL" w:eastAsia="nl-NL"/>
        </w:rPr>
        <w:t>zeven</w:t>
      </w:r>
    </w:p>
    <w:p w14:paraId="3732586D" w14:textId="77777777" w:rsidR="00CE2935" w:rsidRDefault="00CE2935" w:rsidP="00CE2935">
      <w:pPr>
        <w:pStyle w:val="ABOEKop5"/>
      </w:pPr>
      <w:r>
        <w:t>Strategische en praktische keuzes</w:t>
      </w:r>
    </w:p>
    <w:p w14:paraId="2177317B" w14:textId="5A3BBDF6" w:rsidR="00CE2935" w:rsidRDefault="001D006B" w:rsidP="00CE2935">
      <w:pPr>
        <w:jc w:val="both"/>
        <w:rPr>
          <w:lang w:val="nl-NL" w:eastAsia="nl-NL"/>
        </w:rPr>
      </w:pPr>
      <w:r>
        <w:rPr>
          <w:lang w:val="nl-NL" w:eastAsia="nl-NL"/>
        </w:rPr>
        <w:t>/</w:t>
      </w:r>
    </w:p>
    <w:p w14:paraId="74B1F407" w14:textId="77777777" w:rsidR="00CE2935" w:rsidRDefault="00CE2935" w:rsidP="00CE2935">
      <w:pPr>
        <w:pStyle w:val="ABOEKop5"/>
      </w:pPr>
      <w:r>
        <w:t>Voorlopige interpretatie</w:t>
      </w:r>
    </w:p>
    <w:p w14:paraId="69EBA128" w14:textId="77777777" w:rsidR="00CE2935" w:rsidRDefault="00CE2935" w:rsidP="00CE2935">
      <w:pPr>
        <w:pStyle w:val="ABOE"/>
        <w:jc w:val="both"/>
        <w:rPr>
          <w:lang w:val="nl-NL" w:eastAsia="nl-NL"/>
        </w:rPr>
      </w:pPr>
      <w:r>
        <w:rPr>
          <w:lang w:val="nl-NL" w:eastAsia="nl-NL"/>
        </w:rPr>
        <w:t>De boringen in zone 3 hebben gelijkaardige profielen als deze in zone 8, namelijk korte sequenties en kleiige afzettingen op geringe diepte.</w:t>
      </w:r>
    </w:p>
    <w:p w14:paraId="0F927C09" w14:textId="77777777" w:rsidR="00CE2935" w:rsidRDefault="00CE2935" w:rsidP="00CE2935">
      <w:pPr>
        <w:pStyle w:val="ABOE"/>
        <w:jc w:val="both"/>
        <w:rPr>
          <w:lang w:val="nl-NL" w:eastAsia="nl-NL"/>
        </w:rPr>
      </w:pPr>
    </w:p>
    <w:p w14:paraId="52180A22" w14:textId="1BBD16C0" w:rsidR="00CE2935" w:rsidRDefault="00CE2935">
      <w:pPr>
        <w:spacing w:after="200" w:line="276" w:lineRule="auto"/>
        <w:rPr>
          <w:lang w:val="nl-NL" w:eastAsia="nl-NL"/>
        </w:rPr>
      </w:pPr>
      <w:r>
        <w:rPr>
          <w:lang w:val="nl-NL" w:eastAsia="nl-NL"/>
        </w:rPr>
        <w:br w:type="page"/>
      </w:r>
    </w:p>
    <w:p w14:paraId="6E4C0129" w14:textId="7074A187" w:rsidR="00CE2935" w:rsidRDefault="00CE2935" w:rsidP="00CE2935">
      <w:pPr>
        <w:pStyle w:val="ABOEKop1NoNumber"/>
      </w:pPr>
      <w:bookmarkStart w:id="45" w:name="_Toc530750840"/>
      <w:r>
        <w:t>Dagrapport n° 31</w:t>
      </w:r>
      <w:bookmarkEnd w:id="45"/>
    </w:p>
    <w:tbl>
      <w:tblPr>
        <w:tblStyle w:val="ABOETABELSTIJL"/>
        <w:tblW w:w="0" w:type="auto"/>
        <w:tblLook w:val="0480" w:firstRow="0" w:lastRow="0" w:firstColumn="1" w:lastColumn="0" w:noHBand="0" w:noVBand="1"/>
      </w:tblPr>
      <w:tblGrid>
        <w:gridCol w:w="1413"/>
        <w:gridCol w:w="2403"/>
        <w:gridCol w:w="2088"/>
        <w:gridCol w:w="2873"/>
      </w:tblGrid>
      <w:tr w:rsidR="00CE2935" w14:paraId="0E96B958" w14:textId="77777777" w:rsidTr="004D778C">
        <w:tc>
          <w:tcPr>
            <w:tcW w:w="1413" w:type="dxa"/>
          </w:tcPr>
          <w:p w14:paraId="74D5653F" w14:textId="77777777" w:rsidR="00CE2935" w:rsidRDefault="00CE2935" w:rsidP="004D778C">
            <w:pPr>
              <w:pStyle w:val="ABOE"/>
              <w:spacing w:after="0" w:line="276" w:lineRule="auto"/>
            </w:pPr>
            <w:r w:rsidRPr="00AE5C26">
              <w:rPr>
                <w:b/>
              </w:rPr>
              <w:t>Dag</w:t>
            </w:r>
          </w:p>
        </w:tc>
        <w:tc>
          <w:tcPr>
            <w:tcW w:w="2403" w:type="dxa"/>
          </w:tcPr>
          <w:p w14:paraId="399A1CB2" w14:textId="0874D16A" w:rsidR="00CE2935" w:rsidRDefault="00CE2935" w:rsidP="00CE2935">
            <w:pPr>
              <w:pStyle w:val="ABOE"/>
              <w:spacing w:after="0" w:line="276" w:lineRule="auto"/>
            </w:pPr>
            <w:r>
              <w:t>03/04/2018</w:t>
            </w:r>
          </w:p>
        </w:tc>
        <w:tc>
          <w:tcPr>
            <w:tcW w:w="2088" w:type="dxa"/>
          </w:tcPr>
          <w:p w14:paraId="684BA769" w14:textId="77777777" w:rsidR="00CE2935" w:rsidRDefault="00CE2935" w:rsidP="004D778C">
            <w:pPr>
              <w:pStyle w:val="ABOE"/>
              <w:spacing w:after="0" w:line="276" w:lineRule="auto"/>
            </w:pPr>
            <w:r w:rsidRPr="00C86872">
              <w:rPr>
                <w:b/>
              </w:rPr>
              <w:t>Erkend archeoloog</w:t>
            </w:r>
          </w:p>
        </w:tc>
        <w:tc>
          <w:tcPr>
            <w:tcW w:w="2873" w:type="dxa"/>
          </w:tcPr>
          <w:p w14:paraId="396263AD" w14:textId="77777777" w:rsidR="00CE2935" w:rsidRDefault="00CE2935" w:rsidP="004D778C">
            <w:pPr>
              <w:pStyle w:val="ABOE"/>
              <w:spacing w:after="0" w:line="276" w:lineRule="auto"/>
            </w:pPr>
            <w:r>
              <w:t>ABO nv</w:t>
            </w:r>
          </w:p>
        </w:tc>
      </w:tr>
      <w:tr w:rsidR="00CE2935" w14:paraId="48ABA85E" w14:textId="77777777" w:rsidTr="004D778C">
        <w:tc>
          <w:tcPr>
            <w:tcW w:w="1413" w:type="dxa"/>
          </w:tcPr>
          <w:p w14:paraId="4751221C" w14:textId="77777777" w:rsidR="00CE2935" w:rsidRDefault="00CE2935" w:rsidP="004D778C">
            <w:pPr>
              <w:pStyle w:val="ABOE"/>
              <w:spacing w:after="0" w:line="276" w:lineRule="auto"/>
            </w:pPr>
            <w:r w:rsidRPr="00F5633B">
              <w:rPr>
                <w:b/>
              </w:rPr>
              <w:t>Weer</w:t>
            </w:r>
          </w:p>
        </w:tc>
        <w:tc>
          <w:tcPr>
            <w:tcW w:w="2403" w:type="dxa"/>
          </w:tcPr>
          <w:p w14:paraId="0E966E68" w14:textId="06C88BEB" w:rsidR="00CE2935" w:rsidRDefault="00CE2935" w:rsidP="004D778C">
            <w:pPr>
              <w:pStyle w:val="ABOE"/>
              <w:spacing w:after="0" w:line="276" w:lineRule="auto"/>
            </w:pPr>
            <w:r>
              <w:t>Regen; bewolkt; 7°C</w:t>
            </w:r>
          </w:p>
        </w:tc>
        <w:tc>
          <w:tcPr>
            <w:tcW w:w="2088" w:type="dxa"/>
          </w:tcPr>
          <w:p w14:paraId="3C164447" w14:textId="77777777" w:rsidR="00CE2935" w:rsidRDefault="00CE2935" w:rsidP="004D778C">
            <w:pPr>
              <w:pStyle w:val="ABOE"/>
              <w:spacing w:after="0" w:line="276" w:lineRule="auto"/>
            </w:pPr>
            <w:r w:rsidRPr="00AE5C26">
              <w:rPr>
                <w:b/>
              </w:rPr>
              <w:t>Vergunning</w:t>
            </w:r>
            <w:r>
              <w:rPr>
                <w:b/>
              </w:rPr>
              <w:t xml:space="preserve"> n°</w:t>
            </w:r>
          </w:p>
        </w:tc>
        <w:tc>
          <w:tcPr>
            <w:tcW w:w="2873" w:type="dxa"/>
          </w:tcPr>
          <w:p w14:paraId="3D462FFC" w14:textId="77777777" w:rsidR="00CE2935" w:rsidRDefault="00CE2935" w:rsidP="004D778C">
            <w:pPr>
              <w:pStyle w:val="ABOE"/>
              <w:spacing w:after="0" w:line="276" w:lineRule="auto"/>
            </w:pPr>
            <w:r w:rsidRPr="0031635D">
              <w:t>OE/ERK/Archeoloog/2017/00167</w:t>
            </w:r>
          </w:p>
        </w:tc>
      </w:tr>
      <w:tr w:rsidR="00CE2935" w14:paraId="59EFD173" w14:textId="77777777" w:rsidTr="004D778C">
        <w:tc>
          <w:tcPr>
            <w:tcW w:w="1413" w:type="dxa"/>
          </w:tcPr>
          <w:p w14:paraId="7C670579" w14:textId="77777777" w:rsidR="00CE2935" w:rsidRDefault="00CE2935" w:rsidP="004D778C">
            <w:pPr>
              <w:pStyle w:val="ABOE"/>
              <w:spacing w:after="0" w:line="276" w:lineRule="auto"/>
            </w:pPr>
            <w:r w:rsidRPr="00AE5C26">
              <w:rPr>
                <w:b/>
              </w:rPr>
              <w:t>Projectleider</w:t>
            </w:r>
          </w:p>
        </w:tc>
        <w:tc>
          <w:tcPr>
            <w:tcW w:w="2403" w:type="dxa"/>
          </w:tcPr>
          <w:p w14:paraId="1749DF4E" w14:textId="77777777" w:rsidR="00CE2935" w:rsidRDefault="00CE2935" w:rsidP="004D778C">
            <w:pPr>
              <w:pStyle w:val="ABOE"/>
              <w:spacing w:after="0" w:line="276" w:lineRule="auto"/>
            </w:pPr>
            <w:r>
              <w:t>Léonard, Ine</w:t>
            </w:r>
          </w:p>
        </w:tc>
        <w:tc>
          <w:tcPr>
            <w:tcW w:w="2088" w:type="dxa"/>
          </w:tcPr>
          <w:p w14:paraId="08087FFE" w14:textId="77777777" w:rsidR="00CE2935" w:rsidRDefault="00CE2935" w:rsidP="004D778C">
            <w:pPr>
              <w:pStyle w:val="ABOE"/>
              <w:spacing w:after="0" w:line="276" w:lineRule="auto"/>
            </w:pPr>
            <w:r w:rsidRPr="00AE5C26">
              <w:rPr>
                <w:b/>
              </w:rPr>
              <w:t>Onderaannemers</w:t>
            </w:r>
          </w:p>
        </w:tc>
        <w:tc>
          <w:tcPr>
            <w:tcW w:w="2873" w:type="dxa"/>
          </w:tcPr>
          <w:p w14:paraId="4922DFC8" w14:textId="77777777" w:rsidR="00CE2935" w:rsidRDefault="00CE2935" w:rsidP="004D778C">
            <w:pPr>
              <w:pStyle w:val="ABOE"/>
              <w:spacing w:after="0" w:line="276" w:lineRule="auto"/>
            </w:pPr>
            <w:r>
              <w:t>Geosonda NV</w:t>
            </w:r>
          </w:p>
        </w:tc>
      </w:tr>
    </w:tbl>
    <w:p w14:paraId="604301CA" w14:textId="77777777" w:rsidR="00CE2935" w:rsidRDefault="00CE2935" w:rsidP="00CE2935">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CE2935" w14:paraId="56EDC2A1"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05A89A7F" w14:textId="77777777" w:rsidR="00CE2935" w:rsidRDefault="00CE2935" w:rsidP="004D778C">
            <w:pPr>
              <w:pStyle w:val="ABOE"/>
              <w:spacing w:after="0" w:line="276" w:lineRule="auto"/>
            </w:pPr>
            <w:r>
              <w:t>Naam</w:t>
            </w:r>
          </w:p>
        </w:tc>
        <w:tc>
          <w:tcPr>
            <w:tcW w:w="2926" w:type="dxa"/>
          </w:tcPr>
          <w:p w14:paraId="303BB422" w14:textId="77777777" w:rsidR="00CE2935" w:rsidRDefault="00CE2935" w:rsidP="004D778C">
            <w:pPr>
              <w:pStyle w:val="ABOE"/>
              <w:spacing w:after="0" w:line="276" w:lineRule="auto"/>
            </w:pPr>
            <w:r>
              <w:t>Voornaam</w:t>
            </w:r>
          </w:p>
        </w:tc>
        <w:tc>
          <w:tcPr>
            <w:tcW w:w="2926" w:type="dxa"/>
          </w:tcPr>
          <w:p w14:paraId="7D7A4674" w14:textId="77777777" w:rsidR="00CE2935" w:rsidRDefault="00CE2935" w:rsidP="004D778C">
            <w:pPr>
              <w:pStyle w:val="ABOE"/>
              <w:spacing w:after="0" w:line="276" w:lineRule="auto"/>
            </w:pPr>
            <w:r>
              <w:t>Functie</w:t>
            </w:r>
          </w:p>
        </w:tc>
      </w:tr>
      <w:tr w:rsidR="00CE2935" w14:paraId="06BB6010" w14:textId="77777777" w:rsidTr="004D778C">
        <w:tc>
          <w:tcPr>
            <w:tcW w:w="2925" w:type="dxa"/>
          </w:tcPr>
          <w:p w14:paraId="0BCC5640" w14:textId="2FFFFCD4" w:rsidR="00CE2935" w:rsidRDefault="001D006B" w:rsidP="004D778C">
            <w:pPr>
              <w:pStyle w:val="ABOE"/>
              <w:spacing w:after="0" w:line="276" w:lineRule="auto"/>
            </w:pPr>
            <w:r>
              <w:t>Boons</w:t>
            </w:r>
          </w:p>
        </w:tc>
        <w:tc>
          <w:tcPr>
            <w:tcW w:w="2926" w:type="dxa"/>
          </w:tcPr>
          <w:p w14:paraId="39158EDF" w14:textId="49DA5100" w:rsidR="00CE2935" w:rsidRDefault="001D006B" w:rsidP="004D778C">
            <w:pPr>
              <w:pStyle w:val="ABOE"/>
              <w:spacing w:after="0" w:line="276" w:lineRule="auto"/>
            </w:pPr>
            <w:r>
              <w:t>Jonas</w:t>
            </w:r>
          </w:p>
        </w:tc>
        <w:tc>
          <w:tcPr>
            <w:tcW w:w="2926" w:type="dxa"/>
          </w:tcPr>
          <w:p w14:paraId="0B16DA24" w14:textId="77777777" w:rsidR="00CE2935" w:rsidRPr="00C86872" w:rsidRDefault="00CE2935" w:rsidP="004D778C">
            <w:pPr>
              <w:pStyle w:val="ABOE"/>
              <w:spacing w:after="0" w:line="276" w:lineRule="auto"/>
            </w:pPr>
            <w:r>
              <w:t>Boormeester/aardkundige</w:t>
            </w:r>
          </w:p>
        </w:tc>
      </w:tr>
      <w:tr w:rsidR="00CE2935" w14:paraId="514CC19A" w14:textId="77777777" w:rsidTr="004D778C">
        <w:tc>
          <w:tcPr>
            <w:tcW w:w="2925" w:type="dxa"/>
          </w:tcPr>
          <w:p w14:paraId="5D60F624" w14:textId="77777777" w:rsidR="00CE2935" w:rsidRPr="00C86872" w:rsidRDefault="00CE2935" w:rsidP="004D778C">
            <w:pPr>
              <w:pStyle w:val="ABOE"/>
              <w:spacing w:after="0" w:line="276" w:lineRule="auto"/>
            </w:pPr>
            <w:r>
              <w:t>Léonard</w:t>
            </w:r>
          </w:p>
        </w:tc>
        <w:tc>
          <w:tcPr>
            <w:tcW w:w="2926" w:type="dxa"/>
          </w:tcPr>
          <w:p w14:paraId="6BCFA2FC" w14:textId="77777777" w:rsidR="00CE2935" w:rsidRPr="00C86872" w:rsidRDefault="00CE2935" w:rsidP="004D778C">
            <w:pPr>
              <w:pStyle w:val="ABOE"/>
              <w:spacing w:after="0" w:line="276" w:lineRule="auto"/>
            </w:pPr>
            <w:r>
              <w:t>Ine</w:t>
            </w:r>
          </w:p>
        </w:tc>
        <w:tc>
          <w:tcPr>
            <w:tcW w:w="2926" w:type="dxa"/>
          </w:tcPr>
          <w:p w14:paraId="17AC8A92" w14:textId="77777777" w:rsidR="00CE2935" w:rsidRDefault="00CE2935" w:rsidP="004D778C">
            <w:pPr>
              <w:pStyle w:val="ABOE"/>
              <w:spacing w:after="0" w:line="276" w:lineRule="auto"/>
            </w:pPr>
            <w:r>
              <w:t>Archeoloog-veldwerkleider-materiaalexpert (steentijd)</w:t>
            </w:r>
          </w:p>
        </w:tc>
      </w:tr>
      <w:tr w:rsidR="00CE2935" w14:paraId="24E0EF14" w14:textId="77777777" w:rsidTr="004D778C">
        <w:tc>
          <w:tcPr>
            <w:tcW w:w="2925" w:type="dxa"/>
          </w:tcPr>
          <w:p w14:paraId="08AC247D" w14:textId="4A66072A" w:rsidR="00CE2935" w:rsidRDefault="001D006B" w:rsidP="004D778C">
            <w:pPr>
              <w:pStyle w:val="ABOE"/>
              <w:spacing w:after="0" w:line="276" w:lineRule="auto"/>
            </w:pPr>
            <w:r>
              <w:t>Broeckmans</w:t>
            </w:r>
          </w:p>
        </w:tc>
        <w:tc>
          <w:tcPr>
            <w:tcW w:w="2926" w:type="dxa"/>
          </w:tcPr>
          <w:p w14:paraId="4F008655" w14:textId="41A39FE8" w:rsidR="00CE2935" w:rsidRDefault="001D006B" w:rsidP="004D778C">
            <w:pPr>
              <w:pStyle w:val="ABOE"/>
              <w:spacing w:after="0" w:line="276" w:lineRule="auto"/>
            </w:pPr>
            <w:r>
              <w:t>Daan</w:t>
            </w:r>
          </w:p>
        </w:tc>
        <w:tc>
          <w:tcPr>
            <w:tcW w:w="2926" w:type="dxa"/>
          </w:tcPr>
          <w:p w14:paraId="622E4A30" w14:textId="77777777" w:rsidR="00CE2935" w:rsidRDefault="00CE2935" w:rsidP="004D778C">
            <w:pPr>
              <w:pStyle w:val="ABOE"/>
              <w:spacing w:after="0" w:line="276" w:lineRule="auto"/>
            </w:pPr>
            <w:r>
              <w:t>Assistent-archeoloog</w:t>
            </w:r>
          </w:p>
        </w:tc>
      </w:tr>
    </w:tbl>
    <w:p w14:paraId="64408B5C" w14:textId="77777777" w:rsidR="00CE2935" w:rsidRDefault="00CE2935" w:rsidP="00CE2935">
      <w:pPr>
        <w:pStyle w:val="ABOEKop5"/>
      </w:pPr>
      <w:r>
        <w:t>Activiteiten</w:t>
      </w:r>
    </w:p>
    <w:p w14:paraId="1B2F3200" w14:textId="5C16C707" w:rsidR="00CE2935" w:rsidRDefault="00CE2935" w:rsidP="00CE2935">
      <w:pPr>
        <w:pStyle w:val="ListParagraph"/>
        <w:numPr>
          <w:ilvl w:val="0"/>
          <w:numId w:val="45"/>
        </w:numPr>
        <w:rPr>
          <w:lang w:val="nl-NL" w:eastAsia="nl-NL"/>
        </w:rPr>
      </w:pPr>
      <w:r>
        <w:rPr>
          <w:lang w:val="nl-NL" w:eastAsia="nl-NL"/>
        </w:rPr>
        <w:t xml:space="preserve">Boren in </w:t>
      </w:r>
      <w:r w:rsidRPr="008F6DFC">
        <w:rPr>
          <w:lang w:val="nl-NL" w:eastAsia="nl-NL"/>
        </w:rPr>
        <w:t xml:space="preserve">zone </w:t>
      </w:r>
      <w:r>
        <w:rPr>
          <w:lang w:val="nl-NL" w:eastAsia="nl-NL"/>
        </w:rPr>
        <w:t>3</w:t>
      </w:r>
      <w:r w:rsidR="005F1EA6">
        <w:rPr>
          <w:lang w:val="nl-NL" w:eastAsia="nl-NL"/>
        </w:rPr>
        <w:t xml:space="preserve"> en resterende boringen van zone 2</w:t>
      </w:r>
    </w:p>
    <w:p w14:paraId="7C9DDADA" w14:textId="77777777" w:rsidR="00CE2935" w:rsidRDefault="00CE2935" w:rsidP="00CE2935">
      <w:pPr>
        <w:pStyle w:val="ListParagraph"/>
        <w:numPr>
          <w:ilvl w:val="0"/>
          <w:numId w:val="45"/>
        </w:numPr>
        <w:rPr>
          <w:lang w:val="nl-NL" w:eastAsia="nl-NL"/>
        </w:rPr>
      </w:pPr>
      <w:r w:rsidRPr="008F6DFC">
        <w:rPr>
          <w:lang w:val="nl-NL" w:eastAsia="nl-NL"/>
        </w:rPr>
        <w:t>Sorteren en assessment zeefresidu’s</w:t>
      </w:r>
    </w:p>
    <w:p w14:paraId="4EE1C785" w14:textId="77777777" w:rsidR="00CE2935" w:rsidRPr="008F6DFC" w:rsidRDefault="00CE2935" w:rsidP="00CE2935">
      <w:pPr>
        <w:pStyle w:val="ListParagraph"/>
        <w:numPr>
          <w:ilvl w:val="0"/>
          <w:numId w:val="45"/>
        </w:numPr>
        <w:rPr>
          <w:lang w:val="nl-NL" w:eastAsia="nl-NL"/>
        </w:rPr>
      </w:pPr>
      <w:r>
        <w:rPr>
          <w:lang w:val="nl-NL" w:eastAsia="nl-NL"/>
        </w:rPr>
        <w:t>Assessment boorprofielen en preliminaire landschapsreconstructie</w:t>
      </w:r>
    </w:p>
    <w:p w14:paraId="46B00991" w14:textId="77777777" w:rsidR="00CE2935" w:rsidRDefault="00CE2935" w:rsidP="00CE2935">
      <w:pPr>
        <w:pStyle w:val="ListParagraph"/>
        <w:numPr>
          <w:ilvl w:val="0"/>
          <w:numId w:val="45"/>
        </w:numPr>
        <w:rPr>
          <w:lang w:val="nl-NL" w:eastAsia="nl-NL"/>
        </w:rPr>
      </w:pPr>
      <w:r>
        <w:rPr>
          <w:lang w:val="nl-NL" w:eastAsia="nl-NL"/>
        </w:rPr>
        <w:t xml:space="preserve">Nat </w:t>
      </w:r>
      <w:r w:rsidRPr="008F6DFC">
        <w:rPr>
          <w:lang w:val="nl-NL" w:eastAsia="nl-NL"/>
        </w:rPr>
        <w:t>zeven</w:t>
      </w:r>
    </w:p>
    <w:p w14:paraId="6A6BC7C1" w14:textId="77777777" w:rsidR="00CE2935" w:rsidRDefault="00CE2935" w:rsidP="00CE2935">
      <w:pPr>
        <w:pStyle w:val="ABOEKop5"/>
      </w:pPr>
      <w:r>
        <w:t>Strategische en praktische keuzes</w:t>
      </w:r>
    </w:p>
    <w:p w14:paraId="43DB2D46" w14:textId="1DA53B90" w:rsidR="00CE2935" w:rsidRDefault="001D006B" w:rsidP="00CE2935">
      <w:pPr>
        <w:jc w:val="both"/>
        <w:rPr>
          <w:lang w:val="nl-NL" w:eastAsia="nl-NL"/>
        </w:rPr>
      </w:pPr>
      <w:r>
        <w:rPr>
          <w:lang w:val="nl-NL" w:eastAsia="nl-NL"/>
        </w:rPr>
        <w:t>/</w:t>
      </w:r>
    </w:p>
    <w:p w14:paraId="4A64C16D" w14:textId="77777777" w:rsidR="00CE2935" w:rsidRDefault="00CE2935" w:rsidP="00CE2935">
      <w:pPr>
        <w:pStyle w:val="ABOEKop5"/>
      </w:pPr>
      <w:r>
        <w:t>Voorlopige interpretatie</w:t>
      </w:r>
    </w:p>
    <w:p w14:paraId="165D5B20" w14:textId="77777777" w:rsidR="00CE2935" w:rsidRDefault="00CE2935" w:rsidP="00CE2935">
      <w:pPr>
        <w:pStyle w:val="ABOE"/>
        <w:jc w:val="both"/>
        <w:rPr>
          <w:lang w:val="nl-NL" w:eastAsia="nl-NL"/>
        </w:rPr>
      </w:pPr>
      <w:r>
        <w:rPr>
          <w:lang w:val="nl-NL" w:eastAsia="nl-NL"/>
        </w:rPr>
        <w:t>De boringen in zone 3 hebben gelijkaardige profielen als deze in zone 8, namelijk korte sequenties en kleiige afzettingen op geringe diepte.</w:t>
      </w:r>
    </w:p>
    <w:p w14:paraId="167D9D04" w14:textId="1A9BBA85" w:rsidR="005F1EA6" w:rsidRDefault="005F1EA6">
      <w:pPr>
        <w:spacing w:after="200" w:line="276" w:lineRule="auto"/>
        <w:rPr>
          <w:lang w:val="nl-NL" w:eastAsia="nl-NL"/>
        </w:rPr>
      </w:pPr>
      <w:r>
        <w:rPr>
          <w:lang w:val="nl-NL" w:eastAsia="nl-NL"/>
        </w:rPr>
        <w:br w:type="page"/>
      </w:r>
    </w:p>
    <w:p w14:paraId="73236627" w14:textId="2223165B" w:rsidR="005F1EA6" w:rsidRDefault="005F1EA6" w:rsidP="005F1EA6">
      <w:pPr>
        <w:pStyle w:val="ABOEKop1NoNumber"/>
      </w:pPr>
      <w:bookmarkStart w:id="46" w:name="_Toc530750841"/>
      <w:r>
        <w:t>Dagrapport n° 32</w:t>
      </w:r>
      <w:bookmarkEnd w:id="46"/>
    </w:p>
    <w:tbl>
      <w:tblPr>
        <w:tblStyle w:val="ABOETABELSTIJL"/>
        <w:tblW w:w="0" w:type="auto"/>
        <w:tblLook w:val="0480" w:firstRow="0" w:lastRow="0" w:firstColumn="1" w:lastColumn="0" w:noHBand="0" w:noVBand="1"/>
      </w:tblPr>
      <w:tblGrid>
        <w:gridCol w:w="1413"/>
        <w:gridCol w:w="2403"/>
        <w:gridCol w:w="2088"/>
        <w:gridCol w:w="2873"/>
      </w:tblGrid>
      <w:tr w:rsidR="005F1EA6" w14:paraId="695EFB6A" w14:textId="77777777" w:rsidTr="004D778C">
        <w:tc>
          <w:tcPr>
            <w:tcW w:w="1413" w:type="dxa"/>
          </w:tcPr>
          <w:p w14:paraId="3012E0AD" w14:textId="77777777" w:rsidR="005F1EA6" w:rsidRDefault="005F1EA6" w:rsidP="004D778C">
            <w:pPr>
              <w:pStyle w:val="ABOE"/>
              <w:spacing w:after="0" w:line="276" w:lineRule="auto"/>
            </w:pPr>
            <w:r w:rsidRPr="00AE5C26">
              <w:rPr>
                <w:b/>
              </w:rPr>
              <w:t>Dag</w:t>
            </w:r>
          </w:p>
        </w:tc>
        <w:tc>
          <w:tcPr>
            <w:tcW w:w="2403" w:type="dxa"/>
          </w:tcPr>
          <w:p w14:paraId="5F422616" w14:textId="59D6078C" w:rsidR="005F1EA6" w:rsidRDefault="005F1EA6" w:rsidP="001D006B">
            <w:pPr>
              <w:pStyle w:val="ABOE"/>
              <w:spacing w:after="0" w:line="276" w:lineRule="auto"/>
            </w:pPr>
            <w:r>
              <w:t>0</w:t>
            </w:r>
            <w:r w:rsidR="001D006B">
              <w:t>4</w:t>
            </w:r>
            <w:r>
              <w:t>/04/2018</w:t>
            </w:r>
          </w:p>
        </w:tc>
        <w:tc>
          <w:tcPr>
            <w:tcW w:w="2088" w:type="dxa"/>
          </w:tcPr>
          <w:p w14:paraId="07BC00A6" w14:textId="77777777" w:rsidR="005F1EA6" w:rsidRDefault="005F1EA6" w:rsidP="004D778C">
            <w:pPr>
              <w:pStyle w:val="ABOE"/>
              <w:spacing w:after="0" w:line="276" w:lineRule="auto"/>
            </w:pPr>
            <w:r w:rsidRPr="00C86872">
              <w:rPr>
                <w:b/>
              </w:rPr>
              <w:t>Erkend archeoloog</w:t>
            </w:r>
          </w:p>
        </w:tc>
        <w:tc>
          <w:tcPr>
            <w:tcW w:w="2873" w:type="dxa"/>
          </w:tcPr>
          <w:p w14:paraId="52718DEF" w14:textId="77777777" w:rsidR="005F1EA6" w:rsidRDefault="005F1EA6" w:rsidP="004D778C">
            <w:pPr>
              <w:pStyle w:val="ABOE"/>
              <w:spacing w:after="0" w:line="276" w:lineRule="auto"/>
            </w:pPr>
            <w:r>
              <w:t>ABO nv</w:t>
            </w:r>
          </w:p>
        </w:tc>
      </w:tr>
      <w:tr w:rsidR="005F1EA6" w14:paraId="041F3E84" w14:textId="77777777" w:rsidTr="004D778C">
        <w:tc>
          <w:tcPr>
            <w:tcW w:w="1413" w:type="dxa"/>
          </w:tcPr>
          <w:p w14:paraId="7BDFF96E" w14:textId="77777777" w:rsidR="005F1EA6" w:rsidRDefault="005F1EA6" w:rsidP="004D778C">
            <w:pPr>
              <w:pStyle w:val="ABOE"/>
              <w:spacing w:after="0" w:line="276" w:lineRule="auto"/>
            </w:pPr>
            <w:r w:rsidRPr="00F5633B">
              <w:rPr>
                <w:b/>
              </w:rPr>
              <w:t>Weer</w:t>
            </w:r>
          </w:p>
        </w:tc>
        <w:tc>
          <w:tcPr>
            <w:tcW w:w="2403" w:type="dxa"/>
          </w:tcPr>
          <w:p w14:paraId="5A70EEB0" w14:textId="254AE4AB" w:rsidR="005F1EA6" w:rsidRDefault="001D006B" w:rsidP="001D006B">
            <w:pPr>
              <w:pStyle w:val="ABOE"/>
              <w:spacing w:after="0" w:line="276" w:lineRule="auto"/>
            </w:pPr>
            <w:r>
              <w:t>Buien</w:t>
            </w:r>
            <w:r w:rsidR="005F1EA6">
              <w:t xml:space="preserve">; bewolkt; </w:t>
            </w:r>
            <w:r>
              <w:t>8-16</w:t>
            </w:r>
            <w:r w:rsidR="005F1EA6">
              <w:t>°C</w:t>
            </w:r>
          </w:p>
        </w:tc>
        <w:tc>
          <w:tcPr>
            <w:tcW w:w="2088" w:type="dxa"/>
          </w:tcPr>
          <w:p w14:paraId="3981CE59" w14:textId="77777777" w:rsidR="005F1EA6" w:rsidRDefault="005F1EA6" w:rsidP="004D778C">
            <w:pPr>
              <w:pStyle w:val="ABOE"/>
              <w:spacing w:after="0" w:line="276" w:lineRule="auto"/>
            </w:pPr>
            <w:r w:rsidRPr="00AE5C26">
              <w:rPr>
                <w:b/>
              </w:rPr>
              <w:t>Vergunning</w:t>
            </w:r>
            <w:r>
              <w:rPr>
                <w:b/>
              </w:rPr>
              <w:t xml:space="preserve"> n°</w:t>
            </w:r>
          </w:p>
        </w:tc>
        <w:tc>
          <w:tcPr>
            <w:tcW w:w="2873" w:type="dxa"/>
          </w:tcPr>
          <w:p w14:paraId="43D60233" w14:textId="77777777" w:rsidR="005F1EA6" w:rsidRDefault="005F1EA6" w:rsidP="004D778C">
            <w:pPr>
              <w:pStyle w:val="ABOE"/>
              <w:spacing w:after="0" w:line="276" w:lineRule="auto"/>
            </w:pPr>
            <w:r w:rsidRPr="0031635D">
              <w:t>OE/ERK/Archeoloog/2017/00167</w:t>
            </w:r>
          </w:p>
        </w:tc>
      </w:tr>
      <w:tr w:rsidR="005F1EA6" w14:paraId="7A4D9A5A" w14:textId="77777777" w:rsidTr="004D778C">
        <w:tc>
          <w:tcPr>
            <w:tcW w:w="1413" w:type="dxa"/>
          </w:tcPr>
          <w:p w14:paraId="3DADF537" w14:textId="77777777" w:rsidR="005F1EA6" w:rsidRDefault="005F1EA6" w:rsidP="004D778C">
            <w:pPr>
              <w:pStyle w:val="ABOE"/>
              <w:spacing w:after="0" w:line="276" w:lineRule="auto"/>
            </w:pPr>
            <w:r w:rsidRPr="00AE5C26">
              <w:rPr>
                <w:b/>
              </w:rPr>
              <w:t>Projectleider</w:t>
            </w:r>
          </w:p>
        </w:tc>
        <w:tc>
          <w:tcPr>
            <w:tcW w:w="2403" w:type="dxa"/>
          </w:tcPr>
          <w:p w14:paraId="55A51FB6" w14:textId="77777777" w:rsidR="005F1EA6" w:rsidRDefault="005F1EA6" w:rsidP="004D778C">
            <w:pPr>
              <w:pStyle w:val="ABOE"/>
              <w:spacing w:after="0" w:line="276" w:lineRule="auto"/>
            </w:pPr>
            <w:r>
              <w:t>Léonard, Ine</w:t>
            </w:r>
          </w:p>
        </w:tc>
        <w:tc>
          <w:tcPr>
            <w:tcW w:w="2088" w:type="dxa"/>
          </w:tcPr>
          <w:p w14:paraId="3ABE7610" w14:textId="77777777" w:rsidR="005F1EA6" w:rsidRDefault="005F1EA6" w:rsidP="004D778C">
            <w:pPr>
              <w:pStyle w:val="ABOE"/>
              <w:spacing w:after="0" w:line="276" w:lineRule="auto"/>
            </w:pPr>
            <w:r w:rsidRPr="00AE5C26">
              <w:rPr>
                <w:b/>
              </w:rPr>
              <w:t>Onderaannemers</w:t>
            </w:r>
          </w:p>
        </w:tc>
        <w:tc>
          <w:tcPr>
            <w:tcW w:w="2873" w:type="dxa"/>
          </w:tcPr>
          <w:p w14:paraId="37C421B3" w14:textId="737E7F57" w:rsidR="005F1EA6" w:rsidRDefault="001D006B" w:rsidP="004D778C">
            <w:pPr>
              <w:pStyle w:val="ABOE"/>
              <w:spacing w:after="0" w:line="276" w:lineRule="auto"/>
            </w:pPr>
            <w:r>
              <w:t>/</w:t>
            </w:r>
          </w:p>
        </w:tc>
      </w:tr>
    </w:tbl>
    <w:p w14:paraId="0E277618" w14:textId="77777777" w:rsidR="005F1EA6" w:rsidRDefault="005F1EA6" w:rsidP="005F1EA6">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5F1EA6" w14:paraId="6B817618"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1AEA32E4" w14:textId="77777777" w:rsidR="005F1EA6" w:rsidRDefault="005F1EA6" w:rsidP="004D778C">
            <w:pPr>
              <w:pStyle w:val="ABOE"/>
              <w:spacing w:after="0" w:line="276" w:lineRule="auto"/>
            </w:pPr>
            <w:r>
              <w:t>Naam</w:t>
            </w:r>
          </w:p>
        </w:tc>
        <w:tc>
          <w:tcPr>
            <w:tcW w:w="2926" w:type="dxa"/>
          </w:tcPr>
          <w:p w14:paraId="25AF02D6" w14:textId="77777777" w:rsidR="005F1EA6" w:rsidRDefault="005F1EA6" w:rsidP="004D778C">
            <w:pPr>
              <w:pStyle w:val="ABOE"/>
              <w:spacing w:after="0" w:line="276" w:lineRule="auto"/>
            </w:pPr>
            <w:r>
              <w:t>Voornaam</w:t>
            </w:r>
          </w:p>
        </w:tc>
        <w:tc>
          <w:tcPr>
            <w:tcW w:w="2926" w:type="dxa"/>
          </w:tcPr>
          <w:p w14:paraId="460C9373" w14:textId="77777777" w:rsidR="005F1EA6" w:rsidRDefault="005F1EA6" w:rsidP="004D778C">
            <w:pPr>
              <w:pStyle w:val="ABOE"/>
              <w:spacing w:after="0" w:line="276" w:lineRule="auto"/>
            </w:pPr>
            <w:r>
              <w:t>Functie</w:t>
            </w:r>
          </w:p>
        </w:tc>
      </w:tr>
      <w:tr w:rsidR="005F1EA6" w14:paraId="0151CA47" w14:textId="77777777" w:rsidTr="004D778C">
        <w:tc>
          <w:tcPr>
            <w:tcW w:w="2925" w:type="dxa"/>
          </w:tcPr>
          <w:p w14:paraId="35B5AE5D" w14:textId="77777777" w:rsidR="005F1EA6" w:rsidRPr="00C86872" w:rsidRDefault="005F1EA6" w:rsidP="004D778C">
            <w:pPr>
              <w:pStyle w:val="ABOE"/>
              <w:spacing w:after="0" w:line="276" w:lineRule="auto"/>
            </w:pPr>
            <w:r>
              <w:t>Léonard</w:t>
            </w:r>
          </w:p>
        </w:tc>
        <w:tc>
          <w:tcPr>
            <w:tcW w:w="2926" w:type="dxa"/>
          </w:tcPr>
          <w:p w14:paraId="15EEF164" w14:textId="77777777" w:rsidR="005F1EA6" w:rsidRPr="00C86872" w:rsidRDefault="005F1EA6" w:rsidP="004D778C">
            <w:pPr>
              <w:pStyle w:val="ABOE"/>
              <w:spacing w:after="0" w:line="276" w:lineRule="auto"/>
            </w:pPr>
            <w:r>
              <w:t>Ine</w:t>
            </w:r>
          </w:p>
        </w:tc>
        <w:tc>
          <w:tcPr>
            <w:tcW w:w="2926" w:type="dxa"/>
          </w:tcPr>
          <w:p w14:paraId="0AAF475F" w14:textId="77777777" w:rsidR="005F1EA6" w:rsidRDefault="005F1EA6" w:rsidP="004D778C">
            <w:pPr>
              <w:pStyle w:val="ABOE"/>
              <w:spacing w:after="0" w:line="276" w:lineRule="auto"/>
            </w:pPr>
            <w:r>
              <w:t>Archeoloog-veldwerkleider-materiaalexpert (steentijd)</w:t>
            </w:r>
          </w:p>
        </w:tc>
      </w:tr>
      <w:tr w:rsidR="005F1EA6" w14:paraId="764D2DBC" w14:textId="77777777" w:rsidTr="004D778C">
        <w:tc>
          <w:tcPr>
            <w:tcW w:w="2925" w:type="dxa"/>
          </w:tcPr>
          <w:p w14:paraId="39C9B333" w14:textId="644B862D" w:rsidR="005F1EA6" w:rsidRDefault="001D006B" w:rsidP="004D778C">
            <w:pPr>
              <w:pStyle w:val="ABOE"/>
              <w:spacing w:after="0" w:line="276" w:lineRule="auto"/>
            </w:pPr>
            <w:r>
              <w:t>Broeckmans</w:t>
            </w:r>
          </w:p>
        </w:tc>
        <w:tc>
          <w:tcPr>
            <w:tcW w:w="2926" w:type="dxa"/>
          </w:tcPr>
          <w:p w14:paraId="09EC8838" w14:textId="582FAC40" w:rsidR="005F1EA6" w:rsidRDefault="001D006B" w:rsidP="004D778C">
            <w:pPr>
              <w:pStyle w:val="ABOE"/>
              <w:spacing w:after="0" w:line="276" w:lineRule="auto"/>
            </w:pPr>
            <w:r>
              <w:t>Daan</w:t>
            </w:r>
          </w:p>
        </w:tc>
        <w:tc>
          <w:tcPr>
            <w:tcW w:w="2926" w:type="dxa"/>
          </w:tcPr>
          <w:p w14:paraId="52327F5E" w14:textId="77777777" w:rsidR="005F1EA6" w:rsidRDefault="005F1EA6" w:rsidP="004D778C">
            <w:pPr>
              <w:pStyle w:val="ABOE"/>
              <w:spacing w:after="0" w:line="276" w:lineRule="auto"/>
            </w:pPr>
            <w:r>
              <w:t>Assistent-archeoloog</w:t>
            </w:r>
          </w:p>
        </w:tc>
      </w:tr>
    </w:tbl>
    <w:p w14:paraId="09E0776B" w14:textId="77777777" w:rsidR="005F1EA6" w:rsidRDefault="005F1EA6" w:rsidP="005F1EA6">
      <w:pPr>
        <w:pStyle w:val="ABOEKop5"/>
      </w:pPr>
      <w:r>
        <w:t>Activiteiten</w:t>
      </w:r>
    </w:p>
    <w:p w14:paraId="7879FACC" w14:textId="488025FE" w:rsidR="005F1EA6" w:rsidRDefault="005F1EA6" w:rsidP="005F1EA6">
      <w:pPr>
        <w:pStyle w:val="ListParagraph"/>
        <w:numPr>
          <w:ilvl w:val="0"/>
          <w:numId w:val="45"/>
        </w:numPr>
        <w:rPr>
          <w:lang w:val="nl-NL" w:eastAsia="nl-NL"/>
        </w:rPr>
      </w:pPr>
      <w:r w:rsidRPr="008F6DFC">
        <w:rPr>
          <w:lang w:val="nl-NL" w:eastAsia="nl-NL"/>
        </w:rPr>
        <w:t>Sorteren en assessment zeefresidu</w:t>
      </w:r>
      <w:r w:rsidR="001D006B">
        <w:rPr>
          <w:lang w:val="nl-NL" w:eastAsia="nl-NL"/>
        </w:rPr>
        <w:t>’</w:t>
      </w:r>
      <w:r w:rsidRPr="008F6DFC">
        <w:rPr>
          <w:lang w:val="nl-NL" w:eastAsia="nl-NL"/>
        </w:rPr>
        <w:t>s</w:t>
      </w:r>
      <w:r w:rsidR="001D006B">
        <w:rPr>
          <w:lang w:val="nl-NL" w:eastAsia="nl-NL"/>
        </w:rPr>
        <w:t xml:space="preserve"> en lithische analyse van de artefacten</w:t>
      </w:r>
    </w:p>
    <w:p w14:paraId="7A975ADF" w14:textId="77777777" w:rsidR="005F1EA6" w:rsidRPr="008F6DFC" w:rsidRDefault="005F1EA6" w:rsidP="005F1EA6">
      <w:pPr>
        <w:pStyle w:val="ListParagraph"/>
        <w:numPr>
          <w:ilvl w:val="0"/>
          <w:numId w:val="45"/>
        </w:numPr>
        <w:rPr>
          <w:lang w:val="nl-NL" w:eastAsia="nl-NL"/>
        </w:rPr>
      </w:pPr>
      <w:r>
        <w:rPr>
          <w:lang w:val="nl-NL" w:eastAsia="nl-NL"/>
        </w:rPr>
        <w:t>Assessment boorprofielen en preliminaire landschapsreconstructie</w:t>
      </w:r>
    </w:p>
    <w:p w14:paraId="1B860A09" w14:textId="77777777" w:rsidR="005F1EA6" w:rsidRDefault="005F1EA6" w:rsidP="005F1EA6">
      <w:pPr>
        <w:pStyle w:val="ListParagraph"/>
        <w:numPr>
          <w:ilvl w:val="0"/>
          <w:numId w:val="45"/>
        </w:numPr>
        <w:rPr>
          <w:lang w:val="nl-NL" w:eastAsia="nl-NL"/>
        </w:rPr>
      </w:pPr>
      <w:r>
        <w:rPr>
          <w:lang w:val="nl-NL" w:eastAsia="nl-NL"/>
        </w:rPr>
        <w:t xml:space="preserve">Nat </w:t>
      </w:r>
      <w:r w:rsidRPr="008F6DFC">
        <w:rPr>
          <w:lang w:val="nl-NL" w:eastAsia="nl-NL"/>
        </w:rPr>
        <w:t>zeven</w:t>
      </w:r>
    </w:p>
    <w:p w14:paraId="003BB9D7" w14:textId="77777777" w:rsidR="005F1EA6" w:rsidRDefault="005F1EA6" w:rsidP="005F1EA6">
      <w:pPr>
        <w:pStyle w:val="ABOEKop5"/>
      </w:pPr>
      <w:r>
        <w:t>Strategische en praktische keuzes</w:t>
      </w:r>
    </w:p>
    <w:p w14:paraId="0E5513EC" w14:textId="31453629" w:rsidR="005F1EA6" w:rsidRDefault="001D006B" w:rsidP="005F1EA6">
      <w:pPr>
        <w:jc w:val="both"/>
        <w:rPr>
          <w:lang w:val="nl-NL" w:eastAsia="nl-NL"/>
        </w:rPr>
      </w:pPr>
      <w:r>
        <w:rPr>
          <w:lang w:val="nl-NL" w:eastAsia="nl-NL"/>
        </w:rPr>
        <w:t>Boren werd tijdelijke gestaakt omdat de boormeesters een verplichte opleiding dienden te volgen in Schaarbeek</w:t>
      </w:r>
      <w:r w:rsidR="005F1EA6">
        <w:rPr>
          <w:lang w:val="nl-NL" w:eastAsia="nl-NL"/>
        </w:rPr>
        <w:t>.</w:t>
      </w:r>
    </w:p>
    <w:p w14:paraId="70E9FBA8" w14:textId="77777777" w:rsidR="005F1EA6" w:rsidRDefault="005F1EA6" w:rsidP="005F1EA6">
      <w:pPr>
        <w:pStyle w:val="ABOEKop5"/>
      </w:pPr>
      <w:r>
        <w:t>Voorlopige interpretatie</w:t>
      </w:r>
    </w:p>
    <w:p w14:paraId="5B6849B5" w14:textId="52C0F9A2" w:rsidR="005F1EA6" w:rsidRDefault="001D006B" w:rsidP="005F1EA6">
      <w:pPr>
        <w:pStyle w:val="ABOE"/>
        <w:jc w:val="both"/>
        <w:rPr>
          <w:lang w:val="nl-NL" w:eastAsia="nl-NL"/>
        </w:rPr>
      </w:pPr>
      <w:r>
        <w:rPr>
          <w:lang w:val="nl-NL" w:eastAsia="nl-NL"/>
        </w:rPr>
        <w:t>Geen nieuwe ontwikkelingen</w:t>
      </w:r>
    </w:p>
    <w:p w14:paraId="634F4553" w14:textId="77777777" w:rsidR="00CE2935" w:rsidRDefault="00CE2935" w:rsidP="00CE2935">
      <w:pPr>
        <w:pStyle w:val="ABOE"/>
        <w:jc w:val="both"/>
        <w:rPr>
          <w:lang w:val="nl-NL" w:eastAsia="nl-NL"/>
        </w:rPr>
      </w:pPr>
    </w:p>
    <w:p w14:paraId="401E87C9" w14:textId="77777777" w:rsidR="006242B2" w:rsidRDefault="006242B2" w:rsidP="006242B2">
      <w:pPr>
        <w:pStyle w:val="ABOE"/>
        <w:jc w:val="both"/>
        <w:rPr>
          <w:lang w:val="nl-NL" w:eastAsia="nl-NL"/>
        </w:rPr>
      </w:pPr>
    </w:p>
    <w:p w14:paraId="149117CA" w14:textId="55288BBF" w:rsidR="001D006B" w:rsidRDefault="001D006B">
      <w:pPr>
        <w:spacing w:after="200" w:line="276" w:lineRule="auto"/>
        <w:rPr>
          <w:lang w:val="nl-NL" w:eastAsia="nl-NL"/>
        </w:rPr>
      </w:pPr>
      <w:r>
        <w:rPr>
          <w:lang w:val="nl-NL" w:eastAsia="nl-NL"/>
        </w:rPr>
        <w:br w:type="page"/>
      </w:r>
    </w:p>
    <w:p w14:paraId="2381E45F" w14:textId="3F049573" w:rsidR="001D006B" w:rsidRDefault="001D006B" w:rsidP="001D006B">
      <w:pPr>
        <w:pStyle w:val="ABOEKop1NoNumber"/>
      </w:pPr>
      <w:bookmarkStart w:id="47" w:name="_Toc530750842"/>
      <w:r>
        <w:t>Dagrapport n° 33</w:t>
      </w:r>
      <w:bookmarkEnd w:id="47"/>
    </w:p>
    <w:tbl>
      <w:tblPr>
        <w:tblStyle w:val="ABOETABELSTIJL"/>
        <w:tblW w:w="0" w:type="auto"/>
        <w:tblLook w:val="0480" w:firstRow="0" w:lastRow="0" w:firstColumn="1" w:lastColumn="0" w:noHBand="0" w:noVBand="1"/>
      </w:tblPr>
      <w:tblGrid>
        <w:gridCol w:w="1413"/>
        <w:gridCol w:w="2403"/>
        <w:gridCol w:w="2088"/>
        <w:gridCol w:w="2873"/>
      </w:tblGrid>
      <w:tr w:rsidR="001D006B" w14:paraId="64BF40A1" w14:textId="77777777" w:rsidTr="004D778C">
        <w:tc>
          <w:tcPr>
            <w:tcW w:w="1413" w:type="dxa"/>
          </w:tcPr>
          <w:p w14:paraId="4922D37F" w14:textId="77777777" w:rsidR="001D006B" w:rsidRDefault="001D006B" w:rsidP="004D778C">
            <w:pPr>
              <w:pStyle w:val="ABOE"/>
              <w:spacing w:after="0" w:line="276" w:lineRule="auto"/>
            </w:pPr>
            <w:r w:rsidRPr="00AE5C26">
              <w:rPr>
                <w:b/>
              </w:rPr>
              <w:t>Dag</w:t>
            </w:r>
          </w:p>
        </w:tc>
        <w:tc>
          <w:tcPr>
            <w:tcW w:w="2403" w:type="dxa"/>
          </w:tcPr>
          <w:p w14:paraId="581897CF" w14:textId="750C0E95" w:rsidR="001D006B" w:rsidRDefault="001D006B" w:rsidP="004D778C">
            <w:pPr>
              <w:pStyle w:val="ABOE"/>
              <w:spacing w:after="0" w:line="276" w:lineRule="auto"/>
            </w:pPr>
            <w:r>
              <w:t>05/04/2018</w:t>
            </w:r>
          </w:p>
        </w:tc>
        <w:tc>
          <w:tcPr>
            <w:tcW w:w="2088" w:type="dxa"/>
          </w:tcPr>
          <w:p w14:paraId="4284D6E3" w14:textId="77777777" w:rsidR="001D006B" w:rsidRDefault="001D006B" w:rsidP="004D778C">
            <w:pPr>
              <w:pStyle w:val="ABOE"/>
              <w:spacing w:after="0" w:line="276" w:lineRule="auto"/>
            </w:pPr>
            <w:r w:rsidRPr="00C86872">
              <w:rPr>
                <w:b/>
              </w:rPr>
              <w:t>Erkend archeoloog</w:t>
            </w:r>
          </w:p>
        </w:tc>
        <w:tc>
          <w:tcPr>
            <w:tcW w:w="2873" w:type="dxa"/>
          </w:tcPr>
          <w:p w14:paraId="7D349183" w14:textId="77777777" w:rsidR="001D006B" w:rsidRDefault="001D006B" w:rsidP="004D778C">
            <w:pPr>
              <w:pStyle w:val="ABOE"/>
              <w:spacing w:after="0" w:line="276" w:lineRule="auto"/>
            </w:pPr>
            <w:r>
              <w:t>ABO nv</w:t>
            </w:r>
          </w:p>
        </w:tc>
      </w:tr>
      <w:tr w:rsidR="001D006B" w14:paraId="5311445C" w14:textId="77777777" w:rsidTr="004D778C">
        <w:tc>
          <w:tcPr>
            <w:tcW w:w="1413" w:type="dxa"/>
          </w:tcPr>
          <w:p w14:paraId="181F4C03" w14:textId="77777777" w:rsidR="001D006B" w:rsidRDefault="001D006B" w:rsidP="004D778C">
            <w:pPr>
              <w:pStyle w:val="ABOE"/>
              <w:spacing w:after="0" w:line="276" w:lineRule="auto"/>
            </w:pPr>
            <w:r w:rsidRPr="00F5633B">
              <w:rPr>
                <w:b/>
              </w:rPr>
              <w:t>Weer</w:t>
            </w:r>
          </w:p>
        </w:tc>
        <w:tc>
          <w:tcPr>
            <w:tcW w:w="2403" w:type="dxa"/>
          </w:tcPr>
          <w:p w14:paraId="03B3DBAC" w14:textId="404602A2" w:rsidR="001D006B" w:rsidRDefault="001D006B" w:rsidP="004D778C">
            <w:pPr>
              <w:pStyle w:val="ABOE"/>
              <w:spacing w:after="0" w:line="276" w:lineRule="auto"/>
            </w:pPr>
            <w:r>
              <w:t>Droog; bewolkt; 8-16°C</w:t>
            </w:r>
          </w:p>
        </w:tc>
        <w:tc>
          <w:tcPr>
            <w:tcW w:w="2088" w:type="dxa"/>
          </w:tcPr>
          <w:p w14:paraId="25FEFB06" w14:textId="77777777" w:rsidR="001D006B" w:rsidRDefault="001D006B" w:rsidP="004D778C">
            <w:pPr>
              <w:pStyle w:val="ABOE"/>
              <w:spacing w:after="0" w:line="276" w:lineRule="auto"/>
            </w:pPr>
            <w:r w:rsidRPr="00AE5C26">
              <w:rPr>
                <w:b/>
              </w:rPr>
              <w:t>Vergunning</w:t>
            </w:r>
            <w:r>
              <w:rPr>
                <w:b/>
              </w:rPr>
              <w:t xml:space="preserve"> n°</w:t>
            </w:r>
          </w:p>
        </w:tc>
        <w:tc>
          <w:tcPr>
            <w:tcW w:w="2873" w:type="dxa"/>
          </w:tcPr>
          <w:p w14:paraId="41F0EF18" w14:textId="77777777" w:rsidR="001D006B" w:rsidRDefault="001D006B" w:rsidP="004D778C">
            <w:pPr>
              <w:pStyle w:val="ABOE"/>
              <w:spacing w:after="0" w:line="276" w:lineRule="auto"/>
            </w:pPr>
            <w:r w:rsidRPr="0031635D">
              <w:t>OE/ERK/Archeoloog/2017/00167</w:t>
            </w:r>
          </w:p>
        </w:tc>
      </w:tr>
      <w:tr w:rsidR="001D006B" w14:paraId="033C2FE4" w14:textId="77777777" w:rsidTr="004D778C">
        <w:tc>
          <w:tcPr>
            <w:tcW w:w="1413" w:type="dxa"/>
          </w:tcPr>
          <w:p w14:paraId="587852B0" w14:textId="77777777" w:rsidR="001D006B" w:rsidRDefault="001D006B" w:rsidP="004D778C">
            <w:pPr>
              <w:pStyle w:val="ABOE"/>
              <w:spacing w:after="0" w:line="276" w:lineRule="auto"/>
            </w:pPr>
            <w:r w:rsidRPr="00AE5C26">
              <w:rPr>
                <w:b/>
              </w:rPr>
              <w:t>Projectleider</w:t>
            </w:r>
          </w:p>
        </w:tc>
        <w:tc>
          <w:tcPr>
            <w:tcW w:w="2403" w:type="dxa"/>
          </w:tcPr>
          <w:p w14:paraId="1B091EE7" w14:textId="77777777" w:rsidR="001D006B" w:rsidRDefault="001D006B" w:rsidP="004D778C">
            <w:pPr>
              <w:pStyle w:val="ABOE"/>
              <w:spacing w:after="0" w:line="276" w:lineRule="auto"/>
            </w:pPr>
            <w:r>
              <w:t>Léonard, Ine</w:t>
            </w:r>
          </w:p>
        </w:tc>
        <w:tc>
          <w:tcPr>
            <w:tcW w:w="2088" w:type="dxa"/>
          </w:tcPr>
          <w:p w14:paraId="47F34C26" w14:textId="77777777" w:rsidR="001D006B" w:rsidRDefault="001D006B" w:rsidP="004D778C">
            <w:pPr>
              <w:pStyle w:val="ABOE"/>
              <w:spacing w:after="0" w:line="276" w:lineRule="auto"/>
            </w:pPr>
            <w:r w:rsidRPr="00AE5C26">
              <w:rPr>
                <w:b/>
              </w:rPr>
              <w:t>Onderaannemers</w:t>
            </w:r>
          </w:p>
        </w:tc>
        <w:tc>
          <w:tcPr>
            <w:tcW w:w="2873" w:type="dxa"/>
          </w:tcPr>
          <w:p w14:paraId="5BBD2B8A" w14:textId="02938B05" w:rsidR="001D006B" w:rsidRDefault="00E54639" w:rsidP="004D778C">
            <w:pPr>
              <w:pStyle w:val="ABOE"/>
              <w:spacing w:after="0" w:line="276" w:lineRule="auto"/>
            </w:pPr>
            <w:r>
              <w:t>Geosonda nv</w:t>
            </w:r>
          </w:p>
        </w:tc>
      </w:tr>
    </w:tbl>
    <w:p w14:paraId="370600BD" w14:textId="77777777" w:rsidR="001D006B" w:rsidRDefault="001D006B" w:rsidP="001D006B">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1D006B" w14:paraId="24E8BB91"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7C57345E" w14:textId="77777777" w:rsidR="001D006B" w:rsidRDefault="001D006B" w:rsidP="004D778C">
            <w:pPr>
              <w:pStyle w:val="ABOE"/>
              <w:spacing w:after="0" w:line="276" w:lineRule="auto"/>
            </w:pPr>
            <w:r>
              <w:t>Naam</w:t>
            </w:r>
          </w:p>
        </w:tc>
        <w:tc>
          <w:tcPr>
            <w:tcW w:w="2926" w:type="dxa"/>
          </w:tcPr>
          <w:p w14:paraId="3880E599" w14:textId="77777777" w:rsidR="001D006B" w:rsidRDefault="001D006B" w:rsidP="004D778C">
            <w:pPr>
              <w:pStyle w:val="ABOE"/>
              <w:spacing w:after="0" w:line="276" w:lineRule="auto"/>
            </w:pPr>
            <w:r>
              <w:t>Voornaam</w:t>
            </w:r>
          </w:p>
        </w:tc>
        <w:tc>
          <w:tcPr>
            <w:tcW w:w="2926" w:type="dxa"/>
          </w:tcPr>
          <w:p w14:paraId="43F4E457" w14:textId="77777777" w:rsidR="001D006B" w:rsidRDefault="001D006B" w:rsidP="004D778C">
            <w:pPr>
              <w:pStyle w:val="ABOE"/>
              <w:spacing w:after="0" w:line="276" w:lineRule="auto"/>
            </w:pPr>
            <w:r>
              <w:t>Functie</w:t>
            </w:r>
          </w:p>
        </w:tc>
      </w:tr>
      <w:tr w:rsidR="001D006B" w14:paraId="705B0781" w14:textId="77777777" w:rsidTr="004D778C">
        <w:tc>
          <w:tcPr>
            <w:tcW w:w="2925" w:type="dxa"/>
          </w:tcPr>
          <w:p w14:paraId="7A68ABBB" w14:textId="77777777" w:rsidR="001D006B" w:rsidRDefault="001D006B" w:rsidP="004D778C">
            <w:pPr>
              <w:pStyle w:val="ABOE"/>
              <w:spacing w:after="0" w:line="276" w:lineRule="auto"/>
            </w:pPr>
            <w:r>
              <w:t>Bruynseels</w:t>
            </w:r>
          </w:p>
        </w:tc>
        <w:tc>
          <w:tcPr>
            <w:tcW w:w="2926" w:type="dxa"/>
          </w:tcPr>
          <w:p w14:paraId="1C9110FC" w14:textId="77777777" w:rsidR="001D006B" w:rsidRDefault="001D006B" w:rsidP="004D778C">
            <w:pPr>
              <w:pStyle w:val="ABOE"/>
              <w:spacing w:after="0" w:line="276" w:lineRule="auto"/>
            </w:pPr>
            <w:r>
              <w:t>Stef</w:t>
            </w:r>
          </w:p>
        </w:tc>
        <w:tc>
          <w:tcPr>
            <w:tcW w:w="2926" w:type="dxa"/>
          </w:tcPr>
          <w:p w14:paraId="04454454" w14:textId="77777777" w:rsidR="001D006B" w:rsidRDefault="001D006B" w:rsidP="004D778C">
            <w:pPr>
              <w:pStyle w:val="ABOE"/>
              <w:spacing w:after="0" w:line="276" w:lineRule="auto"/>
            </w:pPr>
            <w:r w:rsidRPr="00C86872">
              <w:t>Boormeester</w:t>
            </w:r>
            <w:r>
              <w:t>/aardkundige</w:t>
            </w:r>
          </w:p>
        </w:tc>
      </w:tr>
      <w:tr w:rsidR="001D006B" w14:paraId="3DA2FEB0" w14:textId="77777777" w:rsidTr="004D778C">
        <w:tc>
          <w:tcPr>
            <w:tcW w:w="2925" w:type="dxa"/>
          </w:tcPr>
          <w:p w14:paraId="6F3BDA85" w14:textId="4BEC1212" w:rsidR="001D006B" w:rsidRDefault="001D006B" w:rsidP="001D006B">
            <w:pPr>
              <w:pStyle w:val="ABOE"/>
              <w:spacing w:after="0" w:line="276" w:lineRule="auto"/>
            </w:pPr>
            <w:r>
              <w:t>Boons</w:t>
            </w:r>
          </w:p>
        </w:tc>
        <w:tc>
          <w:tcPr>
            <w:tcW w:w="2926" w:type="dxa"/>
          </w:tcPr>
          <w:p w14:paraId="663B077E" w14:textId="114D2300" w:rsidR="001D006B" w:rsidRDefault="001D006B" w:rsidP="001D006B">
            <w:pPr>
              <w:pStyle w:val="ABOE"/>
              <w:spacing w:after="0" w:line="276" w:lineRule="auto"/>
            </w:pPr>
            <w:r>
              <w:t>Jonas</w:t>
            </w:r>
          </w:p>
        </w:tc>
        <w:tc>
          <w:tcPr>
            <w:tcW w:w="2926" w:type="dxa"/>
          </w:tcPr>
          <w:p w14:paraId="019B4B43" w14:textId="78D203AD" w:rsidR="001D006B" w:rsidRPr="00C86872" w:rsidRDefault="001D006B" w:rsidP="001D006B">
            <w:pPr>
              <w:pStyle w:val="ABOE"/>
              <w:spacing w:after="0" w:line="276" w:lineRule="auto"/>
            </w:pPr>
            <w:r>
              <w:t>Boormeester/aardkundige</w:t>
            </w:r>
          </w:p>
        </w:tc>
      </w:tr>
      <w:tr w:rsidR="001D006B" w14:paraId="27EF3611" w14:textId="77777777" w:rsidTr="004D778C">
        <w:tc>
          <w:tcPr>
            <w:tcW w:w="2925" w:type="dxa"/>
          </w:tcPr>
          <w:p w14:paraId="0F707AFA" w14:textId="77777777" w:rsidR="001D006B" w:rsidRPr="00C86872" w:rsidRDefault="001D006B" w:rsidP="004D778C">
            <w:pPr>
              <w:pStyle w:val="ABOE"/>
              <w:spacing w:after="0" w:line="276" w:lineRule="auto"/>
            </w:pPr>
            <w:r>
              <w:t>Léonard</w:t>
            </w:r>
          </w:p>
        </w:tc>
        <w:tc>
          <w:tcPr>
            <w:tcW w:w="2926" w:type="dxa"/>
          </w:tcPr>
          <w:p w14:paraId="692A7F5E" w14:textId="77777777" w:rsidR="001D006B" w:rsidRPr="00C86872" w:rsidRDefault="001D006B" w:rsidP="004D778C">
            <w:pPr>
              <w:pStyle w:val="ABOE"/>
              <w:spacing w:after="0" w:line="276" w:lineRule="auto"/>
            </w:pPr>
            <w:r>
              <w:t>Ine</w:t>
            </w:r>
          </w:p>
        </w:tc>
        <w:tc>
          <w:tcPr>
            <w:tcW w:w="2926" w:type="dxa"/>
          </w:tcPr>
          <w:p w14:paraId="1E651BFB" w14:textId="77777777" w:rsidR="001D006B" w:rsidRDefault="001D006B" w:rsidP="004D778C">
            <w:pPr>
              <w:pStyle w:val="ABOE"/>
              <w:spacing w:after="0" w:line="276" w:lineRule="auto"/>
            </w:pPr>
            <w:r>
              <w:t>Archeoloog-veldwerkleider-materiaalexpert (steentijd)</w:t>
            </w:r>
          </w:p>
        </w:tc>
      </w:tr>
      <w:tr w:rsidR="001D006B" w14:paraId="4FC5B213" w14:textId="77777777" w:rsidTr="004D778C">
        <w:tc>
          <w:tcPr>
            <w:tcW w:w="2925" w:type="dxa"/>
          </w:tcPr>
          <w:p w14:paraId="1EF9E166" w14:textId="0C8C6454" w:rsidR="001D006B" w:rsidRDefault="001D006B" w:rsidP="004D778C">
            <w:pPr>
              <w:pStyle w:val="ABOE"/>
              <w:spacing w:after="0" w:line="276" w:lineRule="auto"/>
            </w:pPr>
            <w:r>
              <w:t>Broeckmans</w:t>
            </w:r>
          </w:p>
        </w:tc>
        <w:tc>
          <w:tcPr>
            <w:tcW w:w="2926" w:type="dxa"/>
          </w:tcPr>
          <w:p w14:paraId="7348DADF" w14:textId="52FBABC7" w:rsidR="001D006B" w:rsidRDefault="001D006B" w:rsidP="004D778C">
            <w:pPr>
              <w:pStyle w:val="ABOE"/>
              <w:spacing w:after="0" w:line="276" w:lineRule="auto"/>
            </w:pPr>
            <w:r>
              <w:t>Daan</w:t>
            </w:r>
          </w:p>
        </w:tc>
        <w:tc>
          <w:tcPr>
            <w:tcW w:w="2926" w:type="dxa"/>
          </w:tcPr>
          <w:p w14:paraId="4D018E87" w14:textId="77777777" w:rsidR="001D006B" w:rsidRDefault="001D006B" w:rsidP="004D778C">
            <w:pPr>
              <w:pStyle w:val="ABOE"/>
              <w:spacing w:after="0" w:line="276" w:lineRule="auto"/>
            </w:pPr>
            <w:r>
              <w:t>Assistent-archeoloog</w:t>
            </w:r>
          </w:p>
        </w:tc>
      </w:tr>
    </w:tbl>
    <w:p w14:paraId="6E4D655B" w14:textId="77777777" w:rsidR="001D006B" w:rsidRDefault="001D006B" w:rsidP="001D006B">
      <w:pPr>
        <w:pStyle w:val="ABOEKop5"/>
      </w:pPr>
      <w:r>
        <w:t>Activiteiten</w:t>
      </w:r>
    </w:p>
    <w:p w14:paraId="31118C5E" w14:textId="0942BCB5" w:rsidR="001D006B" w:rsidRDefault="001D006B" w:rsidP="001D006B">
      <w:pPr>
        <w:pStyle w:val="ListParagraph"/>
        <w:numPr>
          <w:ilvl w:val="0"/>
          <w:numId w:val="45"/>
        </w:numPr>
        <w:rPr>
          <w:lang w:val="nl-NL" w:eastAsia="nl-NL"/>
        </w:rPr>
      </w:pPr>
      <w:r>
        <w:rPr>
          <w:lang w:val="nl-NL" w:eastAsia="nl-NL"/>
        </w:rPr>
        <w:t>Boren in zone 3 (einde)</w:t>
      </w:r>
    </w:p>
    <w:p w14:paraId="2A3647D3" w14:textId="604E14F6" w:rsidR="001D006B" w:rsidRDefault="001D006B" w:rsidP="001D006B">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7F6E358D" w14:textId="77777777" w:rsidR="001D006B" w:rsidRPr="008F6DFC" w:rsidRDefault="001D006B" w:rsidP="001D006B">
      <w:pPr>
        <w:pStyle w:val="ListParagraph"/>
        <w:numPr>
          <w:ilvl w:val="0"/>
          <w:numId w:val="45"/>
        </w:numPr>
        <w:rPr>
          <w:lang w:val="nl-NL" w:eastAsia="nl-NL"/>
        </w:rPr>
      </w:pPr>
      <w:r>
        <w:rPr>
          <w:lang w:val="nl-NL" w:eastAsia="nl-NL"/>
        </w:rPr>
        <w:t>Assessment boorprofielen en preliminaire landschapsreconstructie</w:t>
      </w:r>
    </w:p>
    <w:p w14:paraId="42096280" w14:textId="77777777" w:rsidR="001D006B" w:rsidRDefault="001D006B" w:rsidP="001D006B">
      <w:pPr>
        <w:pStyle w:val="ListParagraph"/>
        <w:numPr>
          <w:ilvl w:val="0"/>
          <w:numId w:val="45"/>
        </w:numPr>
        <w:rPr>
          <w:lang w:val="nl-NL" w:eastAsia="nl-NL"/>
        </w:rPr>
      </w:pPr>
      <w:r>
        <w:rPr>
          <w:lang w:val="nl-NL" w:eastAsia="nl-NL"/>
        </w:rPr>
        <w:t xml:space="preserve">Nat </w:t>
      </w:r>
      <w:r w:rsidRPr="008F6DFC">
        <w:rPr>
          <w:lang w:val="nl-NL" w:eastAsia="nl-NL"/>
        </w:rPr>
        <w:t>zeven</w:t>
      </w:r>
    </w:p>
    <w:p w14:paraId="7D14A123" w14:textId="77777777" w:rsidR="001D006B" w:rsidRDefault="001D006B" w:rsidP="001D006B">
      <w:pPr>
        <w:pStyle w:val="ABOEKop5"/>
      </w:pPr>
      <w:r>
        <w:t>Strategische en praktische keuzes</w:t>
      </w:r>
    </w:p>
    <w:p w14:paraId="1B76B759" w14:textId="5AFE6498" w:rsidR="001D006B" w:rsidRDefault="001D006B" w:rsidP="001D006B">
      <w:pPr>
        <w:jc w:val="both"/>
        <w:rPr>
          <w:lang w:val="nl-NL" w:eastAsia="nl-NL"/>
        </w:rPr>
      </w:pPr>
      <w:r>
        <w:rPr>
          <w:lang w:val="nl-NL" w:eastAsia="nl-NL"/>
        </w:rPr>
        <w:t>/</w:t>
      </w:r>
    </w:p>
    <w:p w14:paraId="3464A015" w14:textId="77777777" w:rsidR="001D006B" w:rsidRDefault="001D006B" w:rsidP="001D006B">
      <w:pPr>
        <w:pStyle w:val="ABOEKop5"/>
      </w:pPr>
      <w:r>
        <w:t>Voorlopige interpretatie</w:t>
      </w:r>
    </w:p>
    <w:p w14:paraId="135E1BCD" w14:textId="2C433AC1" w:rsidR="001D006B" w:rsidRDefault="001D006B" w:rsidP="001D006B">
      <w:pPr>
        <w:pStyle w:val="ABOE"/>
        <w:jc w:val="both"/>
        <w:rPr>
          <w:lang w:val="nl-NL" w:eastAsia="nl-NL"/>
        </w:rPr>
      </w:pPr>
      <w:r>
        <w:rPr>
          <w:lang w:val="nl-NL" w:eastAsia="nl-NL"/>
        </w:rPr>
        <w:t>Geen nieuwe ontwikkelingen.</w:t>
      </w:r>
    </w:p>
    <w:p w14:paraId="0F860531" w14:textId="35D57502" w:rsidR="001D006B" w:rsidRDefault="001D006B">
      <w:pPr>
        <w:spacing w:after="200" w:line="276" w:lineRule="auto"/>
        <w:rPr>
          <w:lang w:val="nl-NL" w:eastAsia="nl-NL"/>
        </w:rPr>
      </w:pPr>
      <w:r>
        <w:rPr>
          <w:lang w:val="nl-NL" w:eastAsia="nl-NL"/>
        </w:rPr>
        <w:br w:type="page"/>
      </w:r>
    </w:p>
    <w:p w14:paraId="09D4D3DC" w14:textId="7ED51ECF" w:rsidR="001D006B" w:rsidRDefault="001D006B" w:rsidP="001D006B">
      <w:pPr>
        <w:pStyle w:val="ABOEKop1NoNumber"/>
      </w:pPr>
      <w:bookmarkStart w:id="48" w:name="_Toc530750843"/>
      <w:r>
        <w:t>Dagrapport n° 34</w:t>
      </w:r>
      <w:bookmarkEnd w:id="48"/>
    </w:p>
    <w:tbl>
      <w:tblPr>
        <w:tblStyle w:val="ABOETABELSTIJL"/>
        <w:tblW w:w="0" w:type="auto"/>
        <w:tblLook w:val="0480" w:firstRow="0" w:lastRow="0" w:firstColumn="1" w:lastColumn="0" w:noHBand="0" w:noVBand="1"/>
      </w:tblPr>
      <w:tblGrid>
        <w:gridCol w:w="1413"/>
        <w:gridCol w:w="2403"/>
        <w:gridCol w:w="2088"/>
        <w:gridCol w:w="2873"/>
      </w:tblGrid>
      <w:tr w:rsidR="001D006B" w14:paraId="59947993" w14:textId="77777777" w:rsidTr="004D778C">
        <w:tc>
          <w:tcPr>
            <w:tcW w:w="1413" w:type="dxa"/>
          </w:tcPr>
          <w:p w14:paraId="44D055C5" w14:textId="77777777" w:rsidR="001D006B" w:rsidRDefault="001D006B" w:rsidP="004D778C">
            <w:pPr>
              <w:pStyle w:val="ABOE"/>
              <w:spacing w:after="0" w:line="276" w:lineRule="auto"/>
            </w:pPr>
            <w:r w:rsidRPr="00AE5C26">
              <w:rPr>
                <w:b/>
              </w:rPr>
              <w:t>Dag</w:t>
            </w:r>
          </w:p>
        </w:tc>
        <w:tc>
          <w:tcPr>
            <w:tcW w:w="2403" w:type="dxa"/>
          </w:tcPr>
          <w:p w14:paraId="07773EE9" w14:textId="5038ECD7" w:rsidR="001D006B" w:rsidRDefault="001D006B" w:rsidP="004D778C">
            <w:pPr>
              <w:pStyle w:val="ABOE"/>
              <w:spacing w:after="0" w:line="276" w:lineRule="auto"/>
            </w:pPr>
            <w:r>
              <w:t>06/04/2018</w:t>
            </w:r>
          </w:p>
        </w:tc>
        <w:tc>
          <w:tcPr>
            <w:tcW w:w="2088" w:type="dxa"/>
          </w:tcPr>
          <w:p w14:paraId="04B52A0B" w14:textId="77777777" w:rsidR="001D006B" w:rsidRDefault="001D006B" w:rsidP="004D778C">
            <w:pPr>
              <w:pStyle w:val="ABOE"/>
              <w:spacing w:after="0" w:line="276" w:lineRule="auto"/>
            </w:pPr>
            <w:r w:rsidRPr="00C86872">
              <w:rPr>
                <w:b/>
              </w:rPr>
              <w:t>Erkend archeoloog</w:t>
            </w:r>
          </w:p>
        </w:tc>
        <w:tc>
          <w:tcPr>
            <w:tcW w:w="2873" w:type="dxa"/>
          </w:tcPr>
          <w:p w14:paraId="351AA0B8" w14:textId="77777777" w:rsidR="001D006B" w:rsidRDefault="001D006B" w:rsidP="004D778C">
            <w:pPr>
              <w:pStyle w:val="ABOE"/>
              <w:spacing w:after="0" w:line="276" w:lineRule="auto"/>
            </w:pPr>
            <w:r>
              <w:t>ABO nv</w:t>
            </w:r>
          </w:p>
        </w:tc>
      </w:tr>
      <w:tr w:rsidR="001D006B" w14:paraId="534811E0" w14:textId="77777777" w:rsidTr="004D778C">
        <w:tc>
          <w:tcPr>
            <w:tcW w:w="1413" w:type="dxa"/>
          </w:tcPr>
          <w:p w14:paraId="3008E83A" w14:textId="77777777" w:rsidR="001D006B" w:rsidRDefault="001D006B" w:rsidP="004D778C">
            <w:pPr>
              <w:pStyle w:val="ABOE"/>
              <w:spacing w:after="0" w:line="276" w:lineRule="auto"/>
            </w:pPr>
            <w:r w:rsidRPr="00F5633B">
              <w:rPr>
                <w:b/>
              </w:rPr>
              <w:t>Weer</w:t>
            </w:r>
          </w:p>
        </w:tc>
        <w:tc>
          <w:tcPr>
            <w:tcW w:w="2403" w:type="dxa"/>
          </w:tcPr>
          <w:p w14:paraId="60C1BB28" w14:textId="6C26ED2B" w:rsidR="001D006B" w:rsidRDefault="008F38E1" w:rsidP="008F38E1">
            <w:pPr>
              <w:pStyle w:val="ABOE"/>
              <w:spacing w:after="0" w:line="276" w:lineRule="auto"/>
            </w:pPr>
            <w:r>
              <w:t>Droog</w:t>
            </w:r>
            <w:r w:rsidR="001D006B">
              <w:t xml:space="preserve">; </w:t>
            </w:r>
            <w:r>
              <w:t>zonnig</w:t>
            </w:r>
            <w:r w:rsidR="001D006B">
              <w:t>; 1</w:t>
            </w:r>
            <w:r>
              <w:t>5</w:t>
            </w:r>
            <w:r w:rsidR="001D006B">
              <w:t>°C</w:t>
            </w:r>
          </w:p>
        </w:tc>
        <w:tc>
          <w:tcPr>
            <w:tcW w:w="2088" w:type="dxa"/>
          </w:tcPr>
          <w:p w14:paraId="0335CF51" w14:textId="77777777" w:rsidR="001D006B" w:rsidRDefault="001D006B" w:rsidP="004D778C">
            <w:pPr>
              <w:pStyle w:val="ABOE"/>
              <w:spacing w:after="0" w:line="276" w:lineRule="auto"/>
            </w:pPr>
            <w:r w:rsidRPr="00AE5C26">
              <w:rPr>
                <w:b/>
              </w:rPr>
              <w:t>Vergunning</w:t>
            </w:r>
            <w:r>
              <w:rPr>
                <w:b/>
              </w:rPr>
              <w:t xml:space="preserve"> n°</w:t>
            </w:r>
          </w:p>
        </w:tc>
        <w:tc>
          <w:tcPr>
            <w:tcW w:w="2873" w:type="dxa"/>
          </w:tcPr>
          <w:p w14:paraId="425F0B7A" w14:textId="77777777" w:rsidR="001D006B" w:rsidRDefault="001D006B" w:rsidP="004D778C">
            <w:pPr>
              <w:pStyle w:val="ABOE"/>
              <w:spacing w:after="0" w:line="276" w:lineRule="auto"/>
            </w:pPr>
            <w:r w:rsidRPr="0031635D">
              <w:t>OE/ERK/Archeoloog/2017/00167</w:t>
            </w:r>
          </w:p>
        </w:tc>
      </w:tr>
      <w:tr w:rsidR="001D006B" w14:paraId="23BFB955" w14:textId="77777777" w:rsidTr="004D778C">
        <w:tc>
          <w:tcPr>
            <w:tcW w:w="1413" w:type="dxa"/>
          </w:tcPr>
          <w:p w14:paraId="0EE2A4F5" w14:textId="77777777" w:rsidR="001D006B" w:rsidRDefault="001D006B" w:rsidP="004D778C">
            <w:pPr>
              <w:pStyle w:val="ABOE"/>
              <w:spacing w:after="0" w:line="276" w:lineRule="auto"/>
            </w:pPr>
            <w:r w:rsidRPr="00AE5C26">
              <w:rPr>
                <w:b/>
              </w:rPr>
              <w:t>Projectleider</w:t>
            </w:r>
          </w:p>
        </w:tc>
        <w:tc>
          <w:tcPr>
            <w:tcW w:w="2403" w:type="dxa"/>
          </w:tcPr>
          <w:p w14:paraId="27DEF1AB" w14:textId="77777777" w:rsidR="001D006B" w:rsidRDefault="001D006B" w:rsidP="004D778C">
            <w:pPr>
              <w:pStyle w:val="ABOE"/>
              <w:spacing w:after="0" w:line="276" w:lineRule="auto"/>
            </w:pPr>
            <w:r>
              <w:t>Léonard, Ine</w:t>
            </w:r>
          </w:p>
        </w:tc>
        <w:tc>
          <w:tcPr>
            <w:tcW w:w="2088" w:type="dxa"/>
          </w:tcPr>
          <w:p w14:paraId="2EE9FC79" w14:textId="77777777" w:rsidR="001D006B" w:rsidRDefault="001D006B" w:rsidP="004D778C">
            <w:pPr>
              <w:pStyle w:val="ABOE"/>
              <w:spacing w:after="0" w:line="276" w:lineRule="auto"/>
            </w:pPr>
            <w:r w:rsidRPr="00AE5C26">
              <w:rPr>
                <w:b/>
              </w:rPr>
              <w:t>Onderaannemers</w:t>
            </w:r>
          </w:p>
        </w:tc>
        <w:tc>
          <w:tcPr>
            <w:tcW w:w="2873" w:type="dxa"/>
          </w:tcPr>
          <w:p w14:paraId="61876F25" w14:textId="4952FB19" w:rsidR="001D006B" w:rsidRDefault="00E54639" w:rsidP="004D778C">
            <w:pPr>
              <w:pStyle w:val="ABOE"/>
              <w:spacing w:after="0" w:line="276" w:lineRule="auto"/>
            </w:pPr>
            <w:r>
              <w:t>Geosonda nv</w:t>
            </w:r>
          </w:p>
        </w:tc>
      </w:tr>
    </w:tbl>
    <w:p w14:paraId="0D35B205" w14:textId="77777777" w:rsidR="001D006B" w:rsidRDefault="001D006B" w:rsidP="001D006B">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1D006B" w14:paraId="3FB6185A"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5FFB2FDF" w14:textId="77777777" w:rsidR="001D006B" w:rsidRDefault="001D006B" w:rsidP="004D778C">
            <w:pPr>
              <w:pStyle w:val="ABOE"/>
              <w:spacing w:after="0" w:line="276" w:lineRule="auto"/>
            </w:pPr>
            <w:r>
              <w:t>Naam</w:t>
            </w:r>
          </w:p>
        </w:tc>
        <w:tc>
          <w:tcPr>
            <w:tcW w:w="2926" w:type="dxa"/>
          </w:tcPr>
          <w:p w14:paraId="426877D8" w14:textId="77777777" w:rsidR="001D006B" w:rsidRDefault="001D006B" w:rsidP="004D778C">
            <w:pPr>
              <w:pStyle w:val="ABOE"/>
              <w:spacing w:after="0" w:line="276" w:lineRule="auto"/>
            </w:pPr>
            <w:r>
              <w:t>Voornaam</w:t>
            </w:r>
          </w:p>
        </w:tc>
        <w:tc>
          <w:tcPr>
            <w:tcW w:w="2926" w:type="dxa"/>
          </w:tcPr>
          <w:p w14:paraId="3CCA80A5" w14:textId="77777777" w:rsidR="001D006B" w:rsidRDefault="001D006B" w:rsidP="004D778C">
            <w:pPr>
              <w:pStyle w:val="ABOE"/>
              <w:spacing w:after="0" w:line="276" w:lineRule="auto"/>
            </w:pPr>
            <w:r>
              <w:t>Functie</w:t>
            </w:r>
          </w:p>
        </w:tc>
      </w:tr>
      <w:tr w:rsidR="001D006B" w14:paraId="17433E7E" w14:textId="77777777" w:rsidTr="004D778C">
        <w:tc>
          <w:tcPr>
            <w:tcW w:w="2925" w:type="dxa"/>
          </w:tcPr>
          <w:p w14:paraId="47D10970" w14:textId="77777777" w:rsidR="001D006B" w:rsidRDefault="001D006B" w:rsidP="004D778C">
            <w:pPr>
              <w:pStyle w:val="ABOE"/>
              <w:spacing w:after="0" w:line="276" w:lineRule="auto"/>
            </w:pPr>
            <w:r>
              <w:t>Bruynseels</w:t>
            </w:r>
          </w:p>
        </w:tc>
        <w:tc>
          <w:tcPr>
            <w:tcW w:w="2926" w:type="dxa"/>
          </w:tcPr>
          <w:p w14:paraId="3963F83C" w14:textId="77777777" w:rsidR="001D006B" w:rsidRDefault="001D006B" w:rsidP="004D778C">
            <w:pPr>
              <w:pStyle w:val="ABOE"/>
              <w:spacing w:after="0" w:line="276" w:lineRule="auto"/>
            </w:pPr>
            <w:r>
              <w:t>Stef</w:t>
            </w:r>
          </w:p>
        </w:tc>
        <w:tc>
          <w:tcPr>
            <w:tcW w:w="2926" w:type="dxa"/>
          </w:tcPr>
          <w:p w14:paraId="4B36FAE0" w14:textId="77777777" w:rsidR="001D006B" w:rsidRDefault="001D006B" w:rsidP="004D778C">
            <w:pPr>
              <w:pStyle w:val="ABOE"/>
              <w:spacing w:after="0" w:line="276" w:lineRule="auto"/>
            </w:pPr>
            <w:r w:rsidRPr="00C86872">
              <w:t>Boormeester</w:t>
            </w:r>
            <w:r>
              <w:t>/aardkundige</w:t>
            </w:r>
          </w:p>
        </w:tc>
      </w:tr>
      <w:tr w:rsidR="001D006B" w14:paraId="06E8B6E0" w14:textId="77777777" w:rsidTr="004D778C">
        <w:tc>
          <w:tcPr>
            <w:tcW w:w="2925" w:type="dxa"/>
          </w:tcPr>
          <w:p w14:paraId="09C11675" w14:textId="1CC1C1E6" w:rsidR="001D006B" w:rsidRDefault="001D006B" w:rsidP="004D778C">
            <w:pPr>
              <w:pStyle w:val="ABOE"/>
              <w:spacing w:after="0" w:line="276" w:lineRule="auto"/>
            </w:pPr>
            <w:r>
              <w:t>Boons</w:t>
            </w:r>
          </w:p>
        </w:tc>
        <w:tc>
          <w:tcPr>
            <w:tcW w:w="2926" w:type="dxa"/>
          </w:tcPr>
          <w:p w14:paraId="4F874033" w14:textId="1F23D38C" w:rsidR="001D006B" w:rsidRDefault="001D006B" w:rsidP="004D778C">
            <w:pPr>
              <w:pStyle w:val="ABOE"/>
              <w:spacing w:after="0" w:line="276" w:lineRule="auto"/>
            </w:pPr>
            <w:r>
              <w:t>Jonas</w:t>
            </w:r>
          </w:p>
        </w:tc>
        <w:tc>
          <w:tcPr>
            <w:tcW w:w="2926" w:type="dxa"/>
          </w:tcPr>
          <w:p w14:paraId="12B6B920" w14:textId="77777777" w:rsidR="001D006B" w:rsidRPr="00C86872" w:rsidRDefault="001D006B" w:rsidP="004D778C">
            <w:pPr>
              <w:pStyle w:val="ABOE"/>
              <w:spacing w:after="0" w:line="276" w:lineRule="auto"/>
            </w:pPr>
            <w:r>
              <w:t>Boormeester/aardkundige</w:t>
            </w:r>
          </w:p>
        </w:tc>
      </w:tr>
      <w:tr w:rsidR="001D006B" w14:paraId="5A44EE93" w14:textId="77777777" w:rsidTr="004D778C">
        <w:tc>
          <w:tcPr>
            <w:tcW w:w="2925" w:type="dxa"/>
          </w:tcPr>
          <w:p w14:paraId="28BC7655" w14:textId="77777777" w:rsidR="001D006B" w:rsidRPr="00C86872" w:rsidRDefault="001D006B" w:rsidP="004D778C">
            <w:pPr>
              <w:pStyle w:val="ABOE"/>
              <w:spacing w:after="0" w:line="276" w:lineRule="auto"/>
            </w:pPr>
            <w:r>
              <w:t>Léonard</w:t>
            </w:r>
          </w:p>
        </w:tc>
        <w:tc>
          <w:tcPr>
            <w:tcW w:w="2926" w:type="dxa"/>
          </w:tcPr>
          <w:p w14:paraId="6114753E" w14:textId="77777777" w:rsidR="001D006B" w:rsidRPr="00C86872" w:rsidRDefault="001D006B" w:rsidP="004D778C">
            <w:pPr>
              <w:pStyle w:val="ABOE"/>
              <w:spacing w:after="0" w:line="276" w:lineRule="auto"/>
            </w:pPr>
            <w:r>
              <w:t>Ine</w:t>
            </w:r>
          </w:p>
        </w:tc>
        <w:tc>
          <w:tcPr>
            <w:tcW w:w="2926" w:type="dxa"/>
          </w:tcPr>
          <w:p w14:paraId="68E2A79C" w14:textId="77777777" w:rsidR="001D006B" w:rsidRDefault="001D006B" w:rsidP="004D778C">
            <w:pPr>
              <w:pStyle w:val="ABOE"/>
              <w:spacing w:after="0" w:line="276" w:lineRule="auto"/>
            </w:pPr>
            <w:r>
              <w:t>Archeoloog-veldwerkleider-materiaalexpert (steentijd)</w:t>
            </w:r>
          </w:p>
        </w:tc>
      </w:tr>
      <w:tr w:rsidR="001D006B" w14:paraId="66D12F5E" w14:textId="77777777" w:rsidTr="004D778C">
        <w:tc>
          <w:tcPr>
            <w:tcW w:w="2925" w:type="dxa"/>
          </w:tcPr>
          <w:p w14:paraId="2181749E" w14:textId="59854DE4" w:rsidR="001D006B" w:rsidRDefault="001D006B" w:rsidP="004D778C">
            <w:pPr>
              <w:pStyle w:val="ABOE"/>
              <w:spacing w:after="0" w:line="276" w:lineRule="auto"/>
            </w:pPr>
            <w:r>
              <w:t>Broeckmans</w:t>
            </w:r>
          </w:p>
        </w:tc>
        <w:tc>
          <w:tcPr>
            <w:tcW w:w="2926" w:type="dxa"/>
          </w:tcPr>
          <w:p w14:paraId="7E63847F" w14:textId="1E1006E1" w:rsidR="001D006B" w:rsidRDefault="001D006B" w:rsidP="004D778C">
            <w:pPr>
              <w:pStyle w:val="ABOE"/>
              <w:spacing w:after="0" w:line="276" w:lineRule="auto"/>
            </w:pPr>
            <w:r>
              <w:t>Daan</w:t>
            </w:r>
          </w:p>
        </w:tc>
        <w:tc>
          <w:tcPr>
            <w:tcW w:w="2926" w:type="dxa"/>
          </w:tcPr>
          <w:p w14:paraId="4ADEF7B1" w14:textId="77777777" w:rsidR="001D006B" w:rsidRDefault="001D006B" w:rsidP="004D778C">
            <w:pPr>
              <w:pStyle w:val="ABOE"/>
              <w:spacing w:after="0" w:line="276" w:lineRule="auto"/>
            </w:pPr>
            <w:r>
              <w:t>Assistent-archeoloog</w:t>
            </w:r>
          </w:p>
        </w:tc>
      </w:tr>
    </w:tbl>
    <w:p w14:paraId="021322D6" w14:textId="77777777" w:rsidR="001D006B" w:rsidRDefault="001D006B" w:rsidP="001D006B">
      <w:pPr>
        <w:pStyle w:val="ABOEKop5"/>
      </w:pPr>
      <w:r>
        <w:t>Activiteiten</w:t>
      </w:r>
    </w:p>
    <w:p w14:paraId="332C1E9F" w14:textId="4EBF5012" w:rsidR="001D006B" w:rsidRDefault="001D006B" w:rsidP="001D006B">
      <w:pPr>
        <w:pStyle w:val="ListParagraph"/>
        <w:numPr>
          <w:ilvl w:val="0"/>
          <w:numId w:val="45"/>
        </w:numPr>
        <w:rPr>
          <w:lang w:val="nl-NL" w:eastAsia="nl-NL"/>
        </w:rPr>
      </w:pPr>
      <w:r>
        <w:rPr>
          <w:lang w:val="nl-NL" w:eastAsia="nl-NL"/>
        </w:rPr>
        <w:t xml:space="preserve">Boren in zone </w:t>
      </w:r>
      <w:r w:rsidR="008F38E1">
        <w:rPr>
          <w:lang w:val="nl-NL" w:eastAsia="nl-NL"/>
        </w:rPr>
        <w:t>4</w:t>
      </w:r>
    </w:p>
    <w:p w14:paraId="3E9F7A0E" w14:textId="77777777" w:rsidR="001D006B" w:rsidRDefault="001D006B" w:rsidP="001D006B">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071A2FB9" w14:textId="77777777" w:rsidR="001D006B" w:rsidRPr="008F6DFC" w:rsidRDefault="001D006B" w:rsidP="001D006B">
      <w:pPr>
        <w:pStyle w:val="ListParagraph"/>
        <w:numPr>
          <w:ilvl w:val="0"/>
          <w:numId w:val="45"/>
        </w:numPr>
        <w:rPr>
          <w:lang w:val="nl-NL" w:eastAsia="nl-NL"/>
        </w:rPr>
      </w:pPr>
      <w:r>
        <w:rPr>
          <w:lang w:val="nl-NL" w:eastAsia="nl-NL"/>
        </w:rPr>
        <w:t>Assessment boorprofielen en preliminaire landschapsreconstructie</w:t>
      </w:r>
    </w:p>
    <w:p w14:paraId="12A58E5F" w14:textId="77777777" w:rsidR="001D006B" w:rsidRDefault="001D006B" w:rsidP="001D006B">
      <w:pPr>
        <w:pStyle w:val="ListParagraph"/>
        <w:numPr>
          <w:ilvl w:val="0"/>
          <w:numId w:val="45"/>
        </w:numPr>
        <w:rPr>
          <w:lang w:val="nl-NL" w:eastAsia="nl-NL"/>
        </w:rPr>
      </w:pPr>
      <w:r>
        <w:rPr>
          <w:lang w:val="nl-NL" w:eastAsia="nl-NL"/>
        </w:rPr>
        <w:t xml:space="preserve">Nat </w:t>
      </w:r>
      <w:r w:rsidRPr="008F6DFC">
        <w:rPr>
          <w:lang w:val="nl-NL" w:eastAsia="nl-NL"/>
        </w:rPr>
        <w:t>zeven</w:t>
      </w:r>
    </w:p>
    <w:p w14:paraId="745394E5" w14:textId="77777777" w:rsidR="001D006B" w:rsidRDefault="001D006B" w:rsidP="001D006B">
      <w:pPr>
        <w:pStyle w:val="ABOEKop5"/>
      </w:pPr>
      <w:r>
        <w:t>Strategische en praktische keuzes</w:t>
      </w:r>
    </w:p>
    <w:p w14:paraId="458412D9" w14:textId="77777777" w:rsidR="001D006B" w:rsidRDefault="001D006B" w:rsidP="001D006B">
      <w:pPr>
        <w:jc w:val="both"/>
        <w:rPr>
          <w:lang w:val="nl-NL" w:eastAsia="nl-NL"/>
        </w:rPr>
      </w:pPr>
      <w:r>
        <w:rPr>
          <w:lang w:val="nl-NL" w:eastAsia="nl-NL"/>
        </w:rPr>
        <w:t>/</w:t>
      </w:r>
    </w:p>
    <w:p w14:paraId="76D3D9D5" w14:textId="77777777" w:rsidR="001D006B" w:rsidRDefault="001D006B" w:rsidP="001D006B">
      <w:pPr>
        <w:pStyle w:val="ABOEKop5"/>
      </w:pPr>
      <w:r>
        <w:t>Voorlopige interpretatie</w:t>
      </w:r>
    </w:p>
    <w:p w14:paraId="3858B9C3" w14:textId="4090FECE" w:rsidR="001D006B" w:rsidRDefault="008F38E1" w:rsidP="001D006B">
      <w:pPr>
        <w:pStyle w:val="ABOE"/>
        <w:jc w:val="both"/>
        <w:rPr>
          <w:lang w:val="nl-NL" w:eastAsia="nl-NL"/>
        </w:rPr>
      </w:pPr>
      <w:r>
        <w:rPr>
          <w:lang w:val="nl-NL" w:eastAsia="nl-NL"/>
        </w:rPr>
        <w:t>Er lijken zich concentraties van artefacten te vormen in zone 10 (boring 3 en 33), zone 7 (boring 125, 904 en 172-173) en zone 3 (boring 609 en 611)</w:t>
      </w:r>
      <w:r w:rsidR="001D006B">
        <w:rPr>
          <w:lang w:val="nl-NL" w:eastAsia="nl-NL"/>
        </w:rPr>
        <w:t>.</w:t>
      </w:r>
    </w:p>
    <w:p w14:paraId="4E3D0EC8" w14:textId="0BD89657" w:rsidR="008B3603" w:rsidRDefault="008B3603" w:rsidP="001D006B">
      <w:pPr>
        <w:pStyle w:val="ABOE"/>
        <w:jc w:val="both"/>
        <w:rPr>
          <w:lang w:val="nl-NL" w:eastAsia="nl-NL"/>
        </w:rPr>
      </w:pPr>
      <w:r>
        <w:rPr>
          <w:lang w:val="nl-NL" w:eastAsia="nl-NL"/>
        </w:rPr>
        <w:t>Begraven bodems in zone 4 gedragen zich vreemd. In de hogere delen manifesteren zich enkel vage E-horizonten terwijl in de lagere delen duidelijke Bh-horizonten aanwezig zijn zonder E-horizont. Het is onduidelijk wat deze anomalie heeft veroorzaakt, mogelijk erosie?</w:t>
      </w:r>
    </w:p>
    <w:p w14:paraId="58F6A996" w14:textId="748ED361" w:rsidR="008B3603" w:rsidRDefault="008B3603">
      <w:pPr>
        <w:spacing w:after="200" w:line="276" w:lineRule="auto"/>
        <w:rPr>
          <w:lang w:val="nl-NL" w:eastAsia="nl-NL"/>
        </w:rPr>
      </w:pPr>
      <w:r>
        <w:rPr>
          <w:lang w:val="nl-NL" w:eastAsia="nl-NL"/>
        </w:rPr>
        <w:br w:type="page"/>
      </w:r>
    </w:p>
    <w:p w14:paraId="6C315E73" w14:textId="519023C6" w:rsidR="008B3603" w:rsidRDefault="008B3603" w:rsidP="008B3603">
      <w:pPr>
        <w:pStyle w:val="ABOEKop1NoNumber"/>
      </w:pPr>
      <w:bookmarkStart w:id="49" w:name="_Toc530750844"/>
      <w:r>
        <w:t>Dagrapport n° 35</w:t>
      </w:r>
      <w:bookmarkEnd w:id="49"/>
    </w:p>
    <w:tbl>
      <w:tblPr>
        <w:tblStyle w:val="ABOETABELSTIJL"/>
        <w:tblW w:w="0" w:type="auto"/>
        <w:tblLook w:val="0480" w:firstRow="0" w:lastRow="0" w:firstColumn="1" w:lastColumn="0" w:noHBand="0" w:noVBand="1"/>
      </w:tblPr>
      <w:tblGrid>
        <w:gridCol w:w="1413"/>
        <w:gridCol w:w="2403"/>
        <w:gridCol w:w="2088"/>
        <w:gridCol w:w="2873"/>
      </w:tblGrid>
      <w:tr w:rsidR="008B3603" w14:paraId="63A0A905" w14:textId="77777777" w:rsidTr="004D778C">
        <w:tc>
          <w:tcPr>
            <w:tcW w:w="1413" w:type="dxa"/>
          </w:tcPr>
          <w:p w14:paraId="3D0153D2" w14:textId="77777777" w:rsidR="008B3603" w:rsidRDefault="008B3603" w:rsidP="004D778C">
            <w:pPr>
              <w:pStyle w:val="ABOE"/>
              <w:spacing w:after="0" w:line="276" w:lineRule="auto"/>
            </w:pPr>
            <w:r w:rsidRPr="00AE5C26">
              <w:rPr>
                <w:b/>
              </w:rPr>
              <w:t>Dag</w:t>
            </w:r>
          </w:p>
        </w:tc>
        <w:tc>
          <w:tcPr>
            <w:tcW w:w="2403" w:type="dxa"/>
          </w:tcPr>
          <w:p w14:paraId="76F96472" w14:textId="5BA7B45D" w:rsidR="008B3603" w:rsidRDefault="008B3603" w:rsidP="004D778C">
            <w:pPr>
              <w:pStyle w:val="ABOE"/>
              <w:spacing w:after="0" w:line="276" w:lineRule="auto"/>
            </w:pPr>
            <w:r>
              <w:t>09/04/2018</w:t>
            </w:r>
          </w:p>
        </w:tc>
        <w:tc>
          <w:tcPr>
            <w:tcW w:w="2088" w:type="dxa"/>
          </w:tcPr>
          <w:p w14:paraId="588F5C5A" w14:textId="77777777" w:rsidR="008B3603" w:rsidRDefault="008B3603" w:rsidP="004D778C">
            <w:pPr>
              <w:pStyle w:val="ABOE"/>
              <w:spacing w:after="0" w:line="276" w:lineRule="auto"/>
            </w:pPr>
            <w:r w:rsidRPr="00C86872">
              <w:rPr>
                <w:b/>
              </w:rPr>
              <w:t>Erkend archeoloog</w:t>
            </w:r>
          </w:p>
        </w:tc>
        <w:tc>
          <w:tcPr>
            <w:tcW w:w="2873" w:type="dxa"/>
          </w:tcPr>
          <w:p w14:paraId="0ED6DB1D" w14:textId="77777777" w:rsidR="008B3603" w:rsidRDefault="008B3603" w:rsidP="004D778C">
            <w:pPr>
              <w:pStyle w:val="ABOE"/>
              <w:spacing w:after="0" w:line="276" w:lineRule="auto"/>
            </w:pPr>
            <w:r>
              <w:t>ABO nv</w:t>
            </w:r>
          </w:p>
        </w:tc>
      </w:tr>
      <w:tr w:rsidR="008B3603" w14:paraId="0C9E8A4A" w14:textId="77777777" w:rsidTr="004D778C">
        <w:tc>
          <w:tcPr>
            <w:tcW w:w="1413" w:type="dxa"/>
          </w:tcPr>
          <w:p w14:paraId="25811B94" w14:textId="77777777" w:rsidR="008B3603" w:rsidRDefault="008B3603" w:rsidP="004D778C">
            <w:pPr>
              <w:pStyle w:val="ABOE"/>
              <w:spacing w:after="0" w:line="276" w:lineRule="auto"/>
            </w:pPr>
            <w:r w:rsidRPr="00F5633B">
              <w:rPr>
                <w:b/>
              </w:rPr>
              <w:t>Weer</w:t>
            </w:r>
          </w:p>
        </w:tc>
        <w:tc>
          <w:tcPr>
            <w:tcW w:w="2403" w:type="dxa"/>
          </w:tcPr>
          <w:p w14:paraId="650BD2C8" w14:textId="774FF19F" w:rsidR="008B3603" w:rsidRDefault="008B3603" w:rsidP="008B3603">
            <w:pPr>
              <w:pStyle w:val="ABOE"/>
              <w:spacing w:after="0" w:line="276" w:lineRule="auto"/>
            </w:pPr>
            <w:r>
              <w:t>Droog; bewolkt; 18°C</w:t>
            </w:r>
          </w:p>
        </w:tc>
        <w:tc>
          <w:tcPr>
            <w:tcW w:w="2088" w:type="dxa"/>
          </w:tcPr>
          <w:p w14:paraId="11A23094" w14:textId="77777777" w:rsidR="008B3603" w:rsidRDefault="008B3603" w:rsidP="004D778C">
            <w:pPr>
              <w:pStyle w:val="ABOE"/>
              <w:spacing w:after="0" w:line="276" w:lineRule="auto"/>
            </w:pPr>
            <w:r w:rsidRPr="00AE5C26">
              <w:rPr>
                <w:b/>
              </w:rPr>
              <w:t>Vergunning</w:t>
            </w:r>
            <w:r>
              <w:rPr>
                <w:b/>
              </w:rPr>
              <w:t xml:space="preserve"> n°</w:t>
            </w:r>
          </w:p>
        </w:tc>
        <w:tc>
          <w:tcPr>
            <w:tcW w:w="2873" w:type="dxa"/>
          </w:tcPr>
          <w:p w14:paraId="162E6327" w14:textId="77777777" w:rsidR="008B3603" w:rsidRDefault="008B3603" w:rsidP="004D778C">
            <w:pPr>
              <w:pStyle w:val="ABOE"/>
              <w:spacing w:after="0" w:line="276" w:lineRule="auto"/>
            </w:pPr>
            <w:r w:rsidRPr="0031635D">
              <w:t>OE/ERK/Archeoloog/2017/00167</w:t>
            </w:r>
          </w:p>
        </w:tc>
      </w:tr>
      <w:tr w:rsidR="008B3603" w14:paraId="7DF0BC36" w14:textId="77777777" w:rsidTr="004D778C">
        <w:tc>
          <w:tcPr>
            <w:tcW w:w="1413" w:type="dxa"/>
          </w:tcPr>
          <w:p w14:paraId="392BF86C" w14:textId="77777777" w:rsidR="008B3603" w:rsidRDefault="008B3603" w:rsidP="004D778C">
            <w:pPr>
              <w:pStyle w:val="ABOE"/>
              <w:spacing w:after="0" w:line="276" w:lineRule="auto"/>
            </w:pPr>
            <w:r w:rsidRPr="00AE5C26">
              <w:rPr>
                <w:b/>
              </w:rPr>
              <w:t>Projectleider</w:t>
            </w:r>
          </w:p>
        </w:tc>
        <w:tc>
          <w:tcPr>
            <w:tcW w:w="2403" w:type="dxa"/>
          </w:tcPr>
          <w:p w14:paraId="66E62245" w14:textId="77777777" w:rsidR="008B3603" w:rsidRDefault="008B3603" w:rsidP="004D778C">
            <w:pPr>
              <w:pStyle w:val="ABOE"/>
              <w:spacing w:after="0" w:line="276" w:lineRule="auto"/>
            </w:pPr>
            <w:r>
              <w:t>Léonard, Ine</w:t>
            </w:r>
          </w:p>
        </w:tc>
        <w:tc>
          <w:tcPr>
            <w:tcW w:w="2088" w:type="dxa"/>
          </w:tcPr>
          <w:p w14:paraId="25BDA582" w14:textId="77777777" w:rsidR="008B3603" w:rsidRDefault="008B3603" w:rsidP="004D778C">
            <w:pPr>
              <w:pStyle w:val="ABOE"/>
              <w:spacing w:after="0" w:line="276" w:lineRule="auto"/>
            </w:pPr>
            <w:r w:rsidRPr="00AE5C26">
              <w:rPr>
                <w:b/>
              </w:rPr>
              <w:t>Onderaannemers</w:t>
            </w:r>
          </w:p>
        </w:tc>
        <w:tc>
          <w:tcPr>
            <w:tcW w:w="2873" w:type="dxa"/>
          </w:tcPr>
          <w:p w14:paraId="77832A0A" w14:textId="3FB60D7E" w:rsidR="008B3603" w:rsidRDefault="00E54639" w:rsidP="004D778C">
            <w:pPr>
              <w:pStyle w:val="ABOE"/>
              <w:spacing w:after="0" w:line="276" w:lineRule="auto"/>
            </w:pPr>
            <w:r>
              <w:t>Geosonda nv</w:t>
            </w:r>
          </w:p>
        </w:tc>
      </w:tr>
    </w:tbl>
    <w:p w14:paraId="17716A1E" w14:textId="77777777" w:rsidR="008B3603" w:rsidRDefault="008B3603" w:rsidP="008B3603">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8B3603" w14:paraId="26690616"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7500B62B" w14:textId="77777777" w:rsidR="008B3603" w:rsidRDefault="008B3603" w:rsidP="004D778C">
            <w:pPr>
              <w:pStyle w:val="ABOE"/>
              <w:spacing w:after="0" w:line="276" w:lineRule="auto"/>
            </w:pPr>
            <w:r>
              <w:t>Naam</w:t>
            </w:r>
          </w:p>
        </w:tc>
        <w:tc>
          <w:tcPr>
            <w:tcW w:w="2926" w:type="dxa"/>
          </w:tcPr>
          <w:p w14:paraId="37599572" w14:textId="77777777" w:rsidR="008B3603" w:rsidRDefault="008B3603" w:rsidP="004D778C">
            <w:pPr>
              <w:pStyle w:val="ABOE"/>
              <w:spacing w:after="0" w:line="276" w:lineRule="auto"/>
            </w:pPr>
            <w:r>
              <w:t>Voornaam</w:t>
            </w:r>
          </w:p>
        </w:tc>
        <w:tc>
          <w:tcPr>
            <w:tcW w:w="2926" w:type="dxa"/>
          </w:tcPr>
          <w:p w14:paraId="02C6F9C7" w14:textId="77777777" w:rsidR="008B3603" w:rsidRDefault="008B3603" w:rsidP="004D778C">
            <w:pPr>
              <w:pStyle w:val="ABOE"/>
              <w:spacing w:after="0" w:line="276" w:lineRule="auto"/>
            </w:pPr>
            <w:r>
              <w:t>Functie</w:t>
            </w:r>
          </w:p>
        </w:tc>
      </w:tr>
      <w:tr w:rsidR="008B3603" w14:paraId="135E51D6" w14:textId="77777777" w:rsidTr="004D778C">
        <w:tc>
          <w:tcPr>
            <w:tcW w:w="2925" w:type="dxa"/>
          </w:tcPr>
          <w:p w14:paraId="261B35B7" w14:textId="77777777" w:rsidR="008B3603" w:rsidRDefault="008B3603" w:rsidP="004D778C">
            <w:pPr>
              <w:pStyle w:val="ABOE"/>
              <w:spacing w:after="0" w:line="276" w:lineRule="auto"/>
            </w:pPr>
            <w:r>
              <w:t>Bruynseels</w:t>
            </w:r>
          </w:p>
        </w:tc>
        <w:tc>
          <w:tcPr>
            <w:tcW w:w="2926" w:type="dxa"/>
          </w:tcPr>
          <w:p w14:paraId="7CE86F0A" w14:textId="77777777" w:rsidR="008B3603" w:rsidRDefault="008B3603" w:rsidP="004D778C">
            <w:pPr>
              <w:pStyle w:val="ABOE"/>
              <w:spacing w:after="0" w:line="276" w:lineRule="auto"/>
            </w:pPr>
            <w:r>
              <w:t>Stef</w:t>
            </w:r>
          </w:p>
        </w:tc>
        <w:tc>
          <w:tcPr>
            <w:tcW w:w="2926" w:type="dxa"/>
          </w:tcPr>
          <w:p w14:paraId="7BF8D05C" w14:textId="77777777" w:rsidR="008B3603" w:rsidRDefault="008B3603" w:rsidP="004D778C">
            <w:pPr>
              <w:pStyle w:val="ABOE"/>
              <w:spacing w:after="0" w:line="276" w:lineRule="auto"/>
            </w:pPr>
            <w:r w:rsidRPr="00C86872">
              <w:t>Boormeester</w:t>
            </w:r>
            <w:r>
              <w:t>/aardkundige</w:t>
            </w:r>
          </w:p>
        </w:tc>
      </w:tr>
      <w:tr w:rsidR="008B3603" w14:paraId="3C5FAC27" w14:textId="77777777" w:rsidTr="004D778C">
        <w:tc>
          <w:tcPr>
            <w:tcW w:w="2925" w:type="dxa"/>
          </w:tcPr>
          <w:p w14:paraId="24762E53" w14:textId="77777777" w:rsidR="008B3603" w:rsidRDefault="008B3603" w:rsidP="004D778C">
            <w:pPr>
              <w:pStyle w:val="ABOE"/>
              <w:spacing w:after="0" w:line="276" w:lineRule="auto"/>
            </w:pPr>
            <w:r>
              <w:t>Boons</w:t>
            </w:r>
          </w:p>
        </w:tc>
        <w:tc>
          <w:tcPr>
            <w:tcW w:w="2926" w:type="dxa"/>
          </w:tcPr>
          <w:p w14:paraId="64DBE6BD" w14:textId="77777777" w:rsidR="008B3603" w:rsidRDefault="008B3603" w:rsidP="004D778C">
            <w:pPr>
              <w:pStyle w:val="ABOE"/>
              <w:spacing w:after="0" w:line="276" w:lineRule="auto"/>
            </w:pPr>
            <w:r>
              <w:t>Jonas</w:t>
            </w:r>
          </w:p>
        </w:tc>
        <w:tc>
          <w:tcPr>
            <w:tcW w:w="2926" w:type="dxa"/>
          </w:tcPr>
          <w:p w14:paraId="632FD087" w14:textId="77777777" w:rsidR="008B3603" w:rsidRPr="00C86872" w:rsidRDefault="008B3603" w:rsidP="004D778C">
            <w:pPr>
              <w:pStyle w:val="ABOE"/>
              <w:spacing w:after="0" w:line="276" w:lineRule="auto"/>
            </w:pPr>
            <w:r>
              <w:t>Boormeester/aardkundige</w:t>
            </w:r>
          </w:p>
        </w:tc>
      </w:tr>
      <w:tr w:rsidR="008B3603" w14:paraId="25F27400" w14:textId="77777777" w:rsidTr="004D778C">
        <w:tc>
          <w:tcPr>
            <w:tcW w:w="2925" w:type="dxa"/>
          </w:tcPr>
          <w:p w14:paraId="3D5C173B" w14:textId="77777777" w:rsidR="008B3603" w:rsidRPr="00C86872" w:rsidRDefault="008B3603" w:rsidP="004D778C">
            <w:pPr>
              <w:pStyle w:val="ABOE"/>
              <w:spacing w:after="0" w:line="276" w:lineRule="auto"/>
            </w:pPr>
            <w:r>
              <w:t>Léonard</w:t>
            </w:r>
          </w:p>
        </w:tc>
        <w:tc>
          <w:tcPr>
            <w:tcW w:w="2926" w:type="dxa"/>
          </w:tcPr>
          <w:p w14:paraId="10F3FBB7" w14:textId="77777777" w:rsidR="008B3603" w:rsidRPr="00C86872" w:rsidRDefault="008B3603" w:rsidP="004D778C">
            <w:pPr>
              <w:pStyle w:val="ABOE"/>
              <w:spacing w:after="0" w:line="276" w:lineRule="auto"/>
            </w:pPr>
            <w:r>
              <w:t>Ine</w:t>
            </w:r>
          </w:p>
        </w:tc>
        <w:tc>
          <w:tcPr>
            <w:tcW w:w="2926" w:type="dxa"/>
          </w:tcPr>
          <w:p w14:paraId="7B0C67AE" w14:textId="77777777" w:rsidR="008B3603" w:rsidRDefault="008B3603" w:rsidP="004D778C">
            <w:pPr>
              <w:pStyle w:val="ABOE"/>
              <w:spacing w:after="0" w:line="276" w:lineRule="auto"/>
            </w:pPr>
            <w:r>
              <w:t>Archeoloog-veldwerkleider-materiaalexpert (steentijd)</w:t>
            </w:r>
          </w:p>
        </w:tc>
      </w:tr>
      <w:tr w:rsidR="008B3603" w14:paraId="051538F3" w14:textId="77777777" w:rsidTr="004D778C">
        <w:tc>
          <w:tcPr>
            <w:tcW w:w="2925" w:type="dxa"/>
          </w:tcPr>
          <w:p w14:paraId="6158EC27" w14:textId="77777777" w:rsidR="008B3603" w:rsidRDefault="008B3603" w:rsidP="004D778C">
            <w:pPr>
              <w:pStyle w:val="ABOE"/>
              <w:spacing w:after="0" w:line="276" w:lineRule="auto"/>
            </w:pPr>
            <w:r>
              <w:t>Broeckmans</w:t>
            </w:r>
          </w:p>
        </w:tc>
        <w:tc>
          <w:tcPr>
            <w:tcW w:w="2926" w:type="dxa"/>
          </w:tcPr>
          <w:p w14:paraId="2B68914D" w14:textId="77777777" w:rsidR="008B3603" w:rsidRDefault="008B3603" w:rsidP="004D778C">
            <w:pPr>
              <w:pStyle w:val="ABOE"/>
              <w:spacing w:after="0" w:line="276" w:lineRule="auto"/>
            </w:pPr>
            <w:r>
              <w:t>Daan</w:t>
            </w:r>
          </w:p>
        </w:tc>
        <w:tc>
          <w:tcPr>
            <w:tcW w:w="2926" w:type="dxa"/>
          </w:tcPr>
          <w:p w14:paraId="659AF77C" w14:textId="77777777" w:rsidR="008B3603" w:rsidRDefault="008B3603" w:rsidP="004D778C">
            <w:pPr>
              <w:pStyle w:val="ABOE"/>
              <w:spacing w:after="0" w:line="276" w:lineRule="auto"/>
            </w:pPr>
            <w:r>
              <w:t>Assistent-archeoloog</w:t>
            </w:r>
          </w:p>
        </w:tc>
      </w:tr>
    </w:tbl>
    <w:p w14:paraId="1A368125" w14:textId="77777777" w:rsidR="008B3603" w:rsidRDefault="008B3603" w:rsidP="008B3603">
      <w:pPr>
        <w:pStyle w:val="ABOEKop5"/>
      </w:pPr>
      <w:r>
        <w:t>Activiteiten</w:t>
      </w:r>
    </w:p>
    <w:p w14:paraId="38052B21" w14:textId="77777777" w:rsidR="008B3603" w:rsidRDefault="008B3603" w:rsidP="008B3603">
      <w:pPr>
        <w:pStyle w:val="ListParagraph"/>
        <w:numPr>
          <w:ilvl w:val="0"/>
          <w:numId w:val="45"/>
        </w:numPr>
        <w:rPr>
          <w:lang w:val="nl-NL" w:eastAsia="nl-NL"/>
        </w:rPr>
      </w:pPr>
      <w:r>
        <w:rPr>
          <w:lang w:val="nl-NL" w:eastAsia="nl-NL"/>
        </w:rPr>
        <w:t>Boren in zone 4</w:t>
      </w:r>
    </w:p>
    <w:p w14:paraId="39545DCA" w14:textId="77777777" w:rsidR="008B3603" w:rsidRDefault="008B3603" w:rsidP="008B3603">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749EEF30" w14:textId="77777777" w:rsidR="008B3603" w:rsidRPr="008F6DFC" w:rsidRDefault="008B3603" w:rsidP="008B3603">
      <w:pPr>
        <w:pStyle w:val="ListParagraph"/>
        <w:numPr>
          <w:ilvl w:val="0"/>
          <w:numId w:val="45"/>
        </w:numPr>
        <w:rPr>
          <w:lang w:val="nl-NL" w:eastAsia="nl-NL"/>
        </w:rPr>
      </w:pPr>
      <w:r>
        <w:rPr>
          <w:lang w:val="nl-NL" w:eastAsia="nl-NL"/>
        </w:rPr>
        <w:t>Assessment boorprofielen en preliminaire landschapsreconstructie</w:t>
      </w:r>
    </w:p>
    <w:p w14:paraId="104AF85B" w14:textId="77777777" w:rsidR="008B3603" w:rsidRDefault="008B3603" w:rsidP="008B3603">
      <w:pPr>
        <w:pStyle w:val="ListParagraph"/>
        <w:numPr>
          <w:ilvl w:val="0"/>
          <w:numId w:val="45"/>
        </w:numPr>
        <w:rPr>
          <w:lang w:val="nl-NL" w:eastAsia="nl-NL"/>
        </w:rPr>
      </w:pPr>
      <w:r>
        <w:rPr>
          <w:lang w:val="nl-NL" w:eastAsia="nl-NL"/>
        </w:rPr>
        <w:t xml:space="preserve">Nat </w:t>
      </w:r>
      <w:r w:rsidRPr="008F6DFC">
        <w:rPr>
          <w:lang w:val="nl-NL" w:eastAsia="nl-NL"/>
        </w:rPr>
        <w:t>zeven</w:t>
      </w:r>
    </w:p>
    <w:p w14:paraId="27266E89" w14:textId="77777777" w:rsidR="008B3603" w:rsidRDefault="008B3603" w:rsidP="008B3603">
      <w:pPr>
        <w:pStyle w:val="ABOEKop5"/>
      </w:pPr>
      <w:r>
        <w:t>Strategische en praktische keuzes</w:t>
      </w:r>
    </w:p>
    <w:p w14:paraId="086B4F72" w14:textId="77777777" w:rsidR="008B3603" w:rsidRDefault="008B3603" w:rsidP="008B3603">
      <w:pPr>
        <w:jc w:val="both"/>
        <w:rPr>
          <w:lang w:val="nl-NL" w:eastAsia="nl-NL"/>
        </w:rPr>
      </w:pPr>
      <w:r>
        <w:rPr>
          <w:lang w:val="nl-NL" w:eastAsia="nl-NL"/>
        </w:rPr>
        <w:t>/</w:t>
      </w:r>
    </w:p>
    <w:p w14:paraId="17D37B71" w14:textId="77777777" w:rsidR="008B3603" w:rsidRDefault="008B3603" w:rsidP="008B3603">
      <w:pPr>
        <w:pStyle w:val="ABOEKop5"/>
      </w:pPr>
      <w:r>
        <w:t>Voorlopige interpretatie</w:t>
      </w:r>
    </w:p>
    <w:p w14:paraId="7ACDAB8B" w14:textId="5C086F11" w:rsidR="008B3603" w:rsidRDefault="008B3603" w:rsidP="008B3603">
      <w:pPr>
        <w:pStyle w:val="ABOE"/>
        <w:jc w:val="both"/>
        <w:rPr>
          <w:lang w:val="nl-NL" w:eastAsia="nl-NL"/>
        </w:rPr>
      </w:pPr>
      <w:r>
        <w:rPr>
          <w:lang w:val="nl-NL" w:eastAsia="nl-NL"/>
        </w:rPr>
        <w:t>Geen nieuwe ontwikkelingen.</w:t>
      </w:r>
    </w:p>
    <w:p w14:paraId="6F6DA2B8" w14:textId="4A99D3B0" w:rsidR="008B3603" w:rsidRDefault="008B3603">
      <w:pPr>
        <w:spacing w:after="200" w:line="276" w:lineRule="auto"/>
        <w:rPr>
          <w:lang w:val="nl-NL" w:eastAsia="nl-NL"/>
        </w:rPr>
      </w:pPr>
      <w:r>
        <w:rPr>
          <w:lang w:val="nl-NL" w:eastAsia="nl-NL"/>
        </w:rPr>
        <w:br w:type="page"/>
      </w:r>
    </w:p>
    <w:p w14:paraId="5E060617" w14:textId="6ED48BC5" w:rsidR="008B3603" w:rsidRDefault="008B3603" w:rsidP="008B3603">
      <w:pPr>
        <w:pStyle w:val="ABOEKop1NoNumber"/>
      </w:pPr>
      <w:bookmarkStart w:id="50" w:name="_Toc530750845"/>
      <w:r>
        <w:t>Dagrapport n° 36</w:t>
      </w:r>
      <w:bookmarkEnd w:id="50"/>
    </w:p>
    <w:tbl>
      <w:tblPr>
        <w:tblStyle w:val="ABOETABELSTIJL"/>
        <w:tblW w:w="0" w:type="auto"/>
        <w:tblLook w:val="0480" w:firstRow="0" w:lastRow="0" w:firstColumn="1" w:lastColumn="0" w:noHBand="0" w:noVBand="1"/>
      </w:tblPr>
      <w:tblGrid>
        <w:gridCol w:w="1413"/>
        <w:gridCol w:w="2403"/>
        <w:gridCol w:w="2088"/>
        <w:gridCol w:w="2873"/>
      </w:tblGrid>
      <w:tr w:rsidR="008B3603" w14:paraId="70710F5B" w14:textId="77777777" w:rsidTr="004D778C">
        <w:tc>
          <w:tcPr>
            <w:tcW w:w="1413" w:type="dxa"/>
          </w:tcPr>
          <w:p w14:paraId="282480DD" w14:textId="77777777" w:rsidR="008B3603" w:rsidRDefault="008B3603" w:rsidP="004D778C">
            <w:pPr>
              <w:pStyle w:val="ABOE"/>
              <w:spacing w:after="0" w:line="276" w:lineRule="auto"/>
            </w:pPr>
            <w:r w:rsidRPr="00AE5C26">
              <w:rPr>
                <w:b/>
              </w:rPr>
              <w:t>Dag</w:t>
            </w:r>
          </w:p>
        </w:tc>
        <w:tc>
          <w:tcPr>
            <w:tcW w:w="2403" w:type="dxa"/>
          </w:tcPr>
          <w:p w14:paraId="1B707654" w14:textId="531E7493" w:rsidR="008B3603" w:rsidRDefault="008B3603" w:rsidP="004D778C">
            <w:pPr>
              <w:pStyle w:val="ABOE"/>
              <w:spacing w:after="0" w:line="276" w:lineRule="auto"/>
            </w:pPr>
            <w:r>
              <w:t>10/04/2018</w:t>
            </w:r>
          </w:p>
        </w:tc>
        <w:tc>
          <w:tcPr>
            <w:tcW w:w="2088" w:type="dxa"/>
          </w:tcPr>
          <w:p w14:paraId="44783867" w14:textId="77777777" w:rsidR="008B3603" w:rsidRDefault="008B3603" w:rsidP="004D778C">
            <w:pPr>
              <w:pStyle w:val="ABOE"/>
              <w:spacing w:after="0" w:line="276" w:lineRule="auto"/>
            </w:pPr>
            <w:r w:rsidRPr="00C86872">
              <w:rPr>
                <w:b/>
              </w:rPr>
              <w:t>Erkend archeoloog</w:t>
            </w:r>
          </w:p>
        </w:tc>
        <w:tc>
          <w:tcPr>
            <w:tcW w:w="2873" w:type="dxa"/>
          </w:tcPr>
          <w:p w14:paraId="5318909F" w14:textId="77777777" w:rsidR="008B3603" w:rsidRDefault="008B3603" w:rsidP="004D778C">
            <w:pPr>
              <w:pStyle w:val="ABOE"/>
              <w:spacing w:after="0" w:line="276" w:lineRule="auto"/>
            </w:pPr>
            <w:r>
              <w:t>ABO nv</w:t>
            </w:r>
          </w:p>
        </w:tc>
      </w:tr>
      <w:tr w:rsidR="008B3603" w14:paraId="72D8159A" w14:textId="77777777" w:rsidTr="004D778C">
        <w:tc>
          <w:tcPr>
            <w:tcW w:w="1413" w:type="dxa"/>
          </w:tcPr>
          <w:p w14:paraId="3C670FF8" w14:textId="77777777" w:rsidR="008B3603" w:rsidRDefault="008B3603" w:rsidP="004D778C">
            <w:pPr>
              <w:pStyle w:val="ABOE"/>
              <w:spacing w:after="0" w:line="276" w:lineRule="auto"/>
            </w:pPr>
            <w:r w:rsidRPr="00F5633B">
              <w:rPr>
                <w:b/>
              </w:rPr>
              <w:t>Weer</w:t>
            </w:r>
          </w:p>
        </w:tc>
        <w:tc>
          <w:tcPr>
            <w:tcW w:w="2403" w:type="dxa"/>
          </w:tcPr>
          <w:p w14:paraId="58DC64F3" w14:textId="6B02FD59" w:rsidR="008B3603" w:rsidRDefault="008B3603" w:rsidP="004D778C">
            <w:pPr>
              <w:pStyle w:val="ABOE"/>
              <w:spacing w:after="0" w:line="276" w:lineRule="auto"/>
            </w:pPr>
            <w:r>
              <w:t>Droog; zonnig; 15-18°C</w:t>
            </w:r>
          </w:p>
        </w:tc>
        <w:tc>
          <w:tcPr>
            <w:tcW w:w="2088" w:type="dxa"/>
          </w:tcPr>
          <w:p w14:paraId="1A199F89" w14:textId="77777777" w:rsidR="008B3603" w:rsidRDefault="008B3603" w:rsidP="004D778C">
            <w:pPr>
              <w:pStyle w:val="ABOE"/>
              <w:spacing w:after="0" w:line="276" w:lineRule="auto"/>
            </w:pPr>
            <w:r w:rsidRPr="00AE5C26">
              <w:rPr>
                <w:b/>
              </w:rPr>
              <w:t>Vergunning</w:t>
            </w:r>
            <w:r>
              <w:rPr>
                <w:b/>
              </w:rPr>
              <w:t xml:space="preserve"> n°</w:t>
            </w:r>
          </w:p>
        </w:tc>
        <w:tc>
          <w:tcPr>
            <w:tcW w:w="2873" w:type="dxa"/>
          </w:tcPr>
          <w:p w14:paraId="640A1BC4" w14:textId="77777777" w:rsidR="008B3603" w:rsidRDefault="008B3603" w:rsidP="004D778C">
            <w:pPr>
              <w:pStyle w:val="ABOE"/>
              <w:spacing w:after="0" w:line="276" w:lineRule="auto"/>
            </w:pPr>
            <w:r w:rsidRPr="0031635D">
              <w:t>OE/ERK/Archeoloog/2017/00167</w:t>
            </w:r>
          </w:p>
        </w:tc>
      </w:tr>
      <w:tr w:rsidR="008B3603" w14:paraId="4B571975" w14:textId="77777777" w:rsidTr="004D778C">
        <w:tc>
          <w:tcPr>
            <w:tcW w:w="1413" w:type="dxa"/>
          </w:tcPr>
          <w:p w14:paraId="66C1A842" w14:textId="77777777" w:rsidR="008B3603" w:rsidRDefault="008B3603" w:rsidP="004D778C">
            <w:pPr>
              <w:pStyle w:val="ABOE"/>
              <w:spacing w:after="0" w:line="276" w:lineRule="auto"/>
            </w:pPr>
            <w:r w:rsidRPr="00AE5C26">
              <w:rPr>
                <w:b/>
              </w:rPr>
              <w:t>Projectleider</w:t>
            </w:r>
          </w:p>
        </w:tc>
        <w:tc>
          <w:tcPr>
            <w:tcW w:w="2403" w:type="dxa"/>
          </w:tcPr>
          <w:p w14:paraId="2E60DACC" w14:textId="77777777" w:rsidR="008B3603" w:rsidRDefault="008B3603" w:rsidP="004D778C">
            <w:pPr>
              <w:pStyle w:val="ABOE"/>
              <w:spacing w:after="0" w:line="276" w:lineRule="auto"/>
            </w:pPr>
            <w:r>
              <w:t>Léonard, Ine</w:t>
            </w:r>
          </w:p>
        </w:tc>
        <w:tc>
          <w:tcPr>
            <w:tcW w:w="2088" w:type="dxa"/>
          </w:tcPr>
          <w:p w14:paraId="54B69063" w14:textId="77777777" w:rsidR="008B3603" w:rsidRDefault="008B3603" w:rsidP="004D778C">
            <w:pPr>
              <w:pStyle w:val="ABOE"/>
              <w:spacing w:after="0" w:line="276" w:lineRule="auto"/>
            </w:pPr>
            <w:r w:rsidRPr="00AE5C26">
              <w:rPr>
                <w:b/>
              </w:rPr>
              <w:t>Onderaannemers</w:t>
            </w:r>
          </w:p>
        </w:tc>
        <w:tc>
          <w:tcPr>
            <w:tcW w:w="2873" w:type="dxa"/>
          </w:tcPr>
          <w:p w14:paraId="7ACDFC5B" w14:textId="31173DBB" w:rsidR="008B3603" w:rsidRDefault="00E54639" w:rsidP="004D778C">
            <w:pPr>
              <w:pStyle w:val="ABOE"/>
              <w:spacing w:after="0" w:line="276" w:lineRule="auto"/>
            </w:pPr>
            <w:r>
              <w:t>Geosonda nv</w:t>
            </w:r>
          </w:p>
        </w:tc>
      </w:tr>
    </w:tbl>
    <w:p w14:paraId="677874A5" w14:textId="77777777" w:rsidR="008B3603" w:rsidRDefault="008B3603" w:rsidP="008B3603">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8B3603" w14:paraId="7A13DC41"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131FC14D" w14:textId="77777777" w:rsidR="008B3603" w:rsidRDefault="008B3603" w:rsidP="004D778C">
            <w:pPr>
              <w:pStyle w:val="ABOE"/>
              <w:spacing w:after="0" w:line="276" w:lineRule="auto"/>
            </w:pPr>
            <w:r>
              <w:t>Naam</w:t>
            </w:r>
          </w:p>
        </w:tc>
        <w:tc>
          <w:tcPr>
            <w:tcW w:w="2926" w:type="dxa"/>
          </w:tcPr>
          <w:p w14:paraId="444754E7" w14:textId="77777777" w:rsidR="008B3603" w:rsidRDefault="008B3603" w:rsidP="004D778C">
            <w:pPr>
              <w:pStyle w:val="ABOE"/>
              <w:spacing w:after="0" w:line="276" w:lineRule="auto"/>
            </w:pPr>
            <w:r>
              <w:t>Voornaam</w:t>
            </w:r>
          </w:p>
        </w:tc>
        <w:tc>
          <w:tcPr>
            <w:tcW w:w="2926" w:type="dxa"/>
          </w:tcPr>
          <w:p w14:paraId="7F910904" w14:textId="77777777" w:rsidR="008B3603" w:rsidRDefault="008B3603" w:rsidP="004D778C">
            <w:pPr>
              <w:pStyle w:val="ABOE"/>
              <w:spacing w:after="0" w:line="276" w:lineRule="auto"/>
            </w:pPr>
            <w:r>
              <w:t>Functie</w:t>
            </w:r>
          </w:p>
        </w:tc>
      </w:tr>
      <w:tr w:rsidR="008B3603" w14:paraId="4F9A7C4A" w14:textId="77777777" w:rsidTr="004D778C">
        <w:tc>
          <w:tcPr>
            <w:tcW w:w="2925" w:type="dxa"/>
          </w:tcPr>
          <w:p w14:paraId="66F5A8EA" w14:textId="77777777" w:rsidR="008B3603" w:rsidRDefault="008B3603" w:rsidP="004D778C">
            <w:pPr>
              <w:pStyle w:val="ABOE"/>
              <w:spacing w:after="0" w:line="276" w:lineRule="auto"/>
            </w:pPr>
            <w:r>
              <w:t>Bruynseels</w:t>
            </w:r>
          </w:p>
        </w:tc>
        <w:tc>
          <w:tcPr>
            <w:tcW w:w="2926" w:type="dxa"/>
          </w:tcPr>
          <w:p w14:paraId="795E0A39" w14:textId="77777777" w:rsidR="008B3603" w:rsidRDefault="008B3603" w:rsidP="004D778C">
            <w:pPr>
              <w:pStyle w:val="ABOE"/>
              <w:spacing w:after="0" w:line="276" w:lineRule="auto"/>
            </w:pPr>
            <w:r>
              <w:t>Stef</w:t>
            </w:r>
          </w:p>
        </w:tc>
        <w:tc>
          <w:tcPr>
            <w:tcW w:w="2926" w:type="dxa"/>
          </w:tcPr>
          <w:p w14:paraId="27BB1828" w14:textId="77777777" w:rsidR="008B3603" w:rsidRDefault="008B3603" w:rsidP="004D778C">
            <w:pPr>
              <w:pStyle w:val="ABOE"/>
              <w:spacing w:after="0" w:line="276" w:lineRule="auto"/>
            </w:pPr>
            <w:r w:rsidRPr="00C86872">
              <w:t>Boormeester</w:t>
            </w:r>
            <w:r>
              <w:t>/aardkundige</w:t>
            </w:r>
          </w:p>
        </w:tc>
      </w:tr>
      <w:tr w:rsidR="008B3603" w14:paraId="009BCE3E" w14:textId="77777777" w:rsidTr="004D778C">
        <w:tc>
          <w:tcPr>
            <w:tcW w:w="2925" w:type="dxa"/>
          </w:tcPr>
          <w:p w14:paraId="749F00D7" w14:textId="77777777" w:rsidR="008B3603" w:rsidRDefault="008B3603" w:rsidP="004D778C">
            <w:pPr>
              <w:pStyle w:val="ABOE"/>
              <w:spacing w:after="0" w:line="276" w:lineRule="auto"/>
            </w:pPr>
            <w:r>
              <w:t>Boons</w:t>
            </w:r>
          </w:p>
        </w:tc>
        <w:tc>
          <w:tcPr>
            <w:tcW w:w="2926" w:type="dxa"/>
          </w:tcPr>
          <w:p w14:paraId="12F02FC5" w14:textId="77777777" w:rsidR="008B3603" w:rsidRDefault="008B3603" w:rsidP="004D778C">
            <w:pPr>
              <w:pStyle w:val="ABOE"/>
              <w:spacing w:after="0" w:line="276" w:lineRule="auto"/>
            </w:pPr>
            <w:r>
              <w:t>Jonas</w:t>
            </w:r>
          </w:p>
        </w:tc>
        <w:tc>
          <w:tcPr>
            <w:tcW w:w="2926" w:type="dxa"/>
          </w:tcPr>
          <w:p w14:paraId="23654F31" w14:textId="77777777" w:rsidR="008B3603" w:rsidRPr="00C86872" w:rsidRDefault="008B3603" w:rsidP="004D778C">
            <w:pPr>
              <w:pStyle w:val="ABOE"/>
              <w:spacing w:after="0" w:line="276" w:lineRule="auto"/>
            </w:pPr>
            <w:r>
              <w:t>Boormeester/aardkundige</w:t>
            </w:r>
          </w:p>
        </w:tc>
      </w:tr>
      <w:tr w:rsidR="008B3603" w14:paraId="62F71557" w14:textId="77777777" w:rsidTr="004D778C">
        <w:tc>
          <w:tcPr>
            <w:tcW w:w="2925" w:type="dxa"/>
          </w:tcPr>
          <w:p w14:paraId="7443BFEA" w14:textId="77777777" w:rsidR="008B3603" w:rsidRPr="00C86872" w:rsidRDefault="008B3603" w:rsidP="004D778C">
            <w:pPr>
              <w:pStyle w:val="ABOE"/>
              <w:spacing w:after="0" w:line="276" w:lineRule="auto"/>
            </w:pPr>
            <w:r>
              <w:t>Léonard</w:t>
            </w:r>
          </w:p>
        </w:tc>
        <w:tc>
          <w:tcPr>
            <w:tcW w:w="2926" w:type="dxa"/>
          </w:tcPr>
          <w:p w14:paraId="66267855" w14:textId="77777777" w:rsidR="008B3603" w:rsidRPr="00C86872" w:rsidRDefault="008B3603" w:rsidP="004D778C">
            <w:pPr>
              <w:pStyle w:val="ABOE"/>
              <w:spacing w:after="0" w:line="276" w:lineRule="auto"/>
            </w:pPr>
            <w:r>
              <w:t>Ine</w:t>
            </w:r>
          </w:p>
        </w:tc>
        <w:tc>
          <w:tcPr>
            <w:tcW w:w="2926" w:type="dxa"/>
          </w:tcPr>
          <w:p w14:paraId="6CE331B6" w14:textId="77777777" w:rsidR="008B3603" w:rsidRDefault="008B3603" w:rsidP="004D778C">
            <w:pPr>
              <w:pStyle w:val="ABOE"/>
              <w:spacing w:after="0" w:line="276" w:lineRule="auto"/>
            </w:pPr>
            <w:r>
              <w:t>Archeoloog-veldwerkleider-materiaalexpert (steentijd)</w:t>
            </w:r>
          </w:p>
        </w:tc>
      </w:tr>
      <w:tr w:rsidR="008B3603" w14:paraId="51A06A03" w14:textId="77777777" w:rsidTr="004D778C">
        <w:tc>
          <w:tcPr>
            <w:tcW w:w="2925" w:type="dxa"/>
          </w:tcPr>
          <w:p w14:paraId="3BFA9F1F" w14:textId="77777777" w:rsidR="008B3603" w:rsidRDefault="008B3603" w:rsidP="004D778C">
            <w:pPr>
              <w:pStyle w:val="ABOE"/>
              <w:spacing w:after="0" w:line="276" w:lineRule="auto"/>
            </w:pPr>
            <w:r>
              <w:t>Broeckmans</w:t>
            </w:r>
          </w:p>
        </w:tc>
        <w:tc>
          <w:tcPr>
            <w:tcW w:w="2926" w:type="dxa"/>
          </w:tcPr>
          <w:p w14:paraId="18B72D0C" w14:textId="77777777" w:rsidR="008B3603" w:rsidRDefault="008B3603" w:rsidP="004D778C">
            <w:pPr>
              <w:pStyle w:val="ABOE"/>
              <w:spacing w:after="0" w:line="276" w:lineRule="auto"/>
            </w:pPr>
            <w:r>
              <w:t>Daan</w:t>
            </w:r>
          </w:p>
        </w:tc>
        <w:tc>
          <w:tcPr>
            <w:tcW w:w="2926" w:type="dxa"/>
          </w:tcPr>
          <w:p w14:paraId="4647F575" w14:textId="77777777" w:rsidR="008B3603" w:rsidRDefault="008B3603" w:rsidP="004D778C">
            <w:pPr>
              <w:pStyle w:val="ABOE"/>
              <w:spacing w:after="0" w:line="276" w:lineRule="auto"/>
            </w:pPr>
            <w:r>
              <w:t>Assistent-archeoloog</w:t>
            </w:r>
          </w:p>
        </w:tc>
      </w:tr>
    </w:tbl>
    <w:p w14:paraId="120FCD22" w14:textId="77777777" w:rsidR="008B3603" w:rsidRDefault="008B3603" w:rsidP="008B3603">
      <w:pPr>
        <w:pStyle w:val="ABOEKop5"/>
      </w:pPr>
      <w:r>
        <w:t>Activiteiten</w:t>
      </w:r>
    </w:p>
    <w:p w14:paraId="033D553E" w14:textId="77777777" w:rsidR="008B3603" w:rsidRDefault="008B3603" w:rsidP="008B3603">
      <w:pPr>
        <w:pStyle w:val="ListParagraph"/>
        <w:numPr>
          <w:ilvl w:val="0"/>
          <w:numId w:val="45"/>
        </w:numPr>
        <w:rPr>
          <w:lang w:val="nl-NL" w:eastAsia="nl-NL"/>
        </w:rPr>
      </w:pPr>
      <w:r>
        <w:rPr>
          <w:lang w:val="nl-NL" w:eastAsia="nl-NL"/>
        </w:rPr>
        <w:t>Boren in zone 4</w:t>
      </w:r>
    </w:p>
    <w:p w14:paraId="62FBCE5D" w14:textId="77777777" w:rsidR="008B3603" w:rsidRDefault="008B3603" w:rsidP="008B3603">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7128B162" w14:textId="77777777" w:rsidR="008B3603" w:rsidRPr="008F6DFC" w:rsidRDefault="008B3603" w:rsidP="008B3603">
      <w:pPr>
        <w:pStyle w:val="ListParagraph"/>
        <w:numPr>
          <w:ilvl w:val="0"/>
          <w:numId w:val="45"/>
        </w:numPr>
        <w:rPr>
          <w:lang w:val="nl-NL" w:eastAsia="nl-NL"/>
        </w:rPr>
      </w:pPr>
      <w:r>
        <w:rPr>
          <w:lang w:val="nl-NL" w:eastAsia="nl-NL"/>
        </w:rPr>
        <w:t>Assessment boorprofielen en preliminaire landschapsreconstructie</w:t>
      </w:r>
    </w:p>
    <w:p w14:paraId="4129E726" w14:textId="77777777" w:rsidR="008B3603" w:rsidRDefault="008B3603" w:rsidP="008B3603">
      <w:pPr>
        <w:pStyle w:val="ListParagraph"/>
        <w:numPr>
          <w:ilvl w:val="0"/>
          <w:numId w:val="45"/>
        </w:numPr>
        <w:rPr>
          <w:lang w:val="nl-NL" w:eastAsia="nl-NL"/>
        </w:rPr>
      </w:pPr>
      <w:r>
        <w:rPr>
          <w:lang w:val="nl-NL" w:eastAsia="nl-NL"/>
        </w:rPr>
        <w:t xml:space="preserve">Nat </w:t>
      </w:r>
      <w:r w:rsidRPr="008F6DFC">
        <w:rPr>
          <w:lang w:val="nl-NL" w:eastAsia="nl-NL"/>
        </w:rPr>
        <w:t>zeven</w:t>
      </w:r>
    </w:p>
    <w:p w14:paraId="7F958207" w14:textId="77777777" w:rsidR="008B3603" w:rsidRDefault="008B3603" w:rsidP="008B3603">
      <w:pPr>
        <w:pStyle w:val="ABOEKop5"/>
      </w:pPr>
      <w:r>
        <w:t>Strategische en praktische keuzes</w:t>
      </w:r>
    </w:p>
    <w:p w14:paraId="25AA55F5" w14:textId="77777777" w:rsidR="008B3603" w:rsidRDefault="008B3603" w:rsidP="008B3603">
      <w:pPr>
        <w:jc w:val="both"/>
        <w:rPr>
          <w:lang w:val="nl-NL" w:eastAsia="nl-NL"/>
        </w:rPr>
      </w:pPr>
      <w:r>
        <w:rPr>
          <w:lang w:val="nl-NL" w:eastAsia="nl-NL"/>
        </w:rPr>
        <w:t>/</w:t>
      </w:r>
    </w:p>
    <w:p w14:paraId="12B064F5" w14:textId="77777777" w:rsidR="008B3603" w:rsidRDefault="008B3603" w:rsidP="008B3603">
      <w:pPr>
        <w:pStyle w:val="ABOEKop5"/>
      </w:pPr>
      <w:r>
        <w:t>Voorlopige interpretatie</w:t>
      </w:r>
    </w:p>
    <w:p w14:paraId="57434246" w14:textId="5B94E5BD" w:rsidR="008B3603" w:rsidRDefault="008B3603" w:rsidP="008B3603">
      <w:pPr>
        <w:pStyle w:val="ABOE"/>
        <w:jc w:val="both"/>
        <w:rPr>
          <w:lang w:val="nl-NL" w:eastAsia="nl-NL"/>
        </w:rPr>
      </w:pPr>
      <w:r>
        <w:rPr>
          <w:lang w:val="nl-NL" w:eastAsia="nl-NL"/>
        </w:rPr>
        <w:t>Geen nieuwe ontwikkelingen.</w:t>
      </w:r>
    </w:p>
    <w:p w14:paraId="7A3E67C3" w14:textId="77777777" w:rsidR="008B3603" w:rsidRDefault="008B3603">
      <w:pPr>
        <w:spacing w:after="200" w:line="276" w:lineRule="auto"/>
        <w:rPr>
          <w:lang w:val="nl-NL" w:eastAsia="nl-NL"/>
        </w:rPr>
      </w:pPr>
      <w:r>
        <w:rPr>
          <w:lang w:val="nl-NL" w:eastAsia="nl-NL"/>
        </w:rPr>
        <w:br w:type="page"/>
      </w:r>
    </w:p>
    <w:p w14:paraId="471F9774" w14:textId="5B55AF6C" w:rsidR="008B3603" w:rsidRDefault="008B3603" w:rsidP="008B3603">
      <w:pPr>
        <w:pStyle w:val="ABOEKop1NoNumber"/>
      </w:pPr>
      <w:bookmarkStart w:id="51" w:name="_Toc530750846"/>
      <w:r>
        <w:t>Dagrapport n° 37</w:t>
      </w:r>
      <w:bookmarkEnd w:id="51"/>
    </w:p>
    <w:tbl>
      <w:tblPr>
        <w:tblStyle w:val="ABOETABELSTIJL"/>
        <w:tblW w:w="0" w:type="auto"/>
        <w:tblLook w:val="0480" w:firstRow="0" w:lastRow="0" w:firstColumn="1" w:lastColumn="0" w:noHBand="0" w:noVBand="1"/>
      </w:tblPr>
      <w:tblGrid>
        <w:gridCol w:w="1413"/>
        <w:gridCol w:w="2403"/>
        <w:gridCol w:w="2088"/>
        <w:gridCol w:w="2873"/>
      </w:tblGrid>
      <w:tr w:rsidR="008B3603" w14:paraId="401DD647" w14:textId="77777777" w:rsidTr="004D778C">
        <w:tc>
          <w:tcPr>
            <w:tcW w:w="1413" w:type="dxa"/>
          </w:tcPr>
          <w:p w14:paraId="22022179" w14:textId="77777777" w:rsidR="008B3603" w:rsidRDefault="008B3603" w:rsidP="004D778C">
            <w:pPr>
              <w:pStyle w:val="ABOE"/>
              <w:spacing w:after="0" w:line="276" w:lineRule="auto"/>
            </w:pPr>
            <w:r w:rsidRPr="00AE5C26">
              <w:rPr>
                <w:b/>
              </w:rPr>
              <w:t>Dag</w:t>
            </w:r>
          </w:p>
        </w:tc>
        <w:tc>
          <w:tcPr>
            <w:tcW w:w="2403" w:type="dxa"/>
          </w:tcPr>
          <w:p w14:paraId="46CADAC0" w14:textId="516208EC" w:rsidR="008B3603" w:rsidRDefault="008B3603" w:rsidP="004D778C">
            <w:pPr>
              <w:pStyle w:val="ABOE"/>
              <w:spacing w:after="0" w:line="276" w:lineRule="auto"/>
            </w:pPr>
            <w:r>
              <w:t>11/04/2018</w:t>
            </w:r>
          </w:p>
        </w:tc>
        <w:tc>
          <w:tcPr>
            <w:tcW w:w="2088" w:type="dxa"/>
          </w:tcPr>
          <w:p w14:paraId="6F36CFA3" w14:textId="77777777" w:rsidR="008B3603" w:rsidRDefault="008B3603" w:rsidP="004D778C">
            <w:pPr>
              <w:pStyle w:val="ABOE"/>
              <w:spacing w:after="0" w:line="276" w:lineRule="auto"/>
            </w:pPr>
            <w:r w:rsidRPr="00C86872">
              <w:rPr>
                <w:b/>
              </w:rPr>
              <w:t>Erkend archeoloog</w:t>
            </w:r>
          </w:p>
        </w:tc>
        <w:tc>
          <w:tcPr>
            <w:tcW w:w="2873" w:type="dxa"/>
          </w:tcPr>
          <w:p w14:paraId="24C8A2E4" w14:textId="77777777" w:rsidR="008B3603" w:rsidRDefault="008B3603" w:rsidP="004D778C">
            <w:pPr>
              <w:pStyle w:val="ABOE"/>
              <w:spacing w:after="0" w:line="276" w:lineRule="auto"/>
            </w:pPr>
            <w:r>
              <w:t>ABO nv</w:t>
            </w:r>
          </w:p>
        </w:tc>
      </w:tr>
      <w:tr w:rsidR="008B3603" w14:paraId="3F0567CB" w14:textId="77777777" w:rsidTr="004D778C">
        <w:tc>
          <w:tcPr>
            <w:tcW w:w="1413" w:type="dxa"/>
          </w:tcPr>
          <w:p w14:paraId="53B22647" w14:textId="77777777" w:rsidR="008B3603" w:rsidRDefault="008B3603" w:rsidP="004D778C">
            <w:pPr>
              <w:pStyle w:val="ABOE"/>
              <w:spacing w:after="0" w:line="276" w:lineRule="auto"/>
            </w:pPr>
            <w:r w:rsidRPr="00F5633B">
              <w:rPr>
                <w:b/>
              </w:rPr>
              <w:t>Weer</w:t>
            </w:r>
          </w:p>
        </w:tc>
        <w:tc>
          <w:tcPr>
            <w:tcW w:w="2403" w:type="dxa"/>
          </w:tcPr>
          <w:p w14:paraId="74734C61" w14:textId="72E22340" w:rsidR="008B3603" w:rsidRDefault="00FC6214" w:rsidP="00FC6214">
            <w:pPr>
              <w:pStyle w:val="ABOE"/>
              <w:spacing w:after="0" w:line="276" w:lineRule="auto"/>
            </w:pPr>
            <w:r>
              <w:t>Buien</w:t>
            </w:r>
            <w:r w:rsidR="008B3603">
              <w:t>; zonnig; 1</w:t>
            </w:r>
            <w:r>
              <w:t>4-17</w:t>
            </w:r>
            <w:r w:rsidR="008B3603">
              <w:t>°C</w:t>
            </w:r>
          </w:p>
        </w:tc>
        <w:tc>
          <w:tcPr>
            <w:tcW w:w="2088" w:type="dxa"/>
          </w:tcPr>
          <w:p w14:paraId="0646163C" w14:textId="77777777" w:rsidR="008B3603" w:rsidRDefault="008B3603" w:rsidP="004D778C">
            <w:pPr>
              <w:pStyle w:val="ABOE"/>
              <w:spacing w:after="0" w:line="276" w:lineRule="auto"/>
            </w:pPr>
            <w:r w:rsidRPr="00AE5C26">
              <w:rPr>
                <w:b/>
              </w:rPr>
              <w:t>Vergunning</w:t>
            </w:r>
            <w:r>
              <w:rPr>
                <w:b/>
              </w:rPr>
              <w:t xml:space="preserve"> n°</w:t>
            </w:r>
          </w:p>
        </w:tc>
        <w:tc>
          <w:tcPr>
            <w:tcW w:w="2873" w:type="dxa"/>
          </w:tcPr>
          <w:p w14:paraId="49CFABFA" w14:textId="77777777" w:rsidR="008B3603" w:rsidRDefault="008B3603" w:rsidP="004D778C">
            <w:pPr>
              <w:pStyle w:val="ABOE"/>
              <w:spacing w:after="0" w:line="276" w:lineRule="auto"/>
            </w:pPr>
            <w:r w:rsidRPr="0031635D">
              <w:t>OE/ERK/Archeoloog/2017/00167</w:t>
            </w:r>
          </w:p>
        </w:tc>
      </w:tr>
      <w:tr w:rsidR="008B3603" w14:paraId="4F50FF49" w14:textId="77777777" w:rsidTr="004D778C">
        <w:tc>
          <w:tcPr>
            <w:tcW w:w="1413" w:type="dxa"/>
          </w:tcPr>
          <w:p w14:paraId="4D6BA5A5" w14:textId="77777777" w:rsidR="008B3603" w:rsidRDefault="008B3603" w:rsidP="004D778C">
            <w:pPr>
              <w:pStyle w:val="ABOE"/>
              <w:spacing w:after="0" w:line="276" w:lineRule="auto"/>
            </w:pPr>
            <w:r w:rsidRPr="00AE5C26">
              <w:rPr>
                <w:b/>
              </w:rPr>
              <w:t>Projectleider</w:t>
            </w:r>
          </w:p>
        </w:tc>
        <w:tc>
          <w:tcPr>
            <w:tcW w:w="2403" w:type="dxa"/>
          </w:tcPr>
          <w:p w14:paraId="35BE8F0C" w14:textId="77777777" w:rsidR="008B3603" w:rsidRDefault="008B3603" w:rsidP="004D778C">
            <w:pPr>
              <w:pStyle w:val="ABOE"/>
              <w:spacing w:after="0" w:line="276" w:lineRule="auto"/>
            </w:pPr>
            <w:r>
              <w:t>Léonard, Ine</w:t>
            </w:r>
          </w:p>
        </w:tc>
        <w:tc>
          <w:tcPr>
            <w:tcW w:w="2088" w:type="dxa"/>
          </w:tcPr>
          <w:p w14:paraId="6A828C9C" w14:textId="77777777" w:rsidR="008B3603" w:rsidRDefault="008B3603" w:rsidP="004D778C">
            <w:pPr>
              <w:pStyle w:val="ABOE"/>
              <w:spacing w:after="0" w:line="276" w:lineRule="auto"/>
            </w:pPr>
            <w:r w:rsidRPr="00AE5C26">
              <w:rPr>
                <w:b/>
              </w:rPr>
              <w:t>Onderaannemers</w:t>
            </w:r>
          </w:p>
        </w:tc>
        <w:tc>
          <w:tcPr>
            <w:tcW w:w="2873" w:type="dxa"/>
          </w:tcPr>
          <w:p w14:paraId="2D5920ED" w14:textId="455B6CED" w:rsidR="008B3603" w:rsidRDefault="00E54639" w:rsidP="004D778C">
            <w:pPr>
              <w:pStyle w:val="ABOE"/>
              <w:spacing w:after="0" w:line="276" w:lineRule="auto"/>
            </w:pPr>
            <w:r>
              <w:t>Geosonda nv</w:t>
            </w:r>
          </w:p>
        </w:tc>
      </w:tr>
    </w:tbl>
    <w:p w14:paraId="715E6F87" w14:textId="77777777" w:rsidR="008B3603" w:rsidRDefault="008B3603" w:rsidP="008B3603">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8B3603" w14:paraId="546A6A8C"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4EE99058" w14:textId="77777777" w:rsidR="008B3603" w:rsidRDefault="008B3603" w:rsidP="004D778C">
            <w:pPr>
              <w:pStyle w:val="ABOE"/>
              <w:spacing w:after="0" w:line="276" w:lineRule="auto"/>
            </w:pPr>
            <w:r>
              <w:t>Naam</w:t>
            </w:r>
          </w:p>
        </w:tc>
        <w:tc>
          <w:tcPr>
            <w:tcW w:w="2926" w:type="dxa"/>
          </w:tcPr>
          <w:p w14:paraId="71535502" w14:textId="77777777" w:rsidR="008B3603" w:rsidRDefault="008B3603" w:rsidP="004D778C">
            <w:pPr>
              <w:pStyle w:val="ABOE"/>
              <w:spacing w:after="0" w:line="276" w:lineRule="auto"/>
            </w:pPr>
            <w:r>
              <w:t>Voornaam</w:t>
            </w:r>
          </w:p>
        </w:tc>
        <w:tc>
          <w:tcPr>
            <w:tcW w:w="2926" w:type="dxa"/>
          </w:tcPr>
          <w:p w14:paraId="24F13426" w14:textId="77777777" w:rsidR="008B3603" w:rsidRDefault="008B3603" w:rsidP="004D778C">
            <w:pPr>
              <w:pStyle w:val="ABOE"/>
              <w:spacing w:after="0" w:line="276" w:lineRule="auto"/>
            </w:pPr>
            <w:r>
              <w:t>Functie</w:t>
            </w:r>
          </w:p>
        </w:tc>
      </w:tr>
      <w:tr w:rsidR="008B3603" w14:paraId="5A8BA250" w14:textId="77777777" w:rsidTr="004D778C">
        <w:tc>
          <w:tcPr>
            <w:tcW w:w="2925" w:type="dxa"/>
          </w:tcPr>
          <w:p w14:paraId="11866769" w14:textId="77777777" w:rsidR="008B3603" w:rsidRDefault="008B3603" w:rsidP="004D778C">
            <w:pPr>
              <w:pStyle w:val="ABOE"/>
              <w:spacing w:after="0" w:line="276" w:lineRule="auto"/>
            </w:pPr>
            <w:r>
              <w:t>Bruynseels</w:t>
            </w:r>
          </w:p>
        </w:tc>
        <w:tc>
          <w:tcPr>
            <w:tcW w:w="2926" w:type="dxa"/>
          </w:tcPr>
          <w:p w14:paraId="6C39E5DB" w14:textId="77777777" w:rsidR="008B3603" w:rsidRDefault="008B3603" w:rsidP="004D778C">
            <w:pPr>
              <w:pStyle w:val="ABOE"/>
              <w:spacing w:after="0" w:line="276" w:lineRule="auto"/>
            </w:pPr>
            <w:r>
              <w:t>Stef</w:t>
            </w:r>
          </w:p>
        </w:tc>
        <w:tc>
          <w:tcPr>
            <w:tcW w:w="2926" w:type="dxa"/>
          </w:tcPr>
          <w:p w14:paraId="0434040A" w14:textId="77777777" w:rsidR="008B3603" w:rsidRDefault="008B3603" w:rsidP="004D778C">
            <w:pPr>
              <w:pStyle w:val="ABOE"/>
              <w:spacing w:after="0" w:line="276" w:lineRule="auto"/>
            </w:pPr>
            <w:r w:rsidRPr="00C86872">
              <w:t>Boormeester</w:t>
            </w:r>
            <w:r>
              <w:t>/aardkundige</w:t>
            </w:r>
          </w:p>
        </w:tc>
      </w:tr>
      <w:tr w:rsidR="008B3603" w14:paraId="1DAD5A2E" w14:textId="77777777" w:rsidTr="004D778C">
        <w:tc>
          <w:tcPr>
            <w:tcW w:w="2925" w:type="dxa"/>
          </w:tcPr>
          <w:p w14:paraId="56D57FFD" w14:textId="77777777" w:rsidR="008B3603" w:rsidRPr="00C86872" w:rsidRDefault="008B3603" w:rsidP="004D778C">
            <w:pPr>
              <w:pStyle w:val="ABOE"/>
              <w:spacing w:after="0" w:line="276" w:lineRule="auto"/>
            </w:pPr>
            <w:r>
              <w:t>Léonard</w:t>
            </w:r>
          </w:p>
        </w:tc>
        <w:tc>
          <w:tcPr>
            <w:tcW w:w="2926" w:type="dxa"/>
          </w:tcPr>
          <w:p w14:paraId="579BEFF7" w14:textId="77777777" w:rsidR="008B3603" w:rsidRPr="00C86872" w:rsidRDefault="008B3603" w:rsidP="004D778C">
            <w:pPr>
              <w:pStyle w:val="ABOE"/>
              <w:spacing w:after="0" w:line="276" w:lineRule="auto"/>
            </w:pPr>
            <w:r>
              <w:t>Ine</w:t>
            </w:r>
          </w:p>
        </w:tc>
        <w:tc>
          <w:tcPr>
            <w:tcW w:w="2926" w:type="dxa"/>
          </w:tcPr>
          <w:p w14:paraId="1451B585" w14:textId="77777777" w:rsidR="008B3603" w:rsidRDefault="008B3603" w:rsidP="004D778C">
            <w:pPr>
              <w:pStyle w:val="ABOE"/>
              <w:spacing w:after="0" w:line="276" w:lineRule="auto"/>
            </w:pPr>
            <w:r>
              <w:t>Archeoloog-veldwerkleider-materiaalexpert (steentijd)</w:t>
            </w:r>
          </w:p>
        </w:tc>
      </w:tr>
      <w:tr w:rsidR="008B3603" w14:paraId="6A40E3FE" w14:textId="77777777" w:rsidTr="004D778C">
        <w:tc>
          <w:tcPr>
            <w:tcW w:w="2925" w:type="dxa"/>
          </w:tcPr>
          <w:p w14:paraId="1E69464B" w14:textId="77777777" w:rsidR="008B3603" w:rsidRDefault="008B3603" w:rsidP="004D778C">
            <w:pPr>
              <w:pStyle w:val="ABOE"/>
              <w:spacing w:after="0" w:line="276" w:lineRule="auto"/>
            </w:pPr>
            <w:r>
              <w:t>Broeckmans</w:t>
            </w:r>
          </w:p>
        </w:tc>
        <w:tc>
          <w:tcPr>
            <w:tcW w:w="2926" w:type="dxa"/>
          </w:tcPr>
          <w:p w14:paraId="47BA6BD6" w14:textId="77777777" w:rsidR="008B3603" w:rsidRDefault="008B3603" w:rsidP="004D778C">
            <w:pPr>
              <w:pStyle w:val="ABOE"/>
              <w:spacing w:after="0" w:line="276" w:lineRule="auto"/>
            </w:pPr>
            <w:r>
              <w:t>Daan</w:t>
            </w:r>
          </w:p>
        </w:tc>
        <w:tc>
          <w:tcPr>
            <w:tcW w:w="2926" w:type="dxa"/>
          </w:tcPr>
          <w:p w14:paraId="55C7BA3F" w14:textId="77777777" w:rsidR="008B3603" w:rsidRDefault="008B3603" w:rsidP="004D778C">
            <w:pPr>
              <w:pStyle w:val="ABOE"/>
              <w:spacing w:after="0" w:line="276" w:lineRule="auto"/>
            </w:pPr>
            <w:r>
              <w:t>Assistent-archeoloog</w:t>
            </w:r>
          </w:p>
        </w:tc>
      </w:tr>
    </w:tbl>
    <w:p w14:paraId="567770B2" w14:textId="77777777" w:rsidR="008B3603" w:rsidRDefault="008B3603" w:rsidP="008B3603">
      <w:pPr>
        <w:pStyle w:val="ABOEKop5"/>
      </w:pPr>
      <w:r>
        <w:t>Activiteiten</w:t>
      </w:r>
    </w:p>
    <w:p w14:paraId="3F2B4C4F" w14:textId="77777777" w:rsidR="008B3603" w:rsidRDefault="008B3603" w:rsidP="008B3603">
      <w:pPr>
        <w:pStyle w:val="ListParagraph"/>
        <w:numPr>
          <w:ilvl w:val="0"/>
          <w:numId w:val="45"/>
        </w:numPr>
        <w:rPr>
          <w:lang w:val="nl-NL" w:eastAsia="nl-NL"/>
        </w:rPr>
      </w:pPr>
      <w:r>
        <w:rPr>
          <w:lang w:val="nl-NL" w:eastAsia="nl-NL"/>
        </w:rPr>
        <w:t>Boren in zone 4</w:t>
      </w:r>
    </w:p>
    <w:p w14:paraId="7B1B3EE6" w14:textId="77777777" w:rsidR="008B3603" w:rsidRDefault="008B3603" w:rsidP="008B3603">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5F48F357" w14:textId="77777777" w:rsidR="008B3603" w:rsidRPr="008F6DFC" w:rsidRDefault="008B3603" w:rsidP="008B3603">
      <w:pPr>
        <w:pStyle w:val="ListParagraph"/>
        <w:numPr>
          <w:ilvl w:val="0"/>
          <w:numId w:val="45"/>
        </w:numPr>
        <w:rPr>
          <w:lang w:val="nl-NL" w:eastAsia="nl-NL"/>
        </w:rPr>
      </w:pPr>
      <w:r>
        <w:rPr>
          <w:lang w:val="nl-NL" w:eastAsia="nl-NL"/>
        </w:rPr>
        <w:t>Assessment boorprofielen en preliminaire landschapsreconstructie</w:t>
      </w:r>
    </w:p>
    <w:p w14:paraId="0CAC3F21" w14:textId="77777777" w:rsidR="008B3603" w:rsidRDefault="008B3603" w:rsidP="008B3603">
      <w:pPr>
        <w:pStyle w:val="ListParagraph"/>
        <w:numPr>
          <w:ilvl w:val="0"/>
          <w:numId w:val="45"/>
        </w:numPr>
        <w:rPr>
          <w:lang w:val="nl-NL" w:eastAsia="nl-NL"/>
        </w:rPr>
      </w:pPr>
      <w:r>
        <w:rPr>
          <w:lang w:val="nl-NL" w:eastAsia="nl-NL"/>
        </w:rPr>
        <w:t xml:space="preserve">Nat </w:t>
      </w:r>
      <w:r w:rsidRPr="008F6DFC">
        <w:rPr>
          <w:lang w:val="nl-NL" w:eastAsia="nl-NL"/>
        </w:rPr>
        <w:t>zeven</w:t>
      </w:r>
    </w:p>
    <w:p w14:paraId="46FE8564" w14:textId="77777777" w:rsidR="008B3603" w:rsidRDefault="008B3603" w:rsidP="008B3603">
      <w:pPr>
        <w:pStyle w:val="ABOEKop5"/>
      </w:pPr>
      <w:r>
        <w:t>Strategische en praktische keuzes</w:t>
      </w:r>
    </w:p>
    <w:p w14:paraId="2D503435" w14:textId="0E3A2A88" w:rsidR="008B3603" w:rsidRDefault="00FC6214" w:rsidP="008B3603">
      <w:pPr>
        <w:jc w:val="both"/>
        <w:rPr>
          <w:lang w:val="nl-NL" w:eastAsia="nl-NL"/>
        </w:rPr>
      </w:pPr>
      <w:r>
        <w:rPr>
          <w:lang w:val="nl-NL" w:eastAsia="nl-NL"/>
        </w:rPr>
        <w:t>/</w:t>
      </w:r>
    </w:p>
    <w:p w14:paraId="78EF97C9" w14:textId="77777777" w:rsidR="008B3603" w:rsidRDefault="008B3603" w:rsidP="008B3603">
      <w:pPr>
        <w:pStyle w:val="ABOEKop5"/>
      </w:pPr>
      <w:r>
        <w:t>Voorlopige interpretatie</w:t>
      </w:r>
    </w:p>
    <w:p w14:paraId="61A71ACB" w14:textId="27E8015A" w:rsidR="008B3603" w:rsidRDefault="00FC6214" w:rsidP="008B3603">
      <w:pPr>
        <w:pStyle w:val="ABOE"/>
        <w:jc w:val="both"/>
        <w:rPr>
          <w:lang w:val="nl-NL" w:eastAsia="nl-NL"/>
        </w:rPr>
      </w:pPr>
      <w:r>
        <w:rPr>
          <w:lang w:val="nl-NL" w:eastAsia="nl-NL"/>
        </w:rPr>
        <w:t>Geen nieuwe ontwikkelingen.</w:t>
      </w:r>
    </w:p>
    <w:p w14:paraId="05EC76C4" w14:textId="5667DF0C" w:rsidR="00FC6214" w:rsidRDefault="00FC6214">
      <w:pPr>
        <w:spacing w:after="200" w:line="276" w:lineRule="auto"/>
        <w:rPr>
          <w:lang w:val="nl-NL" w:eastAsia="nl-NL"/>
        </w:rPr>
      </w:pPr>
      <w:r>
        <w:rPr>
          <w:lang w:val="nl-NL" w:eastAsia="nl-NL"/>
        </w:rPr>
        <w:br w:type="page"/>
      </w:r>
    </w:p>
    <w:p w14:paraId="0494F732" w14:textId="722053FE" w:rsidR="00FC6214" w:rsidRDefault="00FC6214" w:rsidP="00FC6214">
      <w:pPr>
        <w:pStyle w:val="ABOEKop1NoNumber"/>
      </w:pPr>
      <w:bookmarkStart w:id="52" w:name="_Toc530750847"/>
      <w:r>
        <w:t>Dagrapport n° 38</w:t>
      </w:r>
      <w:bookmarkEnd w:id="52"/>
    </w:p>
    <w:tbl>
      <w:tblPr>
        <w:tblStyle w:val="ABOETABELSTIJL"/>
        <w:tblW w:w="0" w:type="auto"/>
        <w:tblLook w:val="0480" w:firstRow="0" w:lastRow="0" w:firstColumn="1" w:lastColumn="0" w:noHBand="0" w:noVBand="1"/>
      </w:tblPr>
      <w:tblGrid>
        <w:gridCol w:w="1413"/>
        <w:gridCol w:w="2403"/>
        <w:gridCol w:w="2088"/>
        <w:gridCol w:w="2873"/>
      </w:tblGrid>
      <w:tr w:rsidR="00FC6214" w14:paraId="3FA34304" w14:textId="77777777" w:rsidTr="004D778C">
        <w:tc>
          <w:tcPr>
            <w:tcW w:w="1413" w:type="dxa"/>
          </w:tcPr>
          <w:p w14:paraId="61DBDF87" w14:textId="77777777" w:rsidR="00FC6214" w:rsidRDefault="00FC6214" w:rsidP="004D778C">
            <w:pPr>
              <w:pStyle w:val="ABOE"/>
              <w:spacing w:after="0" w:line="276" w:lineRule="auto"/>
            </w:pPr>
            <w:r w:rsidRPr="00AE5C26">
              <w:rPr>
                <w:b/>
              </w:rPr>
              <w:t>Dag</w:t>
            </w:r>
          </w:p>
        </w:tc>
        <w:tc>
          <w:tcPr>
            <w:tcW w:w="2403" w:type="dxa"/>
          </w:tcPr>
          <w:p w14:paraId="4B1B17E2" w14:textId="7697565B" w:rsidR="00FC6214" w:rsidRDefault="00FC6214" w:rsidP="004D778C">
            <w:pPr>
              <w:pStyle w:val="ABOE"/>
              <w:spacing w:after="0" w:line="276" w:lineRule="auto"/>
            </w:pPr>
            <w:r>
              <w:t>12/04/2018</w:t>
            </w:r>
          </w:p>
        </w:tc>
        <w:tc>
          <w:tcPr>
            <w:tcW w:w="2088" w:type="dxa"/>
          </w:tcPr>
          <w:p w14:paraId="69700AC5" w14:textId="77777777" w:rsidR="00FC6214" w:rsidRDefault="00FC6214" w:rsidP="004D778C">
            <w:pPr>
              <w:pStyle w:val="ABOE"/>
              <w:spacing w:after="0" w:line="276" w:lineRule="auto"/>
            </w:pPr>
            <w:r w:rsidRPr="00C86872">
              <w:rPr>
                <w:b/>
              </w:rPr>
              <w:t>Erkend archeoloog</w:t>
            </w:r>
          </w:p>
        </w:tc>
        <w:tc>
          <w:tcPr>
            <w:tcW w:w="2873" w:type="dxa"/>
          </w:tcPr>
          <w:p w14:paraId="0A5A2753" w14:textId="77777777" w:rsidR="00FC6214" w:rsidRDefault="00FC6214" w:rsidP="004D778C">
            <w:pPr>
              <w:pStyle w:val="ABOE"/>
              <w:spacing w:after="0" w:line="276" w:lineRule="auto"/>
            </w:pPr>
            <w:r>
              <w:t>ABO nv</w:t>
            </w:r>
          </w:p>
        </w:tc>
      </w:tr>
      <w:tr w:rsidR="00FC6214" w14:paraId="0E5A4D57" w14:textId="77777777" w:rsidTr="004D778C">
        <w:tc>
          <w:tcPr>
            <w:tcW w:w="1413" w:type="dxa"/>
          </w:tcPr>
          <w:p w14:paraId="754EBC34" w14:textId="77777777" w:rsidR="00FC6214" w:rsidRDefault="00FC6214" w:rsidP="004D778C">
            <w:pPr>
              <w:pStyle w:val="ABOE"/>
              <w:spacing w:after="0" w:line="276" w:lineRule="auto"/>
            </w:pPr>
            <w:r w:rsidRPr="00F5633B">
              <w:rPr>
                <w:b/>
              </w:rPr>
              <w:t>Weer</w:t>
            </w:r>
          </w:p>
        </w:tc>
        <w:tc>
          <w:tcPr>
            <w:tcW w:w="2403" w:type="dxa"/>
          </w:tcPr>
          <w:p w14:paraId="6897093B" w14:textId="6AADE8D8" w:rsidR="00FC6214" w:rsidRDefault="00FC6214" w:rsidP="004D778C">
            <w:pPr>
              <w:pStyle w:val="ABOE"/>
              <w:spacing w:after="0" w:line="276" w:lineRule="auto"/>
            </w:pPr>
            <w:r>
              <w:t>Droog; zonnig; 15°C</w:t>
            </w:r>
          </w:p>
        </w:tc>
        <w:tc>
          <w:tcPr>
            <w:tcW w:w="2088" w:type="dxa"/>
          </w:tcPr>
          <w:p w14:paraId="0549FD78" w14:textId="77777777" w:rsidR="00FC6214" w:rsidRDefault="00FC6214" w:rsidP="004D778C">
            <w:pPr>
              <w:pStyle w:val="ABOE"/>
              <w:spacing w:after="0" w:line="276" w:lineRule="auto"/>
            </w:pPr>
            <w:r w:rsidRPr="00AE5C26">
              <w:rPr>
                <w:b/>
              </w:rPr>
              <w:t>Vergunning</w:t>
            </w:r>
            <w:r>
              <w:rPr>
                <w:b/>
              </w:rPr>
              <w:t xml:space="preserve"> n°</w:t>
            </w:r>
          </w:p>
        </w:tc>
        <w:tc>
          <w:tcPr>
            <w:tcW w:w="2873" w:type="dxa"/>
          </w:tcPr>
          <w:p w14:paraId="028DA0B1" w14:textId="77777777" w:rsidR="00FC6214" w:rsidRDefault="00FC6214" w:rsidP="004D778C">
            <w:pPr>
              <w:pStyle w:val="ABOE"/>
              <w:spacing w:after="0" w:line="276" w:lineRule="auto"/>
            </w:pPr>
            <w:r w:rsidRPr="0031635D">
              <w:t>OE/ERK/Archeoloog/2017/00167</w:t>
            </w:r>
          </w:p>
        </w:tc>
      </w:tr>
      <w:tr w:rsidR="00FC6214" w14:paraId="0F660205" w14:textId="77777777" w:rsidTr="004D778C">
        <w:tc>
          <w:tcPr>
            <w:tcW w:w="1413" w:type="dxa"/>
          </w:tcPr>
          <w:p w14:paraId="3955CE70" w14:textId="77777777" w:rsidR="00FC6214" w:rsidRDefault="00FC6214" w:rsidP="004D778C">
            <w:pPr>
              <w:pStyle w:val="ABOE"/>
              <w:spacing w:after="0" w:line="276" w:lineRule="auto"/>
            </w:pPr>
            <w:r w:rsidRPr="00AE5C26">
              <w:rPr>
                <w:b/>
              </w:rPr>
              <w:t>Projectleider</w:t>
            </w:r>
          </w:p>
        </w:tc>
        <w:tc>
          <w:tcPr>
            <w:tcW w:w="2403" w:type="dxa"/>
          </w:tcPr>
          <w:p w14:paraId="2BDD6246" w14:textId="77777777" w:rsidR="00FC6214" w:rsidRDefault="00FC6214" w:rsidP="004D778C">
            <w:pPr>
              <w:pStyle w:val="ABOE"/>
              <w:spacing w:after="0" w:line="276" w:lineRule="auto"/>
            </w:pPr>
            <w:r>
              <w:t>Léonard, Ine</w:t>
            </w:r>
          </w:p>
        </w:tc>
        <w:tc>
          <w:tcPr>
            <w:tcW w:w="2088" w:type="dxa"/>
          </w:tcPr>
          <w:p w14:paraId="670FEB1F" w14:textId="77777777" w:rsidR="00FC6214" w:rsidRDefault="00FC6214" w:rsidP="004D778C">
            <w:pPr>
              <w:pStyle w:val="ABOE"/>
              <w:spacing w:after="0" w:line="276" w:lineRule="auto"/>
            </w:pPr>
            <w:r w:rsidRPr="00AE5C26">
              <w:rPr>
                <w:b/>
              </w:rPr>
              <w:t>Onderaannemers</w:t>
            </w:r>
          </w:p>
        </w:tc>
        <w:tc>
          <w:tcPr>
            <w:tcW w:w="2873" w:type="dxa"/>
          </w:tcPr>
          <w:p w14:paraId="68BC0057" w14:textId="46481632" w:rsidR="00FC6214" w:rsidRDefault="00E54639" w:rsidP="004D778C">
            <w:pPr>
              <w:pStyle w:val="ABOE"/>
              <w:spacing w:after="0" w:line="276" w:lineRule="auto"/>
            </w:pPr>
            <w:r>
              <w:t>Geosonda nv</w:t>
            </w:r>
          </w:p>
        </w:tc>
      </w:tr>
    </w:tbl>
    <w:p w14:paraId="57682952" w14:textId="77777777" w:rsidR="00FC6214" w:rsidRDefault="00FC6214" w:rsidP="00FC6214">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C6214" w14:paraId="5E2DDF5F"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52060EC5" w14:textId="77777777" w:rsidR="00FC6214" w:rsidRDefault="00FC6214" w:rsidP="004D778C">
            <w:pPr>
              <w:pStyle w:val="ABOE"/>
              <w:spacing w:after="0" w:line="276" w:lineRule="auto"/>
            </w:pPr>
            <w:r>
              <w:t>Naam</w:t>
            </w:r>
          </w:p>
        </w:tc>
        <w:tc>
          <w:tcPr>
            <w:tcW w:w="2926" w:type="dxa"/>
          </w:tcPr>
          <w:p w14:paraId="4D718F8E" w14:textId="77777777" w:rsidR="00FC6214" w:rsidRDefault="00FC6214" w:rsidP="004D778C">
            <w:pPr>
              <w:pStyle w:val="ABOE"/>
              <w:spacing w:after="0" w:line="276" w:lineRule="auto"/>
            </w:pPr>
            <w:r>
              <w:t>Voornaam</w:t>
            </w:r>
          </w:p>
        </w:tc>
        <w:tc>
          <w:tcPr>
            <w:tcW w:w="2926" w:type="dxa"/>
          </w:tcPr>
          <w:p w14:paraId="189D1B52" w14:textId="77777777" w:rsidR="00FC6214" w:rsidRDefault="00FC6214" w:rsidP="004D778C">
            <w:pPr>
              <w:pStyle w:val="ABOE"/>
              <w:spacing w:after="0" w:line="276" w:lineRule="auto"/>
            </w:pPr>
            <w:r>
              <w:t>Functie</w:t>
            </w:r>
          </w:p>
        </w:tc>
      </w:tr>
      <w:tr w:rsidR="00FC6214" w14:paraId="159DF54F" w14:textId="77777777" w:rsidTr="004D778C">
        <w:tc>
          <w:tcPr>
            <w:tcW w:w="2925" w:type="dxa"/>
          </w:tcPr>
          <w:p w14:paraId="20DF1D66" w14:textId="77777777" w:rsidR="00FC6214" w:rsidRDefault="00FC6214" w:rsidP="004D778C">
            <w:pPr>
              <w:pStyle w:val="ABOE"/>
              <w:spacing w:after="0" w:line="276" w:lineRule="auto"/>
            </w:pPr>
            <w:r>
              <w:t>Bruynseels</w:t>
            </w:r>
          </w:p>
        </w:tc>
        <w:tc>
          <w:tcPr>
            <w:tcW w:w="2926" w:type="dxa"/>
          </w:tcPr>
          <w:p w14:paraId="2A779C63" w14:textId="77777777" w:rsidR="00FC6214" w:rsidRDefault="00FC6214" w:rsidP="004D778C">
            <w:pPr>
              <w:pStyle w:val="ABOE"/>
              <w:spacing w:after="0" w:line="276" w:lineRule="auto"/>
            </w:pPr>
            <w:r>
              <w:t>Stef</w:t>
            </w:r>
          </w:p>
        </w:tc>
        <w:tc>
          <w:tcPr>
            <w:tcW w:w="2926" w:type="dxa"/>
          </w:tcPr>
          <w:p w14:paraId="49B73CA2" w14:textId="77777777" w:rsidR="00FC6214" w:rsidRDefault="00FC6214" w:rsidP="004D778C">
            <w:pPr>
              <w:pStyle w:val="ABOE"/>
              <w:spacing w:after="0" w:line="276" w:lineRule="auto"/>
            </w:pPr>
            <w:r w:rsidRPr="00C86872">
              <w:t>Boormeester</w:t>
            </w:r>
            <w:r>
              <w:t>/aardkundige</w:t>
            </w:r>
          </w:p>
        </w:tc>
      </w:tr>
      <w:tr w:rsidR="00FC6214" w14:paraId="515E81B6" w14:textId="77777777" w:rsidTr="004D778C">
        <w:tc>
          <w:tcPr>
            <w:tcW w:w="2925" w:type="dxa"/>
          </w:tcPr>
          <w:p w14:paraId="67D8A519" w14:textId="77777777" w:rsidR="00FC6214" w:rsidRPr="00C86872" w:rsidRDefault="00FC6214" w:rsidP="004D778C">
            <w:pPr>
              <w:pStyle w:val="ABOE"/>
              <w:spacing w:after="0" w:line="276" w:lineRule="auto"/>
            </w:pPr>
            <w:r>
              <w:t>Léonard</w:t>
            </w:r>
          </w:p>
        </w:tc>
        <w:tc>
          <w:tcPr>
            <w:tcW w:w="2926" w:type="dxa"/>
          </w:tcPr>
          <w:p w14:paraId="7D42A245" w14:textId="77777777" w:rsidR="00FC6214" w:rsidRPr="00C86872" w:rsidRDefault="00FC6214" w:rsidP="004D778C">
            <w:pPr>
              <w:pStyle w:val="ABOE"/>
              <w:spacing w:after="0" w:line="276" w:lineRule="auto"/>
            </w:pPr>
            <w:r>
              <w:t>Ine</w:t>
            </w:r>
          </w:p>
        </w:tc>
        <w:tc>
          <w:tcPr>
            <w:tcW w:w="2926" w:type="dxa"/>
          </w:tcPr>
          <w:p w14:paraId="00582A61" w14:textId="77777777" w:rsidR="00FC6214" w:rsidRDefault="00FC6214" w:rsidP="004D778C">
            <w:pPr>
              <w:pStyle w:val="ABOE"/>
              <w:spacing w:after="0" w:line="276" w:lineRule="auto"/>
            </w:pPr>
            <w:r>
              <w:t>Archeoloog-veldwerkleider-materiaalexpert (steentijd)</w:t>
            </w:r>
          </w:p>
        </w:tc>
      </w:tr>
      <w:tr w:rsidR="00FC6214" w14:paraId="2BC674DE" w14:textId="77777777" w:rsidTr="004D778C">
        <w:tc>
          <w:tcPr>
            <w:tcW w:w="2925" w:type="dxa"/>
          </w:tcPr>
          <w:p w14:paraId="31A2FEFB" w14:textId="77777777" w:rsidR="00FC6214" w:rsidRDefault="00FC6214" w:rsidP="004D778C">
            <w:pPr>
              <w:pStyle w:val="ABOE"/>
              <w:spacing w:after="0" w:line="276" w:lineRule="auto"/>
            </w:pPr>
            <w:r>
              <w:t>Broeckmans</w:t>
            </w:r>
          </w:p>
        </w:tc>
        <w:tc>
          <w:tcPr>
            <w:tcW w:w="2926" w:type="dxa"/>
          </w:tcPr>
          <w:p w14:paraId="551CBF92" w14:textId="77777777" w:rsidR="00FC6214" w:rsidRDefault="00FC6214" w:rsidP="004D778C">
            <w:pPr>
              <w:pStyle w:val="ABOE"/>
              <w:spacing w:after="0" w:line="276" w:lineRule="auto"/>
            </w:pPr>
            <w:r>
              <w:t>Daan</w:t>
            </w:r>
          </w:p>
        </w:tc>
        <w:tc>
          <w:tcPr>
            <w:tcW w:w="2926" w:type="dxa"/>
          </w:tcPr>
          <w:p w14:paraId="4AEE1C74" w14:textId="77777777" w:rsidR="00FC6214" w:rsidRDefault="00FC6214" w:rsidP="004D778C">
            <w:pPr>
              <w:pStyle w:val="ABOE"/>
              <w:spacing w:after="0" w:line="276" w:lineRule="auto"/>
            </w:pPr>
            <w:r>
              <w:t>Assistent-archeoloog</w:t>
            </w:r>
          </w:p>
        </w:tc>
      </w:tr>
    </w:tbl>
    <w:p w14:paraId="777E439C" w14:textId="77777777" w:rsidR="00FC6214" w:rsidRDefault="00FC6214" w:rsidP="00FC6214">
      <w:pPr>
        <w:pStyle w:val="ABOEKop5"/>
      </w:pPr>
      <w:r>
        <w:t>Activiteiten</w:t>
      </w:r>
    </w:p>
    <w:p w14:paraId="41F4A524" w14:textId="7A65C449" w:rsidR="00FC6214" w:rsidRDefault="00FC6214" w:rsidP="00FC6214">
      <w:pPr>
        <w:pStyle w:val="ListParagraph"/>
        <w:numPr>
          <w:ilvl w:val="0"/>
          <w:numId w:val="45"/>
        </w:numPr>
        <w:rPr>
          <w:lang w:val="nl-NL" w:eastAsia="nl-NL"/>
        </w:rPr>
      </w:pPr>
      <w:r>
        <w:rPr>
          <w:lang w:val="nl-NL" w:eastAsia="nl-NL"/>
        </w:rPr>
        <w:t>Boren in zone 4 (einde) en zone 5 (westen)</w:t>
      </w:r>
    </w:p>
    <w:p w14:paraId="61703E74" w14:textId="77777777" w:rsidR="00FC6214" w:rsidRDefault="00FC6214" w:rsidP="00FC6214">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2A18C2F5" w14:textId="77777777" w:rsidR="00FC6214" w:rsidRPr="008F6DFC" w:rsidRDefault="00FC6214" w:rsidP="00FC6214">
      <w:pPr>
        <w:pStyle w:val="ListParagraph"/>
        <w:numPr>
          <w:ilvl w:val="0"/>
          <w:numId w:val="45"/>
        </w:numPr>
        <w:rPr>
          <w:lang w:val="nl-NL" w:eastAsia="nl-NL"/>
        </w:rPr>
      </w:pPr>
      <w:r>
        <w:rPr>
          <w:lang w:val="nl-NL" w:eastAsia="nl-NL"/>
        </w:rPr>
        <w:t>Assessment boorprofielen en preliminaire landschapsreconstructie</w:t>
      </w:r>
    </w:p>
    <w:p w14:paraId="12FBEA2D" w14:textId="77777777" w:rsidR="00FC6214" w:rsidRDefault="00FC6214" w:rsidP="00FC6214">
      <w:pPr>
        <w:pStyle w:val="ListParagraph"/>
        <w:numPr>
          <w:ilvl w:val="0"/>
          <w:numId w:val="45"/>
        </w:numPr>
        <w:rPr>
          <w:lang w:val="nl-NL" w:eastAsia="nl-NL"/>
        </w:rPr>
      </w:pPr>
      <w:r>
        <w:rPr>
          <w:lang w:val="nl-NL" w:eastAsia="nl-NL"/>
        </w:rPr>
        <w:t xml:space="preserve">Nat </w:t>
      </w:r>
      <w:r w:rsidRPr="008F6DFC">
        <w:rPr>
          <w:lang w:val="nl-NL" w:eastAsia="nl-NL"/>
        </w:rPr>
        <w:t>zeven</w:t>
      </w:r>
    </w:p>
    <w:p w14:paraId="65538A86" w14:textId="77777777" w:rsidR="00FC6214" w:rsidRDefault="00FC6214" w:rsidP="00FC6214">
      <w:pPr>
        <w:pStyle w:val="ABOEKop5"/>
      </w:pPr>
      <w:r>
        <w:t>Strategische en praktische keuzes</w:t>
      </w:r>
    </w:p>
    <w:p w14:paraId="50F63023" w14:textId="77777777" w:rsidR="00FC6214" w:rsidRDefault="00FC6214" w:rsidP="00FC6214">
      <w:pPr>
        <w:jc w:val="both"/>
        <w:rPr>
          <w:lang w:val="nl-NL" w:eastAsia="nl-NL"/>
        </w:rPr>
      </w:pPr>
      <w:r>
        <w:rPr>
          <w:lang w:val="nl-NL" w:eastAsia="nl-NL"/>
        </w:rPr>
        <w:t>/</w:t>
      </w:r>
    </w:p>
    <w:p w14:paraId="0FA1996A" w14:textId="77777777" w:rsidR="00FC6214" w:rsidRDefault="00FC6214" w:rsidP="00FC6214">
      <w:pPr>
        <w:pStyle w:val="ABOEKop5"/>
      </w:pPr>
      <w:r>
        <w:t>Voorlopige interpretatie</w:t>
      </w:r>
    </w:p>
    <w:p w14:paraId="45874429" w14:textId="288A9DE0" w:rsidR="00FC6214" w:rsidRDefault="00FC6214" w:rsidP="00FC6214">
      <w:pPr>
        <w:pStyle w:val="ABOE"/>
        <w:jc w:val="both"/>
        <w:rPr>
          <w:lang w:val="nl-NL" w:eastAsia="nl-NL"/>
        </w:rPr>
      </w:pPr>
      <w:r>
        <w:rPr>
          <w:lang w:val="nl-NL" w:eastAsia="nl-NL"/>
        </w:rPr>
        <w:t>In zone 5 vertoonden de boringen tegen zone 4 boorprofielen met uitsluitend zandpakketten tot op het grind en de boringen tegen zone 8 boorprofielen met leemafzettingen tussen het zand en het grind.</w:t>
      </w:r>
    </w:p>
    <w:p w14:paraId="6D233A87" w14:textId="73AA4FEB" w:rsidR="00FC6214" w:rsidRDefault="00FC6214" w:rsidP="00FC6214">
      <w:pPr>
        <w:pStyle w:val="ABOEKop1NoNumber"/>
      </w:pPr>
      <w:r>
        <w:br w:type="page"/>
      </w:r>
      <w:bookmarkStart w:id="53" w:name="_Toc530750848"/>
      <w:r>
        <w:t>Dagrapport n° 39</w:t>
      </w:r>
      <w:bookmarkEnd w:id="53"/>
    </w:p>
    <w:tbl>
      <w:tblPr>
        <w:tblStyle w:val="ABOETABELSTIJL"/>
        <w:tblW w:w="0" w:type="auto"/>
        <w:tblLook w:val="0480" w:firstRow="0" w:lastRow="0" w:firstColumn="1" w:lastColumn="0" w:noHBand="0" w:noVBand="1"/>
      </w:tblPr>
      <w:tblGrid>
        <w:gridCol w:w="1413"/>
        <w:gridCol w:w="2403"/>
        <w:gridCol w:w="2088"/>
        <w:gridCol w:w="2873"/>
      </w:tblGrid>
      <w:tr w:rsidR="00FC6214" w14:paraId="20550280" w14:textId="77777777" w:rsidTr="004D778C">
        <w:tc>
          <w:tcPr>
            <w:tcW w:w="1413" w:type="dxa"/>
          </w:tcPr>
          <w:p w14:paraId="7B893B2F" w14:textId="77777777" w:rsidR="00FC6214" w:rsidRDefault="00FC6214" w:rsidP="004D778C">
            <w:pPr>
              <w:pStyle w:val="ABOE"/>
              <w:spacing w:after="0" w:line="276" w:lineRule="auto"/>
            </w:pPr>
            <w:r w:rsidRPr="00AE5C26">
              <w:rPr>
                <w:b/>
              </w:rPr>
              <w:t>Dag</w:t>
            </w:r>
          </w:p>
        </w:tc>
        <w:tc>
          <w:tcPr>
            <w:tcW w:w="2403" w:type="dxa"/>
          </w:tcPr>
          <w:p w14:paraId="5AB07AE0" w14:textId="215A810C" w:rsidR="00FC6214" w:rsidRDefault="00FC6214" w:rsidP="004D778C">
            <w:pPr>
              <w:pStyle w:val="ABOE"/>
              <w:spacing w:after="0" w:line="276" w:lineRule="auto"/>
            </w:pPr>
            <w:r>
              <w:t>13/04/2018</w:t>
            </w:r>
          </w:p>
        </w:tc>
        <w:tc>
          <w:tcPr>
            <w:tcW w:w="2088" w:type="dxa"/>
          </w:tcPr>
          <w:p w14:paraId="3F66C681" w14:textId="77777777" w:rsidR="00FC6214" w:rsidRDefault="00FC6214" w:rsidP="004D778C">
            <w:pPr>
              <w:pStyle w:val="ABOE"/>
              <w:spacing w:after="0" w:line="276" w:lineRule="auto"/>
            </w:pPr>
            <w:r w:rsidRPr="00C86872">
              <w:rPr>
                <w:b/>
              </w:rPr>
              <w:t>Erkend archeoloog</w:t>
            </w:r>
          </w:p>
        </w:tc>
        <w:tc>
          <w:tcPr>
            <w:tcW w:w="2873" w:type="dxa"/>
          </w:tcPr>
          <w:p w14:paraId="64DA289D" w14:textId="77777777" w:rsidR="00FC6214" w:rsidRDefault="00FC6214" w:rsidP="004D778C">
            <w:pPr>
              <w:pStyle w:val="ABOE"/>
              <w:spacing w:after="0" w:line="276" w:lineRule="auto"/>
            </w:pPr>
            <w:r>
              <w:t>ABO nv</w:t>
            </w:r>
          </w:p>
        </w:tc>
      </w:tr>
      <w:tr w:rsidR="00FC6214" w14:paraId="761FD845" w14:textId="77777777" w:rsidTr="004D778C">
        <w:tc>
          <w:tcPr>
            <w:tcW w:w="1413" w:type="dxa"/>
          </w:tcPr>
          <w:p w14:paraId="784DBED0" w14:textId="77777777" w:rsidR="00FC6214" w:rsidRDefault="00FC6214" w:rsidP="004D778C">
            <w:pPr>
              <w:pStyle w:val="ABOE"/>
              <w:spacing w:after="0" w:line="276" w:lineRule="auto"/>
            </w:pPr>
            <w:r w:rsidRPr="00F5633B">
              <w:rPr>
                <w:b/>
              </w:rPr>
              <w:t>Weer</w:t>
            </w:r>
          </w:p>
        </w:tc>
        <w:tc>
          <w:tcPr>
            <w:tcW w:w="2403" w:type="dxa"/>
          </w:tcPr>
          <w:p w14:paraId="599E3B5B" w14:textId="57A86320" w:rsidR="00FC6214" w:rsidRDefault="00FC6214" w:rsidP="00FC6214">
            <w:pPr>
              <w:pStyle w:val="ABOE"/>
              <w:spacing w:after="0" w:line="276" w:lineRule="auto"/>
            </w:pPr>
            <w:r>
              <w:t>Droog; zonnig; 17°C</w:t>
            </w:r>
          </w:p>
        </w:tc>
        <w:tc>
          <w:tcPr>
            <w:tcW w:w="2088" w:type="dxa"/>
          </w:tcPr>
          <w:p w14:paraId="2657ED66" w14:textId="77777777" w:rsidR="00FC6214" w:rsidRDefault="00FC6214" w:rsidP="004D778C">
            <w:pPr>
              <w:pStyle w:val="ABOE"/>
              <w:spacing w:after="0" w:line="276" w:lineRule="auto"/>
            </w:pPr>
            <w:r w:rsidRPr="00AE5C26">
              <w:rPr>
                <w:b/>
              </w:rPr>
              <w:t>Vergunning</w:t>
            </w:r>
            <w:r>
              <w:rPr>
                <w:b/>
              </w:rPr>
              <w:t xml:space="preserve"> n°</w:t>
            </w:r>
          </w:p>
        </w:tc>
        <w:tc>
          <w:tcPr>
            <w:tcW w:w="2873" w:type="dxa"/>
          </w:tcPr>
          <w:p w14:paraId="163B25A5" w14:textId="77777777" w:rsidR="00FC6214" w:rsidRDefault="00FC6214" w:rsidP="004D778C">
            <w:pPr>
              <w:pStyle w:val="ABOE"/>
              <w:spacing w:after="0" w:line="276" w:lineRule="auto"/>
            </w:pPr>
            <w:r w:rsidRPr="0031635D">
              <w:t>OE/ERK/Archeoloog/2017/00167</w:t>
            </w:r>
          </w:p>
        </w:tc>
      </w:tr>
      <w:tr w:rsidR="00FC6214" w14:paraId="472C03BC" w14:textId="77777777" w:rsidTr="004D778C">
        <w:tc>
          <w:tcPr>
            <w:tcW w:w="1413" w:type="dxa"/>
          </w:tcPr>
          <w:p w14:paraId="3EB8CB26" w14:textId="77777777" w:rsidR="00FC6214" w:rsidRDefault="00FC6214" w:rsidP="004D778C">
            <w:pPr>
              <w:pStyle w:val="ABOE"/>
              <w:spacing w:after="0" w:line="276" w:lineRule="auto"/>
            </w:pPr>
            <w:r w:rsidRPr="00AE5C26">
              <w:rPr>
                <w:b/>
              </w:rPr>
              <w:t>Projectleider</w:t>
            </w:r>
          </w:p>
        </w:tc>
        <w:tc>
          <w:tcPr>
            <w:tcW w:w="2403" w:type="dxa"/>
          </w:tcPr>
          <w:p w14:paraId="525642DA" w14:textId="77777777" w:rsidR="00FC6214" w:rsidRDefault="00FC6214" w:rsidP="004D778C">
            <w:pPr>
              <w:pStyle w:val="ABOE"/>
              <w:spacing w:after="0" w:line="276" w:lineRule="auto"/>
            </w:pPr>
            <w:r>
              <w:t>Léonard, Ine</w:t>
            </w:r>
          </w:p>
        </w:tc>
        <w:tc>
          <w:tcPr>
            <w:tcW w:w="2088" w:type="dxa"/>
          </w:tcPr>
          <w:p w14:paraId="524F7B10" w14:textId="77777777" w:rsidR="00FC6214" w:rsidRDefault="00FC6214" w:rsidP="004D778C">
            <w:pPr>
              <w:pStyle w:val="ABOE"/>
              <w:spacing w:after="0" w:line="276" w:lineRule="auto"/>
            </w:pPr>
            <w:r w:rsidRPr="00AE5C26">
              <w:rPr>
                <w:b/>
              </w:rPr>
              <w:t>Onderaannemers</w:t>
            </w:r>
          </w:p>
        </w:tc>
        <w:tc>
          <w:tcPr>
            <w:tcW w:w="2873" w:type="dxa"/>
          </w:tcPr>
          <w:p w14:paraId="4E30F4CC" w14:textId="561309D2" w:rsidR="00FC6214" w:rsidRDefault="00E54639" w:rsidP="004D778C">
            <w:pPr>
              <w:pStyle w:val="ABOE"/>
              <w:spacing w:after="0" w:line="276" w:lineRule="auto"/>
            </w:pPr>
            <w:r>
              <w:t>Geosonda nv</w:t>
            </w:r>
          </w:p>
        </w:tc>
      </w:tr>
    </w:tbl>
    <w:p w14:paraId="7E982407" w14:textId="77777777" w:rsidR="00FC6214" w:rsidRDefault="00FC6214" w:rsidP="00FC6214">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C6214" w14:paraId="6A776700"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2DAB0D7D" w14:textId="77777777" w:rsidR="00FC6214" w:rsidRDefault="00FC6214" w:rsidP="004D778C">
            <w:pPr>
              <w:pStyle w:val="ABOE"/>
              <w:spacing w:after="0" w:line="276" w:lineRule="auto"/>
            </w:pPr>
            <w:r>
              <w:t>Naam</w:t>
            </w:r>
          </w:p>
        </w:tc>
        <w:tc>
          <w:tcPr>
            <w:tcW w:w="2926" w:type="dxa"/>
          </w:tcPr>
          <w:p w14:paraId="16315273" w14:textId="77777777" w:rsidR="00FC6214" w:rsidRDefault="00FC6214" w:rsidP="004D778C">
            <w:pPr>
              <w:pStyle w:val="ABOE"/>
              <w:spacing w:after="0" w:line="276" w:lineRule="auto"/>
            </w:pPr>
            <w:r>
              <w:t>Voornaam</w:t>
            </w:r>
          </w:p>
        </w:tc>
        <w:tc>
          <w:tcPr>
            <w:tcW w:w="2926" w:type="dxa"/>
          </w:tcPr>
          <w:p w14:paraId="7D34B7AD" w14:textId="77777777" w:rsidR="00FC6214" w:rsidRDefault="00FC6214" w:rsidP="004D778C">
            <w:pPr>
              <w:pStyle w:val="ABOE"/>
              <w:spacing w:after="0" w:line="276" w:lineRule="auto"/>
            </w:pPr>
            <w:r>
              <w:t>Functie</w:t>
            </w:r>
          </w:p>
        </w:tc>
      </w:tr>
      <w:tr w:rsidR="00FC6214" w14:paraId="7D4E1C59" w14:textId="77777777" w:rsidTr="004D778C">
        <w:tc>
          <w:tcPr>
            <w:tcW w:w="2925" w:type="dxa"/>
          </w:tcPr>
          <w:p w14:paraId="01B74E49" w14:textId="77777777" w:rsidR="00FC6214" w:rsidRDefault="00FC6214" w:rsidP="004D778C">
            <w:pPr>
              <w:pStyle w:val="ABOE"/>
              <w:spacing w:after="0" w:line="276" w:lineRule="auto"/>
            </w:pPr>
            <w:r>
              <w:t>Bruynseels</w:t>
            </w:r>
          </w:p>
        </w:tc>
        <w:tc>
          <w:tcPr>
            <w:tcW w:w="2926" w:type="dxa"/>
          </w:tcPr>
          <w:p w14:paraId="7042ED7B" w14:textId="77777777" w:rsidR="00FC6214" w:rsidRDefault="00FC6214" w:rsidP="004D778C">
            <w:pPr>
              <w:pStyle w:val="ABOE"/>
              <w:spacing w:after="0" w:line="276" w:lineRule="auto"/>
            </w:pPr>
            <w:r>
              <w:t>Stef</w:t>
            </w:r>
          </w:p>
        </w:tc>
        <w:tc>
          <w:tcPr>
            <w:tcW w:w="2926" w:type="dxa"/>
          </w:tcPr>
          <w:p w14:paraId="529D72E8" w14:textId="77777777" w:rsidR="00FC6214" w:rsidRDefault="00FC6214" w:rsidP="004D778C">
            <w:pPr>
              <w:pStyle w:val="ABOE"/>
              <w:spacing w:after="0" w:line="276" w:lineRule="auto"/>
            </w:pPr>
            <w:r w:rsidRPr="00C86872">
              <w:t>Boormeester</w:t>
            </w:r>
            <w:r>
              <w:t>/aardkundige</w:t>
            </w:r>
          </w:p>
        </w:tc>
      </w:tr>
      <w:tr w:rsidR="00FC6214" w14:paraId="01391352" w14:textId="77777777" w:rsidTr="004D778C">
        <w:tc>
          <w:tcPr>
            <w:tcW w:w="2925" w:type="dxa"/>
          </w:tcPr>
          <w:p w14:paraId="23A9D278" w14:textId="05A6D595" w:rsidR="00FC6214" w:rsidRDefault="00FC6214" w:rsidP="004D778C">
            <w:pPr>
              <w:pStyle w:val="ABOE"/>
              <w:spacing w:after="0" w:line="276" w:lineRule="auto"/>
            </w:pPr>
            <w:r>
              <w:t>Boons</w:t>
            </w:r>
          </w:p>
        </w:tc>
        <w:tc>
          <w:tcPr>
            <w:tcW w:w="2926" w:type="dxa"/>
          </w:tcPr>
          <w:p w14:paraId="44FC0F79" w14:textId="6C5C6FB9" w:rsidR="00FC6214" w:rsidRDefault="00FC6214" w:rsidP="004D778C">
            <w:pPr>
              <w:pStyle w:val="ABOE"/>
              <w:spacing w:after="0" w:line="276" w:lineRule="auto"/>
            </w:pPr>
            <w:r>
              <w:t>Jonas</w:t>
            </w:r>
          </w:p>
        </w:tc>
        <w:tc>
          <w:tcPr>
            <w:tcW w:w="2926" w:type="dxa"/>
          </w:tcPr>
          <w:p w14:paraId="14EA728C" w14:textId="3136F331" w:rsidR="00FC6214" w:rsidRPr="00C86872" w:rsidRDefault="00FC6214" w:rsidP="004D778C">
            <w:pPr>
              <w:pStyle w:val="ABOE"/>
              <w:spacing w:after="0" w:line="276" w:lineRule="auto"/>
            </w:pPr>
            <w:r>
              <w:t>Boormeester/aardkundige</w:t>
            </w:r>
          </w:p>
        </w:tc>
      </w:tr>
      <w:tr w:rsidR="00FC6214" w14:paraId="4B508EA3" w14:textId="77777777" w:rsidTr="004D778C">
        <w:tc>
          <w:tcPr>
            <w:tcW w:w="2925" w:type="dxa"/>
          </w:tcPr>
          <w:p w14:paraId="38A27C04" w14:textId="77777777" w:rsidR="00FC6214" w:rsidRPr="00C86872" w:rsidRDefault="00FC6214" w:rsidP="004D778C">
            <w:pPr>
              <w:pStyle w:val="ABOE"/>
              <w:spacing w:after="0" w:line="276" w:lineRule="auto"/>
            </w:pPr>
            <w:r>
              <w:t>Léonard</w:t>
            </w:r>
          </w:p>
        </w:tc>
        <w:tc>
          <w:tcPr>
            <w:tcW w:w="2926" w:type="dxa"/>
          </w:tcPr>
          <w:p w14:paraId="4C7C7EB1" w14:textId="77777777" w:rsidR="00FC6214" w:rsidRPr="00C86872" w:rsidRDefault="00FC6214" w:rsidP="004D778C">
            <w:pPr>
              <w:pStyle w:val="ABOE"/>
              <w:spacing w:after="0" w:line="276" w:lineRule="auto"/>
            </w:pPr>
            <w:r>
              <w:t>Ine</w:t>
            </w:r>
          </w:p>
        </w:tc>
        <w:tc>
          <w:tcPr>
            <w:tcW w:w="2926" w:type="dxa"/>
          </w:tcPr>
          <w:p w14:paraId="5F1532F3" w14:textId="77777777" w:rsidR="00FC6214" w:rsidRDefault="00FC6214" w:rsidP="004D778C">
            <w:pPr>
              <w:pStyle w:val="ABOE"/>
              <w:spacing w:after="0" w:line="276" w:lineRule="auto"/>
            </w:pPr>
            <w:r>
              <w:t>Archeoloog-veldwerkleider-materiaalexpert (steentijd)</w:t>
            </w:r>
          </w:p>
        </w:tc>
      </w:tr>
      <w:tr w:rsidR="00FC6214" w14:paraId="58BC4534" w14:textId="77777777" w:rsidTr="004D778C">
        <w:tc>
          <w:tcPr>
            <w:tcW w:w="2925" w:type="dxa"/>
          </w:tcPr>
          <w:p w14:paraId="6C7CCE71" w14:textId="77777777" w:rsidR="00FC6214" w:rsidRDefault="00FC6214" w:rsidP="004D778C">
            <w:pPr>
              <w:pStyle w:val="ABOE"/>
              <w:spacing w:after="0" w:line="276" w:lineRule="auto"/>
            </w:pPr>
            <w:r>
              <w:t>Broeckmans</w:t>
            </w:r>
          </w:p>
        </w:tc>
        <w:tc>
          <w:tcPr>
            <w:tcW w:w="2926" w:type="dxa"/>
          </w:tcPr>
          <w:p w14:paraId="0B08ACFB" w14:textId="77777777" w:rsidR="00FC6214" w:rsidRDefault="00FC6214" w:rsidP="004D778C">
            <w:pPr>
              <w:pStyle w:val="ABOE"/>
              <w:spacing w:after="0" w:line="276" w:lineRule="auto"/>
            </w:pPr>
            <w:r>
              <w:t>Daan</w:t>
            </w:r>
          </w:p>
        </w:tc>
        <w:tc>
          <w:tcPr>
            <w:tcW w:w="2926" w:type="dxa"/>
          </w:tcPr>
          <w:p w14:paraId="66E0CA42" w14:textId="77777777" w:rsidR="00FC6214" w:rsidRDefault="00FC6214" w:rsidP="004D778C">
            <w:pPr>
              <w:pStyle w:val="ABOE"/>
              <w:spacing w:after="0" w:line="276" w:lineRule="auto"/>
            </w:pPr>
            <w:r>
              <w:t>Assistent-archeoloog</w:t>
            </w:r>
          </w:p>
        </w:tc>
      </w:tr>
    </w:tbl>
    <w:p w14:paraId="49B7C610" w14:textId="77777777" w:rsidR="00FC6214" w:rsidRDefault="00FC6214" w:rsidP="00FC6214">
      <w:pPr>
        <w:pStyle w:val="ABOEKop5"/>
      </w:pPr>
      <w:r>
        <w:t>Activiteiten</w:t>
      </w:r>
    </w:p>
    <w:p w14:paraId="2A363C6A" w14:textId="7D8F1F89" w:rsidR="00FC6214" w:rsidRDefault="00FC6214" w:rsidP="00FC6214">
      <w:pPr>
        <w:pStyle w:val="ListParagraph"/>
        <w:numPr>
          <w:ilvl w:val="0"/>
          <w:numId w:val="45"/>
        </w:numPr>
        <w:rPr>
          <w:lang w:val="nl-NL" w:eastAsia="nl-NL"/>
        </w:rPr>
      </w:pPr>
      <w:r>
        <w:rPr>
          <w:lang w:val="nl-NL" w:eastAsia="nl-NL"/>
        </w:rPr>
        <w:t>Boren in zone 5 (noorden)</w:t>
      </w:r>
    </w:p>
    <w:p w14:paraId="7DB877DC" w14:textId="77777777" w:rsidR="00FC6214" w:rsidRDefault="00FC6214" w:rsidP="00FC6214">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28DB2C75" w14:textId="77777777" w:rsidR="00FC6214" w:rsidRPr="008F6DFC" w:rsidRDefault="00FC6214" w:rsidP="00FC6214">
      <w:pPr>
        <w:pStyle w:val="ListParagraph"/>
        <w:numPr>
          <w:ilvl w:val="0"/>
          <w:numId w:val="45"/>
        </w:numPr>
        <w:rPr>
          <w:lang w:val="nl-NL" w:eastAsia="nl-NL"/>
        </w:rPr>
      </w:pPr>
      <w:r>
        <w:rPr>
          <w:lang w:val="nl-NL" w:eastAsia="nl-NL"/>
        </w:rPr>
        <w:t>Assessment boorprofielen en preliminaire landschapsreconstructie</w:t>
      </w:r>
    </w:p>
    <w:p w14:paraId="7B454FF4" w14:textId="77777777" w:rsidR="00FC6214" w:rsidRDefault="00FC6214" w:rsidP="00FC6214">
      <w:pPr>
        <w:pStyle w:val="ListParagraph"/>
        <w:numPr>
          <w:ilvl w:val="0"/>
          <w:numId w:val="45"/>
        </w:numPr>
        <w:rPr>
          <w:lang w:val="nl-NL" w:eastAsia="nl-NL"/>
        </w:rPr>
      </w:pPr>
      <w:r>
        <w:rPr>
          <w:lang w:val="nl-NL" w:eastAsia="nl-NL"/>
        </w:rPr>
        <w:t xml:space="preserve">Nat </w:t>
      </w:r>
      <w:r w:rsidRPr="008F6DFC">
        <w:rPr>
          <w:lang w:val="nl-NL" w:eastAsia="nl-NL"/>
        </w:rPr>
        <w:t>zeven</w:t>
      </w:r>
    </w:p>
    <w:p w14:paraId="2D194079" w14:textId="77777777" w:rsidR="00FC6214" w:rsidRDefault="00FC6214" w:rsidP="00FC6214">
      <w:pPr>
        <w:pStyle w:val="ABOEKop5"/>
      </w:pPr>
      <w:r>
        <w:t>Strategische en praktische keuzes</w:t>
      </w:r>
    </w:p>
    <w:p w14:paraId="3CCB2D1C" w14:textId="77777777" w:rsidR="00FC6214" w:rsidRDefault="00FC6214" w:rsidP="00FC6214">
      <w:pPr>
        <w:jc w:val="both"/>
        <w:rPr>
          <w:lang w:val="nl-NL" w:eastAsia="nl-NL"/>
        </w:rPr>
      </w:pPr>
      <w:r>
        <w:rPr>
          <w:lang w:val="nl-NL" w:eastAsia="nl-NL"/>
        </w:rPr>
        <w:t>/</w:t>
      </w:r>
    </w:p>
    <w:p w14:paraId="598E6C21" w14:textId="77777777" w:rsidR="00FC6214" w:rsidRDefault="00FC6214" w:rsidP="00FC6214">
      <w:pPr>
        <w:pStyle w:val="ABOEKop5"/>
      </w:pPr>
      <w:r>
        <w:t>Voorlopige interpretatie</w:t>
      </w:r>
    </w:p>
    <w:p w14:paraId="47D7097A" w14:textId="5B4CA95A" w:rsidR="00FC6214" w:rsidRDefault="00FC6214" w:rsidP="00FC6214">
      <w:pPr>
        <w:pStyle w:val="ABOE"/>
        <w:jc w:val="both"/>
        <w:rPr>
          <w:lang w:val="nl-NL" w:eastAsia="nl-NL"/>
        </w:rPr>
      </w:pPr>
      <w:r>
        <w:rPr>
          <w:lang w:val="nl-NL" w:eastAsia="nl-NL"/>
        </w:rPr>
        <w:t>In zone 5 vertoonden de boringen in het noorden boorprofielen met uitsluitend zandpakketten tot op het grind. Naarmate er meer naar het zuiden wordt gegaan, wordt het zandpakket dunner en komen leem- en kleiafzettingen voor tussen het zand en het grind.</w:t>
      </w:r>
    </w:p>
    <w:p w14:paraId="69E4AB85" w14:textId="6152ADE0" w:rsidR="00FC6214" w:rsidRDefault="00FC6214">
      <w:pPr>
        <w:spacing w:after="200" w:line="276" w:lineRule="auto"/>
        <w:rPr>
          <w:lang w:val="nl-NL" w:eastAsia="nl-NL"/>
        </w:rPr>
      </w:pPr>
      <w:r>
        <w:rPr>
          <w:lang w:val="nl-NL" w:eastAsia="nl-NL"/>
        </w:rPr>
        <w:br w:type="page"/>
      </w:r>
    </w:p>
    <w:p w14:paraId="67624D89" w14:textId="347FE0B6" w:rsidR="00FC6214" w:rsidRDefault="00FC6214" w:rsidP="00FC6214">
      <w:pPr>
        <w:pStyle w:val="ABOEKop1NoNumber"/>
      </w:pPr>
      <w:bookmarkStart w:id="54" w:name="_Toc530750849"/>
      <w:r>
        <w:t>Dagrapport n° 40</w:t>
      </w:r>
      <w:bookmarkEnd w:id="54"/>
    </w:p>
    <w:tbl>
      <w:tblPr>
        <w:tblStyle w:val="ABOETABELSTIJL"/>
        <w:tblW w:w="0" w:type="auto"/>
        <w:tblLook w:val="0480" w:firstRow="0" w:lastRow="0" w:firstColumn="1" w:lastColumn="0" w:noHBand="0" w:noVBand="1"/>
      </w:tblPr>
      <w:tblGrid>
        <w:gridCol w:w="1413"/>
        <w:gridCol w:w="2403"/>
        <w:gridCol w:w="2088"/>
        <w:gridCol w:w="2873"/>
      </w:tblGrid>
      <w:tr w:rsidR="00FC6214" w14:paraId="4812BC1B" w14:textId="77777777" w:rsidTr="004D778C">
        <w:tc>
          <w:tcPr>
            <w:tcW w:w="1413" w:type="dxa"/>
          </w:tcPr>
          <w:p w14:paraId="4145725C" w14:textId="77777777" w:rsidR="00FC6214" w:rsidRDefault="00FC6214" w:rsidP="004D778C">
            <w:pPr>
              <w:pStyle w:val="ABOE"/>
              <w:spacing w:after="0" w:line="276" w:lineRule="auto"/>
            </w:pPr>
            <w:r w:rsidRPr="00AE5C26">
              <w:rPr>
                <w:b/>
              </w:rPr>
              <w:t>Dag</w:t>
            </w:r>
          </w:p>
        </w:tc>
        <w:tc>
          <w:tcPr>
            <w:tcW w:w="2403" w:type="dxa"/>
          </w:tcPr>
          <w:p w14:paraId="20411B5A" w14:textId="2F7BBC4A" w:rsidR="00FC6214" w:rsidRDefault="00FC6214" w:rsidP="004D778C">
            <w:pPr>
              <w:pStyle w:val="ABOE"/>
              <w:spacing w:after="0" w:line="276" w:lineRule="auto"/>
            </w:pPr>
            <w:r>
              <w:t>16/04/2018</w:t>
            </w:r>
          </w:p>
        </w:tc>
        <w:tc>
          <w:tcPr>
            <w:tcW w:w="2088" w:type="dxa"/>
          </w:tcPr>
          <w:p w14:paraId="7CC2FCB2" w14:textId="77777777" w:rsidR="00FC6214" w:rsidRDefault="00FC6214" w:rsidP="004D778C">
            <w:pPr>
              <w:pStyle w:val="ABOE"/>
              <w:spacing w:after="0" w:line="276" w:lineRule="auto"/>
            </w:pPr>
            <w:r w:rsidRPr="00C86872">
              <w:rPr>
                <w:b/>
              </w:rPr>
              <w:t>Erkend archeoloog</w:t>
            </w:r>
          </w:p>
        </w:tc>
        <w:tc>
          <w:tcPr>
            <w:tcW w:w="2873" w:type="dxa"/>
          </w:tcPr>
          <w:p w14:paraId="5F6530EC" w14:textId="77777777" w:rsidR="00FC6214" w:rsidRDefault="00FC6214" w:rsidP="004D778C">
            <w:pPr>
              <w:pStyle w:val="ABOE"/>
              <w:spacing w:after="0" w:line="276" w:lineRule="auto"/>
            </w:pPr>
            <w:r>
              <w:t>ABO nv</w:t>
            </w:r>
          </w:p>
        </w:tc>
      </w:tr>
      <w:tr w:rsidR="00FC6214" w14:paraId="000EA877" w14:textId="77777777" w:rsidTr="004D778C">
        <w:tc>
          <w:tcPr>
            <w:tcW w:w="1413" w:type="dxa"/>
          </w:tcPr>
          <w:p w14:paraId="11C720A4" w14:textId="77777777" w:rsidR="00FC6214" w:rsidRDefault="00FC6214" w:rsidP="004D778C">
            <w:pPr>
              <w:pStyle w:val="ABOE"/>
              <w:spacing w:after="0" w:line="276" w:lineRule="auto"/>
            </w:pPr>
            <w:r w:rsidRPr="00F5633B">
              <w:rPr>
                <w:b/>
              </w:rPr>
              <w:t>Weer</w:t>
            </w:r>
          </w:p>
        </w:tc>
        <w:tc>
          <w:tcPr>
            <w:tcW w:w="2403" w:type="dxa"/>
          </w:tcPr>
          <w:p w14:paraId="1F3BFC56" w14:textId="77777777" w:rsidR="00FC6214" w:rsidRDefault="00FC6214" w:rsidP="004D778C">
            <w:pPr>
              <w:pStyle w:val="ABOE"/>
              <w:spacing w:after="0" w:line="276" w:lineRule="auto"/>
            </w:pPr>
            <w:r>
              <w:t>Droog; zonnig; 17°C</w:t>
            </w:r>
          </w:p>
        </w:tc>
        <w:tc>
          <w:tcPr>
            <w:tcW w:w="2088" w:type="dxa"/>
          </w:tcPr>
          <w:p w14:paraId="5B4C3107" w14:textId="77777777" w:rsidR="00FC6214" w:rsidRDefault="00FC6214" w:rsidP="004D778C">
            <w:pPr>
              <w:pStyle w:val="ABOE"/>
              <w:spacing w:after="0" w:line="276" w:lineRule="auto"/>
            </w:pPr>
            <w:r w:rsidRPr="00AE5C26">
              <w:rPr>
                <w:b/>
              </w:rPr>
              <w:t>Vergunning</w:t>
            </w:r>
            <w:r>
              <w:rPr>
                <w:b/>
              </w:rPr>
              <w:t xml:space="preserve"> n°</w:t>
            </w:r>
          </w:p>
        </w:tc>
        <w:tc>
          <w:tcPr>
            <w:tcW w:w="2873" w:type="dxa"/>
          </w:tcPr>
          <w:p w14:paraId="1501C5D1" w14:textId="77777777" w:rsidR="00FC6214" w:rsidRDefault="00FC6214" w:rsidP="004D778C">
            <w:pPr>
              <w:pStyle w:val="ABOE"/>
              <w:spacing w:after="0" w:line="276" w:lineRule="auto"/>
            </w:pPr>
            <w:r w:rsidRPr="0031635D">
              <w:t>OE/ERK/Archeoloog/2017/00167</w:t>
            </w:r>
          </w:p>
        </w:tc>
      </w:tr>
      <w:tr w:rsidR="00FC6214" w14:paraId="10A71AEB" w14:textId="77777777" w:rsidTr="004D778C">
        <w:tc>
          <w:tcPr>
            <w:tcW w:w="1413" w:type="dxa"/>
          </w:tcPr>
          <w:p w14:paraId="4D617FEC" w14:textId="77777777" w:rsidR="00FC6214" w:rsidRDefault="00FC6214" w:rsidP="004D778C">
            <w:pPr>
              <w:pStyle w:val="ABOE"/>
              <w:spacing w:after="0" w:line="276" w:lineRule="auto"/>
            </w:pPr>
            <w:r w:rsidRPr="00AE5C26">
              <w:rPr>
                <w:b/>
              </w:rPr>
              <w:t>Projectleider</w:t>
            </w:r>
          </w:p>
        </w:tc>
        <w:tc>
          <w:tcPr>
            <w:tcW w:w="2403" w:type="dxa"/>
          </w:tcPr>
          <w:p w14:paraId="30755E66" w14:textId="77777777" w:rsidR="00FC6214" w:rsidRDefault="00FC6214" w:rsidP="004D778C">
            <w:pPr>
              <w:pStyle w:val="ABOE"/>
              <w:spacing w:after="0" w:line="276" w:lineRule="auto"/>
            </w:pPr>
            <w:r>
              <w:t>Léonard, Ine</w:t>
            </w:r>
          </w:p>
        </w:tc>
        <w:tc>
          <w:tcPr>
            <w:tcW w:w="2088" w:type="dxa"/>
          </w:tcPr>
          <w:p w14:paraId="21B3321E" w14:textId="77777777" w:rsidR="00FC6214" w:rsidRDefault="00FC6214" w:rsidP="004D778C">
            <w:pPr>
              <w:pStyle w:val="ABOE"/>
              <w:spacing w:after="0" w:line="276" w:lineRule="auto"/>
            </w:pPr>
            <w:r w:rsidRPr="00AE5C26">
              <w:rPr>
                <w:b/>
              </w:rPr>
              <w:t>Onderaannemers</w:t>
            </w:r>
          </w:p>
        </w:tc>
        <w:tc>
          <w:tcPr>
            <w:tcW w:w="2873" w:type="dxa"/>
          </w:tcPr>
          <w:p w14:paraId="7296722D" w14:textId="26BD90BB" w:rsidR="00FC6214" w:rsidRDefault="00E54639" w:rsidP="004D778C">
            <w:pPr>
              <w:pStyle w:val="ABOE"/>
              <w:spacing w:after="0" w:line="276" w:lineRule="auto"/>
            </w:pPr>
            <w:r>
              <w:t>Geosonda nv</w:t>
            </w:r>
          </w:p>
        </w:tc>
      </w:tr>
    </w:tbl>
    <w:p w14:paraId="75C05281" w14:textId="77777777" w:rsidR="00FC6214" w:rsidRDefault="00FC6214" w:rsidP="00FC6214">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C6214" w14:paraId="74AA31CE"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6E2A1459" w14:textId="77777777" w:rsidR="00FC6214" w:rsidRDefault="00FC6214" w:rsidP="004D778C">
            <w:pPr>
              <w:pStyle w:val="ABOE"/>
              <w:spacing w:after="0" w:line="276" w:lineRule="auto"/>
            </w:pPr>
            <w:r>
              <w:t>Naam</w:t>
            </w:r>
          </w:p>
        </w:tc>
        <w:tc>
          <w:tcPr>
            <w:tcW w:w="2926" w:type="dxa"/>
          </w:tcPr>
          <w:p w14:paraId="5F5B9357" w14:textId="77777777" w:rsidR="00FC6214" w:rsidRDefault="00FC6214" w:rsidP="004D778C">
            <w:pPr>
              <w:pStyle w:val="ABOE"/>
              <w:spacing w:after="0" w:line="276" w:lineRule="auto"/>
            </w:pPr>
            <w:r>
              <w:t>Voornaam</w:t>
            </w:r>
          </w:p>
        </w:tc>
        <w:tc>
          <w:tcPr>
            <w:tcW w:w="2926" w:type="dxa"/>
          </w:tcPr>
          <w:p w14:paraId="573057EE" w14:textId="77777777" w:rsidR="00FC6214" w:rsidRDefault="00FC6214" w:rsidP="004D778C">
            <w:pPr>
              <w:pStyle w:val="ABOE"/>
              <w:spacing w:after="0" w:line="276" w:lineRule="auto"/>
            </w:pPr>
            <w:r>
              <w:t>Functie</w:t>
            </w:r>
          </w:p>
        </w:tc>
      </w:tr>
      <w:tr w:rsidR="00FC6214" w14:paraId="6D660D97" w14:textId="77777777" w:rsidTr="004D778C">
        <w:tc>
          <w:tcPr>
            <w:tcW w:w="2925" w:type="dxa"/>
          </w:tcPr>
          <w:p w14:paraId="40459EB4" w14:textId="77777777" w:rsidR="00FC6214" w:rsidRDefault="00FC6214" w:rsidP="004D778C">
            <w:pPr>
              <w:pStyle w:val="ABOE"/>
              <w:spacing w:after="0" w:line="276" w:lineRule="auto"/>
            </w:pPr>
            <w:r>
              <w:t>Bruynseels</w:t>
            </w:r>
          </w:p>
        </w:tc>
        <w:tc>
          <w:tcPr>
            <w:tcW w:w="2926" w:type="dxa"/>
          </w:tcPr>
          <w:p w14:paraId="49E62466" w14:textId="77777777" w:rsidR="00FC6214" w:rsidRDefault="00FC6214" w:rsidP="004D778C">
            <w:pPr>
              <w:pStyle w:val="ABOE"/>
              <w:spacing w:after="0" w:line="276" w:lineRule="auto"/>
            </w:pPr>
            <w:r>
              <w:t>Stef</w:t>
            </w:r>
          </w:p>
        </w:tc>
        <w:tc>
          <w:tcPr>
            <w:tcW w:w="2926" w:type="dxa"/>
          </w:tcPr>
          <w:p w14:paraId="1D0F420F" w14:textId="77777777" w:rsidR="00FC6214" w:rsidRDefault="00FC6214" w:rsidP="004D778C">
            <w:pPr>
              <w:pStyle w:val="ABOE"/>
              <w:spacing w:after="0" w:line="276" w:lineRule="auto"/>
            </w:pPr>
            <w:r w:rsidRPr="00C86872">
              <w:t>Boormeester</w:t>
            </w:r>
            <w:r>
              <w:t>/aardkundige</w:t>
            </w:r>
          </w:p>
        </w:tc>
      </w:tr>
      <w:tr w:rsidR="00FC6214" w14:paraId="657C97B8" w14:textId="77777777" w:rsidTr="004D778C">
        <w:tc>
          <w:tcPr>
            <w:tcW w:w="2925" w:type="dxa"/>
          </w:tcPr>
          <w:p w14:paraId="7F245961" w14:textId="77777777" w:rsidR="00FC6214" w:rsidRPr="00C86872" w:rsidRDefault="00FC6214" w:rsidP="004D778C">
            <w:pPr>
              <w:pStyle w:val="ABOE"/>
              <w:spacing w:after="0" w:line="276" w:lineRule="auto"/>
            </w:pPr>
            <w:r>
              <w:t>Léonard</w:t>
            </w:r>
          </w:p>
        </w:tc>
        <w:tc>
          <w:tcPr>
            <w:tcW w:w="2926" w:type="dxa"/>
          </w:tcPr>
          <w:p w14:paraId="3085E470" w14:textId="77777777" w:rsidR="00FC6214" w:rsidRPr="00C86872" w:rsidRDefault="00FC6214" w:rsidP="004D778C">
            <w:pPr>
              <w:pStyle w:val="ABOE"/>
              <w:spacing w:after="0" w:line="276" w:lineRule="auto"/>
            </w:pPr>
            <w:r>
              <w:t>Ine</w:t>
            </w:r>
          </w:p>
        </w:tc>
        <w:tc>
          <w:tcPr>
            <w:tcW w:w="2926" w:type="dxa"/>
          </w:tcPr>
          <w:p w14:paraId="1B995C74" w14:textId="77777777" w:rsidR="00FC6214" w:rsidRDefault="00FC6214" w:rsidP="004D778C">
            <w:pPr>
              <w:pStyle w:val="ABOE"/>
              <w:spacing w:after="0" w:line="276" w:lineRule="auto"/>
            </w:pPr>
            <w:r>
              <w:t>Archeoloog-veldwerkleider-materiaalexpert (steentijd)</w:t>
            </w:r>
          </w:p>
        </w:tc>
      </w:tr>
      <w:tr w:rsidR="00FC6214" w14:paraId="0938E08C" w14:textId="77777777" w:rsidTr="004D778C">
        <w:tc>
          <w:tcPr>
            <w:tcW w:w="2925" w:type="dxa"/>
          </w:tcPr>
          <w:p w14:paraId="77D555EB" w14:textId="77777777" w:rsidR="00FC6214" w:rsidRDefault="00FC6214" w:rsidP="004D778C">
            <w:pPr>
              <w:pStyle w:val="ABOE"/>
              <w:spacing w:after="0" w:line="276" w:lineRule="auto"/>
            </w:pPr>
            <w:r>
              <w:t>Broeckmans</w:t>
            </w:r>
          </w:p>
        </w:tc>
        <w:tc>
          <w:tcPr>
            <w:tcW w:w="2926" w:type="dxa"/>
          </w:tcPr>
          <w:p w14:paraId="4E4DFDAC" w14:textId="77777777" w:rsidR="00FC6214" w:rsidRDefault="00FC6214" w:rsidP="004D778C">
            <w:pPr>
              <w:pStyle w:val="ABOE"/>
              <w:spacing w:after="0" w:line="276" w:lineRule="auto"/>
            </w:pPr>
            <w:r>
              <w:t>Daan</w:t>
            </w:r>
          </w:p>
        </w:tc>
        <w:tc>
          <w:tcPr>
            <w:tcW w:w="2926" w:type="dxa"/>
          </w:tcPr>
          <w:p w14:paraId="21099F81" w14:textId="77777777" w:rsidR="00FC6214" w:rsidRDefault="00FC6214" w:rsidP="004D778C">
            <w:pPr>
              <w:pStyle w:val="ABOE"/>
              <w:spacing w:after="0" w:line="276" w:lineRule="auto"/>
            </w:pPr>
            <w:r>
              <w:t>Assistent-archeoloog</w:t>
            </w:r>
          </w:p>
        </w:tc>
      </w:tr>
    </w:tbl>
    <w:p w14:paraId="660B15AD" w14:textId="77777777" w:rsidR="00FC6214" w:rsidRDefault="00FC6214" w:rsidP="00FC6214">
      <w:pPr>
        <w:pStyle w:val="ABOEKop5"/>
      </w:pPr>
      <w:r>
        <w:t>Activiteiten</w:t>
      </w:r>
    </w:p>
    <w:p w14:paraId="524B7E3D" w14:textId="61DB6B83" w:rsidR="00FC6214" w:rsidRDefault="00FC6214" w:rsidP="00FC6214">
      <w:pPr>
        <w:pStyle w:val="ListParagraph"/>
        <w:numPr>
          <w:ilvl w:val="0"/>
          <w:numId w:val="45"/>
        </w:numPr>
        <w:rPr>
          <w:lang w:val="nl-NL" w:eastAsia="nl-NL"/>
        </w:rPr>
      </w:pPr>
      <w:r>
        <w:rPr>
          <w:lang w:val="nl-NL" w:eastAsia="nl-NL"/>
        </w:rPr>
        <w:t>Boren in zone 5 (centrum)</w:t>
      </w:r>
    </w:p>
    <w:p w14:paraId="3536D5AF" w14:textId="77777777" w:rsidR="00FC6214" w:rsidRDefault="00FC6214" w:rsidP="00FC6214">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13B06727" w14:textId="77777777" w:rsidR="00FC6214" w:rsidRPr="008F6DFC" w:rsidRDefault="00FC6214" w:rsidP="00FC6214">
      <w:pPr>
        <w:pStyle w:val="ListParagraph"/>
        <w:numPr>
          <w:ilvl w:val="0"/>
          <w:numId w:val="45"/>
        </w:numPr>
        <w:rPr>
          <w:lang w:val="nl-NL" w:eastAsia="nl-NL"/>
        </w:rPr>
      </w:pPr>
      <w:r>
        <w:rPr>
          <w:lang w:val="nl-NL" w:eastAsia="nl-NL"/>
        </w:rPr>
        <w:t>Assessment boorprofielen en preliminaire landschapsreconstructie</w:t>
      </w:r>
    </w:p>
    <w:p w14:paraId="71720F11" w14:textId="77777777" w:rsidR="00FC6214" w:rsidRDefault="00FC6214" w:rsidP="00FC6214">
      <w:pPr>
        <w:pStyle w:val="ListParagraph"/>
        <w:numPr>
          <w:ilvl w:val="0"/>
          <w:numId w:val="45"/>
        </w:numPr>
        <w:rPr>
          <w:lang w:val="nl-NL" w:eastAsia="nl-NL"/>
        </w:rPr>
      </w:pPr>
      <w:r>
        <w:rPr>
          <w:lang w:val="nl-NL" w:eastAsia="nl-NL"/>
        </w:rPr>
        <w:t xml:space="preserve">Nat </w:t>
      </w:r>
      <w:r w:rsidRPr="008F6DFC">
        <w:rPr>
          <w:lang w:val="nl-NL" w:eastAsia="nl-NL"/>
        </w:rPr>
        <w:t>zeven</w:t>
      </w:r>
    </w:p>
    <w:p w14:paraId="3FB8FF74" w14:textId="77777777" w:rsidR="00FC6214" w:rsidRDefault="00FC6214" w:rsidP="00FC6214">
      <w:pPr>
        <w:pStyle w:val="ABOEKop5"/>
      </w:pPr>
      <w:r>
        <w:t>Strategische en praktische keuzes</w:t>
      </w:r>
    </w:p>
    <w:p w14:paraId="372CDDC8" w14:textId="77777777" w:rsidR="00FC6214" w:rsidRDefault="00FC6214" w:rsidP="00FC6214">
      <w:pPr>
        <w:jc w:val="both"/>
        <w:rPr>
          <w:lang w:val="nl-NL" w:eastAsia="nl-NL"/>
        </w:rPr>
      </w:pPr>
      <w:r>
        <w:rPr>
          <w:lang w:val="nl-NL" w:eastAsia="nl-NL"/>
        </w:rPr>
        <w:t>/</w:t>
      </w:r>
    </w:p>
    <w:p w14:paraId="4F4516ED" w14:textId="77777777" w:rsidR="00FC6214" w:rsidRDefault="00FC6214" w:rsidP="00FC6214">
      <w:pPr>
        <w:pStyle w:val="ABOEKop5"/>
      </w:pPr>
      <w:r>
        <w:t>Voorlopige interpretatie</w:t>
      </w:r>
    </w:p>
    <w:p w14:paraId="288D50B3" w14:textId="241C7771" w:rsidR="00FC6214" w:rsidRDefault="00FC6214" w:rsidP="00FC6214">
      <w:pPr>
        <w:pStyle w:val="ABOE"/>
        <w:jc w:val="both"/>
        <w:rPr>
          <w:lang w:val="nl-NL" w:eastAsia="nl-NL"/>
        </w:rPr>
      </w:pPr>
      <w:r>
        <w:rPr>
          <w:lang w:val="nl-NL" w:eastAsia="nl-NL"/>
        </w:rPr>
        <w:t>In zone 5 vertoonden de boringen in het noorden boorprofielen met uitsluitend zandpakketten tot op het grind. Naarmate er meer naar het zuiden wordt gegaan, wordt het zandpakket dunner en komen leem- en kleiafzettingen voor tussen het zand en het grind. Het sediment wordt tevens ook grindig vanaf 150cm-MV.</w:t>
      </w:r>
    </w:p>
    <w:p w14:paraId="3BE55107" w14:textId="50E3A255" w:rsidR="00FC6214" w:rsidRDefault="00FC6214">
      <w:pPr>
        <w:spacing w:after="200" w:line="276" w:lineRule="auto"/>
        <w:rPr>
          <w:lang w:val="nl-NL" w:eastAsia="nl-NL"/>
        </w:rPr>
      </w:pPr>
      <w:r>
        <w:rPr>
          <w:lang w:val="nl-NL" w:eastAsia="nl-NL"/>
        </w:rPr>
        <w:br w:type="page"/>
      </w:r>
    </w:p>
    <w:p w14:paraId="30F79E67" w14:textId="3BC6E39C" w:rsidR="00FC6214" w:rsidRDefault="00FC6214" w:rsidP="00FC6214">
      <w:pPr>
        <w:pStyle w:val="ABOEKop1NoNumber"/>
      </w:pPr>
      <w:bookmarkStart w:id="55" w:name="_Toc530750850"/>
      <w:r>
        <w:t>Dagrapport n° 41</w:t>
      </w:r>
      <w:bookmarkEnd w:id="55"/>
    </w:p>
    <w:tbl>
      <w:tblPr>
        <w:tblStyle w:val="ABOETABELSTIJL"/>
        <w:tblW w:w="0" w:type="auto"/>
        <w:tblLook w:val="0480" w:firstRow="0" w:lastRow="0" w:firstColumn="1" w:lastColumn="0" w:noHBand="0" w:noVBand="1"/>
      </w:tblPr>
      <w:tblGrid>
        <w:gridCol w:w="1413"/>
        <w:gridCol w:w="2403"/>
        <w:gridCol w:w="2088"/>
        <w:gridCol w:w="2873"/>
      </w:tblGrid>
      <w:tr w:rsidR="00FC6214" w14:paraId="21E6E4A1" w14:textId="77777777" w:rsidTr="004D778C">
        <w:tc>
          <w:tcPr>
            <w:tcW w:w="1413" w:type="dxa"/>
          </w:tcPr>
          <w:p w14:paraId="2684A0A6" w14:textId="77777777" w:rsidR="00FC6214" w:rsidRDefault="00FC6214" w:rsidP="004D778C">
            <w:pPr>
              <w:pStyle w:val="ABOE"/>
              <w:spacing w:after="0" w:line="276" w:lineRule="auto"/>
            </w:pPr>
            <w:r w:rsidRPr="00AE5C26">
              <w:rPr>
                <w:b/>
              </w:rPr>
              <w:t>Dag</w:t>
            </w:r>
          </w:p>
        </w:tc>
        <w:tc>
          <w:tcPr>
            <w:tcW w:w="2403" w:type="dxa"/>
          </w:tcPr>
          <w:p w14:paraId="4913C1DE" w14:textId="771B1D7C" w:rsidR="00FC6214" w:rsidRDefault="00FC6214" w:rsidP="004D778C">
            <w:pPr>
              <w:pStyle w:val="ABOE"/>
              <w:spacing w:after="0" w:line="276" w:lineRule="auto"/>
            </w:pPr>
            <w:r>
              <w:t>17/04/2018</w:t>
            </w:r>
          </w:p>
        </w:tc>
        <w:tc>
          <w:tcPr>
            <w:tcW w:w="2088" w:type="dxa"/>
          </w:tcPr>
          <w:p w14:paraId="16013905" w14:textId="77777777" w:rsidR="00FC6214" w:rsidRDefault="00FC6214" w:rsidP="004D778C">
            <w:pPr>
              <w:pStyle w:val="ABOE"/>
              <w:spacing w:after="0" w:line="276" w:lineRule="auto"/>
            </w:pPr>
            <w:r w:rsidRPr="00C86872">
              <w:rPr>
                <w:b/>
              </w:rPr>
              <w:t>Erkend archeoloog</w:t>
            </w:r>
          </w:p>
        </w:tc>
        <w:tc>
          <w:tcPr>
            <w:tcW w:w="2873" w:type="dxa"/>
          </w:tcPr>
          <w:p w14:paraId="47F52059" w14:textId="77777777" w:rsidR="00FC6214" w:rsidRDefault="00FC6214" w:rsidP="004D778C">
            <w:pPr>
              <w:pStyle w:val="ABOE"/>
              <w:spacing w:after="0" w:line="276" w:lineRule="auto"/>
            </w:pPr>
            <w:r>
              <w:t>ABO nv</w:t>
            </w:r>
          </w:p>
        </w:tc>
      </w:tr>
      <w:tr w:rsidR="00FC6214" w14:paraId="1FE05733" w14:textId="77777777" w:rsidTr="004D778C">
        <w:tc>
          <w:tcPr>
            <w:tcW w:w="1413" w:type="dxa"/>
          </w:tcPr>
          <w:p w14:paraId="31DDB65A" w14:textId="77777777" w:rsidR="00FC6214" w:rsidRDefault="00FC6214" w:rsidP="004D778C">
            <w:pPr>
              <w:pStyle w:val="ABOE"/>
              <w:spacing w:after="0" w:line="276" w:lineRule="auto"/>
            </w:pPr>
            <w:r w:rsidRPr="00F5633B">
              <w:rPr>
                <w:b/>
              </w:rPr>
              <w:t>Weer</w:t>
            </w:r>
          </w:p>
        </w:tc>
        <w:tc>
          <w:tcPr>
            <w:tcW w:w="2403" w:type="dxa"/>
          </w:tcPr>
          <w:p w14:paraId="21A96793" w14:textId="52E73D68" w:rsidR="00FC6214" w:rsidRDefault="00FC6214" w:rsidP="00FC6214">
            <w:pPr>
              <w:pStyle w:val="ABOE"/>
              <w:spacing w:after="0" w:line="276" w:lineRule="auto"/>
            </w:pPr>
            <w:r>
              <w:t>Droog; zonnig; 20°C</w:t>
            </w:r>
          </w:p>
        </w:tc>
        <w:tc>
          <w:tcPr>
            <w:tcW w:w="2088" w:type="dxa"/>
          </w:tcPr>
          <w:p w14:paraId="7AF733D0" w14:textId="77777777" w:rsidR="00FC6214" w:rsidRDefault="00FC6214" w:rsidP="004D778C">
            <w:pPr>
              <w:pStyle w:val="ABOE"/>
              <w:spacing w:after="0" w:line="276" w:lineRule="auto"/>
            </w:pPr>
            <w:r w:rsidRPr="00AE5C26">
              <w:rPr>
                <w:b/>
              </w:rPr>
              <w:t>Vergunning</w:t>
            </w:r>
            <w:r>
              <w:rPr>
                <w:b/>
              </w:rPr>
              <w:t xml:space="preserve"> n°</w:t>
            </w:r>
          </w:p>
        </w:tc>
        <w:tc>
          <w:tcPr>
            <w:tcW w:w="2873" w:type="dxa"/>
          </w:tcPr>
          <w:p w14:paraId="788BA25A" w14:textId="77777777" w:rsidR="00FC6214" w:rsidRDefault="00FC6214" w:rsidP="004D778C">
            <w:pPr>
              <w:pStyle w:val="ABOE"/>
              <w:spacing w:after="0" w:line="276" w:lineRule="auto"/>
            </w:pPr>
            <w:r w:rsidRPr="0031635D">
              <w:t>OE/ERK/Archeoloog/2017/00167</w:t>
            </w:r>
          </w:p>
        </w:tc>
      </w:tr>
      <w:tr w:rsidR="00FC6214" w14:paraId="1AF806B7" w14:textId="77777777" w:rsidTr="004D778C">
        <w:tc>
          <w:tcPr>
            <w:tcW w:w="1413" w:type="dxa"/>
          </w:tcPr>
          <w:p w14:paraId="7C7E06C8" w14:textId="77777777" w:rsidR="00FC6214" w:rsidRDefault="00FC6214" w:rsidP="004D778C">
            <w:pPr>
              <w:pStyle w:val="ABOE"/>
              <w:spacing w:after="0" w:line="276" w:lineRule="auto"/>
            </w:pPr>
            <w:r w:rsidRPr="00AE5C26">
              <w:rPr>
                <w:b/>
              </w:rPr>
              <w:t>Projectleider</w:t>
            </w:r>
          </w:p>
        </w:tc>
        <w:tc>
          <w:tcPr>
            <w:tcW w:w="2403" w:type="dxa"/>
          </w:tcPr>
          <w:p w14:paraId="09D71CE6" w14:textId="77777777" w:rsidR="00FC6214" w:rsidRDefault="00FC6214" w:rsidP="004D778C">
            <w:pPr>
              <w:pStyle w:val="ABOE"/>
              <w:spacing w:after="0" w:line="276" w:lineRule="auto"/>
            </w:pPr>
            <w:r>
              <w:t>Léonard, Ine</w:t>
            </w:r>
          </w:p>
        </w:tc>
        <w:tc>
          <w:tcPr>
            <w:tcW w:w="2088" w:type="dxa"/>
          </w:tcPr>
          <w:p w14:paraId="1C7C48F2" w14:textId="77777777" w:rsidR="00FC6214" w:rsidRDefault="00FC6214" w:rsidP="004D778C">
            <w:pPr>
              <w:pStyle w:val="ABOE"/>
              <w:spacing w:after="0" w:line="276" w:lineRule="auto"/>
            </w:pPr>
            <w:r w:rsidRPr="00AE5C26">
              <w:rPr>
                <w:b/>
              </w:rPr>
              <w:t>Onderaannemers</w:t>
            </w:r>
          </w:p>
        </w:tc>
        <w:tc>
          <w:tcPr>
            <w:tcW w:w="2873" w:type="dxa"/>
          </w:tcPr>
          <w:p w14:paraId="670737E4" w14:textId="5F609C09" w:rsidR="00FC6214" w:rsidRDefault="00E54639" w:rsidP="004D778C">
            <w:pPr>
              <w:pStyle w:val="ABOE"/>
              <w:spacing w:after="0" w:line="276" w:lineRule="auto"/>
            </w:pPr>
            <w:r>
              <w:t>Geosonda nv</w:t>
            </w:r>
          </w:p>
        </w:tc>
      </w:tr>
    </w:tbl>
    <w:p w14:paraId="382648A3" w14:textId="77777777" w:rsidR="00FC6214" w:rsidRDefault="00FC6214" w:rsidP="00FC6214">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FC6214" w14:paraId="3B7BCB85"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2FBD6ADC" w14:textId="77777777" w:rsidR="00FC6214" w:rsidRDefault="00FC6214" w:rsidP="004D778C">
            <w:pPr>
              <w:pStyle w:val="ABOE"/>
              <w:spacing w:after="0" w:line="276" w:lineRule="auto"/>
            </w:pPr>
            <w:r>
              <w:t>Naam</w:t>
            </w:r>
          </w:p>
        </w:tc>
        <w:tc>
          <w:tcPr>
            <w:tcW w:w="2926" w:type="dxa"/>
          </w:tcPr>
          <w:p w14:paraId="10B94501" w14:textId="77777777" w:rsidR="00FC6214" w:rsidRDefault="00FC6214" w:rsidP="004D778C">
            <w:pPr>
              <w:pStyle w:val="ABOE"/>
              <w:spacing w:after="0" w:line="276" w:lineRule="auto"/>
            </w:pPr>
            <w:r>
              <w:t>Voornaam</w:t>
            </w:r>
          </w:p>
        </w:tc>
        <w:tc>
          <w:tcPr>
            <w:tcW w:w="2926" w:type="dxa"/>
          </w:tcPr>
          <w:p w14:paraId="2E98EAFE" w14:textId="77777777" w:rsidR="00FC6214" w:rsidRDefault="00FC6214" w:rsidP="004D778C">
            <w:pPr>
              <w:pStyle w:val="ABOE"/>
              <w:spacing w:after="0" w:line="276" w:lineRule="auto"/>
            </w:pPr>
            <w:r>
              <w:t>Functie</w:t>
            </w:r>
          </w:p>
        </w:tc>
      </w:tr>
      <w:tr w:rsidR="00FC6214" w14:paraId="1351C7DD" w14:textId="77777777" w:rsidTr="004D778C">
        <w:tc>
          <w:tcPr>
            <w:tcW w:w="2925" w:type="dxa"/>
          </w:tcPr>
          <w:p w14:paraId="173B7E77" w14:textId="77777777" w:rsidR="00FC6214" w:rsidRDefault="00FC6214" w:rsidP="004D778C">
            <w:pPr>
              <w:pStyle w:val="ABOE"/>
              <w:spacing w:after="0" w:line="276" w:lineRule="auto"/>
            </w:pPr>
            <w:r>
              <w:t>Bruynseels</w:t>
            </w:r>
          </w:p>
        </w:tc>
        <w:tc>
          <w:tcPr>
            <w:tcW w:w="2926" w:type="dxa"/>
          </w:tcPr>
          <w:p w14:paraId="606F6A34" w14:textId="77777777" w:rsidR="00FC6214" w:rsidRDefault="00FC6214" w:rsidP="004D778C">
            <w:pPr>
              <w:pStyle w:val="ABOE"/>
              <w:spacing w:after="0" w:line="276" w:lineRule="auto"/>
            </w:pPr>
            <w:r>
              <w:t>Stef</w:t>
            </w:r>
          </w:p>
        </w:tc>
        <w:tc>
          <w:tcPr>
            <w:tcW w:w="2926" w:type="dxa"/>
          </w:tcPr>
          <w:p w14:paraId="2D4A37F7" w14:textId="77777777" w:rsidR="00FC6214" w:rsidRDefault="00FC6214" w:rsidP="004D778C">
            <w:pPr>
              <w:pStyle w:val="ABOE"/>
              <w:spacing w:after="0" w:line="276" w:lineRule="auto"/>
            </w:pPr>
            <w:r w:rsidRPr="00C86872">
              <w:t>Boormeester</w:t>
            </w:r>
            <w:r>
              <w:t>/aardkundige</w:t>
            </w:r>
          </w:p>
        </w:tc>
      </w:tr>
      <w:tr w:rsidR="00FC6214" w14:paraId="196D409C" w14:textId="77777777" w:rsidTr="004D778C">
        <w:tc>
          <w:tcPr>
            <w:tcW w:w="2925" w:type="dxa"/>
          </w:tcPr>
          <w:p w14:paraId="436D278D" w14:textId="77777777" w:rsidR="00FC6214" w:rsidRPr="00C86872" w:rsidRDefault="00FC6214" w:rsidP="004D778C">
            <w:pPr>
              <w:pStyle w:val="ABOE"/>
              <w:spacing w:after="0" w:line="276" w:lineRule="auto"/>
            </w:pPr>
            <w:r>
              <w:t>Léonard</w:t>
            </w:r>
          </w:p>
        </w:tc>
        <w:tc>
          <w:tcPr>
            <w:tcW w:w="2926" w:type="dxa"/>
          </w:tcPr>
          <w:p w14:paraId="4D9323E3" w14:textId="77777777" w:rsidR="00FC6214" w:rsidRPr="00C86872" w:rsidRDefault="00FC6214" w:rsidP="004D778C">
            <w:pPr>
              <w:pStyle w:val="ABOE"/>
              <w:spacing w:after="0" w:line="276" w:lineRule="auto"/>
            </w:pPr>
            <w:r>
              <w:t>Ine</w:t>
            </w:r>
          </w:p>
        </w:tc>
        <w:tc>
          <w:tcPr>
            <w:tcW w:w="2926" w:type="dxa"/>
          </w:tcPr>
          <w:p w14:paraId="20D4A93D" w14:textId="77777777" w:rsidR="00FC6214" w:rsidRDefault="00FC6214" w:rsidP="004D778C">
            <w:pPr>
              <w:pStyle w:val="ABOE"/>
              <w:spacing w:after="0" w:line="276" w:lineRule="auto"/>
            </w:pPr>
            <w:r>
              <w:t>Archeoloog-veldwerkleider-materiaalexpert (steentijd)</w:t>
            </w:r>
          </w:p>
        </w:tc>
      </w:tr>
      <w:tr w:rsidR="00FC6214" w14:paraId="6314FB54" w14:textId="77777777" w:rsidTr="004D778C">
        <w:tc>
          <w:tcPr>
            <w:tcW w:w="2925" w:type="dxa"/>
          </w:tcPr>
          <w:p w14:paraId="0F546409" w14:textId="77777777" w:rsidR="00FC6214" w:rsidRDefault="00FC6214" w:rsidP="004D778C">
            <w:pPr>
              <w:pStyle w:val="ABOE"/>
              <w:spacing w:after="0" w:line="276" w:lineRule="auto"/>
            </w:pPr>
            <w:r>
              <w:t>Broeckmans</w:t>
            </w:r>
          </w:p>
        </w:tc>
        <w:tc>
          <w:tcPr>
            <w:tcW w:w="2926" w:type="dxa"/>
          </w:tcPr>
          <w:p w14:paraId="338E6C0F" w14:textId="77777777" w:rsidR="00FC6214" w:rsidRDefault="00FC6214" w:rsidP="004D778C">
            <w:pPr>
              <w:pStyle w:val="ABOE"/>
              <w:spacing w:after="0" w:line="276" w:lineRule="auto"/>
            </w:pPr>
            <w:r>
              <w:t>Daan</w:t>
            </w:r>
          </w:p>
        </w:tc>
        <w:tc>
          <w:tcPr>
            <w:tcW w:w="2926" w:type="dxa"/>
          </w:tcPr>
          <w:p w14:paraId="79D45D87" w14:textId="77777777" w:rsidR="00FC6214" w:rsidRDefault="00FC6214" w:rsidP="004D778C">
            <w:pPr>
              <w:pStyle w:val="ABOE"/>
              <w:spacing w:after="0" w:line="276" w:lineRule="auto"/>
            </w:pPr>
            <w:r>
              <w:t>Assistent-archeoloog</w:t>
            </w:r>
          </w:p>
        </w:tc>
      </w:tr>
    </w:tbl>
    <w:p w14:paraId="36FAA5F3" w14:textId="77777777" w:rsidR="00FC6214" w:rsidRDefault="00FC6214" w:rsidP="00FC6214">
      <w:pPr>
        <w:pStyle w:val="ABOEKop5"/>
      </w:pPr>
      <w:r>
        <w:t>Activiteiten</w:t>
      </w:r>
    </w:p>
    <w:p w14:paraId="48BD2C59" w14:textId="77777777" w:rsidR="00FC6214" w:rsidRDefault="00FC6214" w:rsidP="00FC6214">
      <w:pPr>
        <w:pStyle w:val="ListParagraph"/>
        <w:numPr>
          <w:ilvl w:val="0"/>
          <w:numId w:val="45"/>
        </w:numPr>
        <w:rPr>
          <w:lang w:val="nl-NL" w:eastAsia="nl-NL"/>
        </w:rPr>
      </w:pPr>
      <w:r>
        <w:rPr>
          <w:lang w:val="nl-NL" w:eastAsia="nl-NL"/>
        </w:rPr>
        <w:t>Boren in zone 5 (centrum)</w:t>
      </w:r>
    </w:p>
    <w:p w14:paraId="1C5B40B4" w14:textId="77777777" w:rsidR="00FC6214" w:rsidRDefault="00FC6214" w:rsidP="00FC6214">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73CE0238" w14:textId="77777777" w:rsidR="00FC6214" w:rsidRPr="008F6DFC" w:rsidRDefault="00FC6214" w:rsidP="00FC6214">
      <w:pPr>
        <w:pStyle w:val="ListParagraph"/>
        <w:numPr>
          <w:ilvl w:val="0"/>
          <w:numId w:val="45"/>
        </w:numPr>
        <w:rPr>
          <w:lang w:val="nl-NL" w:eastAsia="nl-NL"/>
        </w:rPr>
      </w:pPr>
      <w:r>
        <w:rPr>
          <w:lang w:val="nl-NL" w:eastAsia="nl-NL"/>
        </w:rPr>
        <w:t>Assessment boorprofielen en preliminaire landschapsreconstructie</w:t>
      </w:r>
    </w:p>
    <w:p w14:paraId="41380D76" w14:textId="77777777" w:rsidR="00FC6214" w:rsidRDefault="00FC6214" w:rsidP="00FC6214">
      <w:pPr>
        <w:pStyle w:val="ListParagraph"/>
        <w:numPr>
          <w:ilvl w:val="0"/>
          <w:numId w:val="45"/>
        </w:numPr>
        <w:rPr>
          <w:lang w:val="nl-NL" w:eastAsia="nl-NL"/>
        </w:rPr>
      </w:pPr>
      <w:r>
        <w:rPr>
          <w:lang w:val="nl-NL" w:eastAsia="nl-NL"/>
        </w:rPr>
        <w:t xml:space="preserve">Nat </w:t>
      </w:r>
      <w:r w:rsidRPr="008F6DFC">
        <w:rPr>
          <w:lang w:val="nl-NL" w:eastAsia="nl-NL"/>
        </w:rPr>
        <w:t>zeven</w:t>
      </w:r>
    </w:p>
    <w:p w14:paraId="1E695018" w14:textId="77777777" w:rsidR="00FC6214" w:rsidRDefault="00FC6214" w:rsidP="00FC6214">
      <w:pPr>
        <w:pStyle w:val="ABOEKop5"/>
      </w:pPr>
      <w:r>
        <w:t>Strategische en praktische keuzes</w:t>
      </w:r>
    </w:p>
    <w:p w14:paraId="49327598" w14:textId="77777777" w:rsidR="00FC6214" w:rsidRDefault="00FC6214" w:rsidP="00FC6214">
      <w:pPr>
        <w:jc w:val="both"/>
        <w:rPr>
          <w:lang w:val="nl-NL" w:eastAsia="nl-NL"/>
        </w:rPr>
      </w:pPr>
      <w:r>
        <w:rPr>
          <w:lang w:val="nl-NL" w:eastAsia="nl-NL"/>
        </w:rPr>
        <w:t>/</w:t>
      </w:r>
    </w:p>
    <w:p w14:paraId="2FD62FFF" w14:textId="77777777" w:rsidR="00FC6214" w:rsidRDefault="00FC6214" w:rsidP="00FC6214">
      <w:pPr>
        <w:pStyle w:val="ABOEKop5"/>
      </w:pPr>
      <w:r>
        <w:t>Voorlopige interpretatie</w:t>
      </w:r>
    </w:p>
    <w:p w14:paraId="46FC1311" w14:textId="0165888A" w:rsidR="00FC6214" w:rsidRDefault="00FC6214" w:rsidP="00FC6214">
      <w:pPr>
        <w:pStyle w:val="ABOE"/>
        <w:jc w:val="both"/>
        <w:rPr>
          <w:lang w:val="nl-NL" w:eastAsia="nl-NL"/>
        </w:rPr>
      </w:pPr>
      <w:r>
        <w:rPr>
          <w:lang w:val="nl-NL" w:eastAsia="nl-NL"/>
        </w:rPr>
        <w:t>In zone 5 hebben de lager gelegen delen een compactere sequentie</w:t>
      </w:r>
      <w:r w:rsidR="004E13DE">
        <w:rPr>
          <w:lang w:val="nl-NL" w:eastAsia="nl-NL"/>
        </w:rPr>
        <w:t xml:space="preserve"> met kleiafzettingen en sterk grindige zandpakketten op 110cm-MV tot 150cm-MV en hogere delen kleiafzettingen en het terras op 300cm-MV</w:t>
      </w:r>
      <w:r>
        <w:rPr>
          <w:lang w:val="nl-NL" w:eastAsia="nl-NL"/>
        </w:rPr>
        <w:t>.</w:t>
      </w:r>
    </w:p>
    <w:p w14:paraId="47D77D88" w14:textId="2F33CEB4" w:rsidR="004E13DE" w:rsidRDefault="004E13DE">
      <w:pPr>
        <w:spacing w:after="200" w:line="276" w:lineRule="auto"/>
        <w:rPr>
          <w:lang w:val="nl-NL" w:eastAsia="nl-NL"/>
        </w:rPr>
      </w:pPr>
      <w:r>
        <w:rPr>
          <w:lang w:val="nl-NL" w:eastAsia="nl-NL"/>
        </w:rPr>
        <w:br w:type="page"/>
      </w:r>
    </w:p>
    <w:p w14:paraId="636E306C" w14:textId="577CFE4A" w:rsidR="004E13DE" w:rsidRDefault="004E13DE" w:rsidP="004E13DE">
      <w:pPr>
        <w:pStyle w:val="ABOEKop1NoNumber"/>
      </w:pPr>
      <w:bookmarkStart w:id="56" w:name="_Toc530750851"/>
      <w:r>
        <w:t xml:space="preserve">Dagrapport n° </w:t>
      </w:r>
      <w:r w:rsidR="00A134CC">
        <w:t>42</w:t>
      </w:r>
      <w:bookmarkEnd w:id="56"/>
    </w:p>
    <w:tbl>
      <w:tblPr>
        <w:tblStyle w:val="ABOETABELSTIJL"/>
        <w:tblW w:w="0" w:type="auto"/>
        <w:tblLook w:val="0480" w:firstRow="0" w:lastRow="0" w:firstColumn="1" w:lastColumn="0" w:noHBand="0" w:noVBand="1"/>
      </w:tblPr>
      <w:tblGrid>
        <w:gridCol w:w="1413"/>
        <w:gridCol w:w="2403"/>
        <w:gridCol w:w="2088"/>
        <w:gridCol w:w="2873"/>
      </w:tblGrid>
      <w:tr w:rsidR="004E13DE" w14:paraId="61D3422B" w14:textId="77777777" w:rsidTr="004D778C">
        <w:tc>
          <w:tcPr>
            <w:tcW w:w="1413" w:type="dxa"/>
          </w:tcPr>
          <w:p w14:paraId="154495B3" w14:textId="77777777" w:rsidR="004E13DE" w:rsidRDefault="004E13DE" w:rsidP="004D778C">
            <w:pPr>
              <w:pStyle w:val="ABOE"/>
              <w:spacing w:after="0" w:line="276" w:lineRule="auto"/>
            </w:pPr>
            <w:r w:rsidRPr="00AE5C26">
              <w:rPr>
                <w:b/>
              </w:rPr>
              <w:t>Dag</w:t>
            </w:r>
          </w:p>
        </w:tc>
        <w:tc>
          <w:tcPr>
            <w:tcW w:w="2403" w:type="dxa"/>
          </w:tcPr>
          <w:p w14:paraId="032FAE2D" w14:textId="60FA9DEA" w:rsidR="004E13DE" w:rsidRDefault="004E13DE" w:rsidP="004D778C">
            <w:pPr>
              <w:pStyle w:val="ABOE"/>
              <w:spacing w:after="0" w:line="276" w:lineRule="auto"/>
            </w:pPr>
            <w:r>
              <w:t>18/04/2018</w:t>
            </w:r>
          </w:p>
        </w:tc>
        <w:tc>
          <w:tcPr>
            <w:tcW w:w="2088" w:type="dxa"/>
          </w:tcPr>
          <w:p w14:paraId="5739A606" w14:textId="77777777" w:rsidR="004E13DE" w:rsidRDefault="004E13DE" w:rsidP="004D778C">
            <w:pPr>
              <w:pStyle w:val="ABOE"/>
              <w:spacing w:after="0" w:line="276" w:lineRule="auto"/>
            </w:pPr>
            <w:r w:rsidRPr="00C86872">
              <w:rPr>
                <w:b/>
              </w:rPr>
              <w:t>Erkend archeoloog</w:t>
            </w:r>
          </w:p>
        </w:tc>
        <w:tc>
          <w:tcPr>
            <w:tcW w:w="2873" w:type="dxa"/>
          </w:tcPr>
          <w:p w14:paraId="59A31E6E" w14:textId="77777777" w:rsidR="004E13DE" w:rsidRDefault="004E13DE" w:rsidP="004D778C">
            <w:pPr>
              <w:pStyle w:val="ABOE"/>
              <w:spacing w:after="0" w:line="276" w:lineRule="auto"/>
            </w:pPr>
            <w:r>
              <w:t>ABO nv</w:t>
            </w:r>
          </w:p>
        </w:tc>
      </w:tr>
      <w:tr w:rsidR="004E13DE" w14:paraId="4BD6E10D" w14:textId="77777777" w:rsidTr="004D778C">
        <w:tc>
          <w:tcPr>
            <w:tcW w:w="1413" w:type="dxa"/>
          </w:tcPr>
          <w:p w14:paraId="009E4E28" w14:textId="77777777" w:rsidR="004E13DE" w:rsidRDefault="004E13DE" w:rsidP="004D778C">
            <w:pPr>
              <w:pStyle w:val="ABOE"/>
              <w:spacing w:after="0" w:line="276" w:lineRule="auto"/>
            </w:pPr>
            <w:r w:rsidRPr="00F5633B">
              <w:rPr>
                <w:b/>
              </w:rPr>
              <w:t>Weer</w:t>
            </w:r>
          </w:p>
        </w:tc>
        <w:tc>
          <w:tcPr>
            <w:tcW w:w="2403" w:type="dxa"/>
          </w:tcPr>
          <w:p w14:paraId="54290289" w14:textId="698ED481" w:rsidR="004E13DE" w:rsidRDefault="004E13DE" w:rsidP="004E13DE">
            <w:pPr>
              <w:pStyle w:val="ABOE"/>
              <w:spacing w:after="0" w:line="276" w:lineRule="auto"/>
            </w:pPr>
            <w:r>
              <w:t>Droog; zonnig; 25°C</w:t>
            </w:r>
          </w:p>
        </w:tc>
        <w:tc>
          <w:tcPr>
            <w:tcW w:w="2088" w:type="dxa"/>
          </w:tcPr>
          <w:p w14:paraId="44532FD7" w14:textId="77777777" w:rsidR="004E13DE" w:rsidRDefault="004E13DE" w:rsidP="004D778C">
            <w:pPr>
              <w:pStyle w:val="ABOE"/>
              <w:spacing w:after="0" w:line="276" w:lineRule="auto"/>
            </w:pPr>
            <w:r w:rsidRPr="00AE5C26">
              <w:rPr>
                <w:b/>
              </w:rPr>
              <w:t>Vergunning</w:t>
            </w:r>
            <w:r>
              <w:rPr>
                <w:b/>
              </w:rPr>
              <w:t xml:space="preserve"> n°</w:t>
            </w:r>
          </w:p>
        </w:tc>
        <w:tc>
          <w:tcPr>
            <w:tcW w:w="2873" w:type="dxa"/>
          </w:tcPr>
          <w:p w14:paraId="465F29E4" w14:textId="77777777" w:rsidR="004E13DE" w:rsidRDefault="004E13DE" w:rsidP="004D778C">
            <w:pPr>
              <w:pStyle w:val="ABOE"/>
              <w:spacing w:after="0" w:line="276" w:lineRule="auto"/>
            </w:pPr>
            <w:r w:rsidRPr="0031635D">
              <w:t>OE/ERK/Archeoloog/2017/00167</w:t>
            </w:r>
          </w:p>
        </w:tc>
      </w:tr>
      <w:tr w:rsidR="004E13DE" w14:paraId="1E35CE13" w14:textId="77777777" w:rsidTr="004D778C">
        <w:tc>
          <w:tcPr>
            <w:tcW w:w="1413" w:type="dxa"/>
          </w:tcPr>
          <w:p w14:paraId="0D8485AB" w14:textId="77777777" w:rsidR="004E13DE" w:rsidRDefault="004E13DE" w:rsidP="004D778C">
            <w:pPr>
              <w:pStyle w:val="ABOE"/>
              <w:spacing w:after="0" w:line="276" w:lineRule="auto"/>
            </w:pPr>
            <w:r w:rsidRPr="00AE5C26">
              <w:rPr>
                <w:b/>
              </w:rPr>
              <w:t>Projectleider</w:t>
            </w:r>
          </w:p>
        </w:tc>
        <w:tc>
          <w:tcPr>
            <w:tcW w:w="2403" w:type="dxa"/>
          </w:tcPr>
          <w:p w14:paraId="3008B1B6" w14:textId="77777777" w:rsidR="004E13DE" w:rsidRDefault="004E13DE" w:rsidP="004D778C">
            <w:pPr>
              <w:pStyle w:val="ABOE"/>
              <w:spacing w:after="0" w:line="276" w:lineRule="auto"/>
            </w:pPr>
            <w:r>
              <w:t>Léonard, Ine</w:t>
            </w:r>
          </w:p>
        </w:tc>
        <w:tc>
          <w:tcPr>
            <w:tcW w:w="2088" w:type="dxa"/>
          </w:tcPr>
          <w:p w14:paraId="58965C9F" w14:textId="77777777" w:rsidR="004E13DE" w:rsidRDefault="004E13DE" w:rsidP="004D778C">
            <w:pPr>
              <w:pStyle w:val="ABOE"/>
              <w:spacing w:after="0" w:line="276" w:lineRule="auto"/>
            </w:pPr>
            <w:r w:rsidRPr="00AE5C26">
              <w:rPr>
                <w:b/>
              </w:rPr>
              <w:t>Onderaannemers</w:t>
            </w:r>
          </w:p>
        </w:tc>
        <w:tc>
          <w:tcPr>
            <w:tcW w:w="2873" w:type="dxa"/>
          </w:tcPr>
          <w:p w14:paraId="1B6C20DF" w14:textId="191D1AF3" w:rsidR="004E13DE" w:rsidRDefault="00E54639" w:rsidP="004D778C">
            <w:pPr>
              <w:pStyle w:val="ABOE"/>
              <w:spacing w:after="0" w:line="276" w:lineRule="auto"/>
            </w:pPr>
            <w:r>
              <w:t>Geosonda nv</w:t>
            </w:r>
          </w:p>
        </w:tc>
      </w:tr>
    </w:tbl>
    <w:p w14:paraId="112F782F" w14:textId="77777777" w:rsidR="004E13DE" w:rsidRDefault="004E13DE" w:rsidP="004E13DE">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4E13DE" w14:paraId="560D7757"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65226F46" w14:textId="77777777" w:rsidR="004E13DE" w:rsidRDefault="004E13DE" w:rsidP="004D778C">
            <w:pPr>
              <w:pStyle w:val="ABOE"/>
              <w:spacing w:after="0" w:line="276" w:lineRule="auto"/>
            </w:pPr>
            <w:r>
              <w:t>Naam</w:t>
            </w:r>
          </w:p>
        </w:tc>
        <w:tc>
          <w:tcPr>
            <w:tcW w:w="2926" w:type="dxa"/>
          </w:tcPr>
          <w:p w14:paraId="7513C637" w14:textId="77777777" w:rsidR="004E13DE" w:rsidRDefault="004E13DE" w:rsidP="004D778C">
            <w:pPr>
              <w:pStyle w:val="ABOE"/>
              <w:spacing w:after="0" w:line="276" w:lineRule="auto"/>
            </w:pPr>
            <w:r>
              <w:t>Voornaam</w:t>
            </w:r>
          </w:p>
        </w:tc>
        <w:tc>
          <w:tcPr>
            <w:tcW w:w="2926" w:type="dxa"/>
          </w:tcPr>
          <w:p w14:paraId="12A81A81" w14:textId="77777777" w:rsidR="004E13DE" w:rsidRDefault="004E13DE" w:rsidP="004D778C">
            <w:pPr>
              <w:pStyle w:val="ABOE"/>
              <w:spacing w:after="0" w:line="276" w:lineRule="auto"/>
            </w:pPr>
            <w:r>
              <w:t>Functie</w:t>
            </w:r>
          </w:p>
        </w:tc>
      </w:tr>
      <w:tr w:rsidR="004E13DE" w14:paraId="62CC89F7" w14:textId="77777777" w:rsidTr="004D778C">
        <w:tc>
          <w:tcPr>
            <w:tcW w:w="2925" w:type="dxa"/>
          </w:tcPr>
          <w:p w14:paraId="5DA83273" w14:textId="77777777" w:rsidR="004E13DE" w:rsidRDefault="004E13DE" w:rsidP="004D778C">
            <w:pPr>
              <w:pStyle w:val="ABOE"/>
              <w:spacing w:after="0" w:line="276" w:lineRule="auto"/>
            </w:pPr>
            <w:r>
              <w:t>Bruynseels</w:t>
            </w:r>
          </w:p>
        </w:tc>
        <w:tc>
          <w:tcPr>
            <w:tcW w:w="2926" w:type="dxa"/>
          </w:tcPr>
          <w:p w14:paraId="18A44A8F" w14:textId="77777777" w:rsidR="004E13DE" w:rsidRDefault="004E13DE" w:rsidP="004D778C">
            <w:pPr>
              <w:pStyle w:val="ABOE"/>
              <w:spacing w:after="0" w:line="276" w:lineRule="auto"/>
            </w:pPr>
            <w:r>
              <w:t>Stef</w:t>
            </w:r>
          </w:p>
        </w:tc>
        <w:tc>
          <w:tcPr>
            <w:tcW w:w="2926" w:type="dxa"/>
          </w:tcPr>
          <w:p w14:paraId="71CD0F30" w14:textId="77777777" w:rsidR="004E13DE" w:rsidRDefault="004E13DE" w:rsidP="004D778C">
            <w:pPr>
              <w:pStyle w:val="ABOE"/>
              <w:spacing w:after="0" w:line="276" w:lineRule="auto"/>
            </w:pPr>
            <w:r w:rsidRPr="00C86872">
              <w:t>Boormeester</w:t>
            </w:r>
            <w:r>
              <w:t>/aardkundige</w:t>
            </w:r>
          </w:p>
        </w:tc>
      </w:tr>
      <w:tr w:rsidR="004E13DE" w14:paraId="31C5856E" w14:textId="77777777" w:rsidTr="004D778C">
        <w:tc>
          <w:tcPr>
            <w:tcW w:w="2925" w:type="dxa"/>
          </w:tcPr>
          <w:p w14:paraId="5BD5A75D" w14:textId="77777777" w:rsidR="004E13DE" w:rsidRPr="00C86872" w:rsidRDefault="004E13DE" w:rsidP="004D778C">
            <w:pPr>
              <w:pStyle w:val="ABOE"/>
              <w:spacing w:after="0" w:line="276" w:lineRule="auto"/>
            </w:pPr>
            <w:r>
              <w:t>Léonard</w:t>
            </w:r>
          </w:p>
        </w:tc>
        <w:tc>
          <w:tcPr>
            <w:tcW w:w="2926" w:type="dxa"/>
          </w:tcPr>
          <w:p w14:paraId="2E82846F" w14:textId="77777777" w:rsidR="004E13DE" w:rsidRPr="00C86872" w:rsidRDefault="004E13DE" w:rsidP="004D778C">
            <w:pPr>
              <w:pStyle w:val="ABOE"/>
              <w:spacing w:after="0" w:line="276" w:lineRule="auto"/>
            </w:pPr>
            <w:r>
              <w:t>Ine</w:t>
            </w:r>
          </w:p>
        </w:tc>
        <w:tc>
          <w:tcPr>
            <w:tcW w:w="2926" w:type="dxa"/>
          </w:tcPr>
          <w:p w14:paraId="601F7482" w14:textId="77777777" w:rsidR="004E13DE" w:rsidRDefault="004E13DE" w:rsidP="004D778C">
            <w:pPr>
              <w:pStyle w:val="ABOE"/>
              <w:spacing w:after="0" w:line="276" w:lineRule="auto"/>
            </w:pPr>
            <w:r>
              <w:t>Archeoloog-veldwerkleider-materiaalexpert (steentijd)</w:t>
            </w:r>
          </w:p>
        </w:tc>
      </w:tr>
      <w:tr w:rsidR="004E13DE" w14:paraId="3E8CD813" w14:textId="77777777" w:rsidTr="004D778C">
        <w:tc>
          <w:tcPr>
            <w:tcW w:w="2925" w:type="dxa"/>
          </w:tcPr>
          <w:p w14:paraId="019C9D83" w14:textId="77777777" w:rsidR="004E13DE" w:rsidRDefault="004E13DE" w:rsidP="004D778C">
            <w:pPr>
              <w:pStyle w:val="ABOE"/>
              <w:spacing w:after="0" w:line="276" w:lineRule="auto"/>
            </w:pPr>
            <w:r>
              <w:t>Broeckmans</w:t>
            </w:r>
          </w:p>
        </w:tc>
        <w:tc>
          <w:tcPr>
            <w:tcW w:w="2926" w:type="dxa"/>
          </w:tcPr>
          <w:p w14:paraId="7053682E" w14:textId="77777777" w:rsidR="004E13DE" w:rsidRDefault="004E13DE" w:rsidP="004D778C">
            <w:pPr>
              <w:pStyle w:val="ABOE"/>
              <w:spacing w:after="0" w:line="276" w:lineRule="auto"/>
            </w:pPr>
            <w:r>
              <w:t>Daan</w:t>
            </w:r>
          </w:p>
        </w:tc>
        <w:tc>
          <w:tcPr>
            <w:tcW w:w="2926" w:type="dxa"/>
          </w:tcPr>
          <w:p w14:paraId="4AD09264" w14:textId="77777777" w:rsidR="004E13DE" w:rsidRDefault="004E13DE" w:rsidP="004D778C">
            <w:pPr>
              <w:pStyle w:val="ABOE"/>
              <w:spacing w:after="0" w:line="276" w:lineRule="auto"/>
            </w:pPr>
            <w:r>
              <w:t>Assistent-archeoloog</w:t>
            </w:r>
          </w:p>
        </w:tc>
      </w:tr>
    </w:tbl>
    <w:p w14:paraId="3C4A3143" w14:textId="77777777" w:rsidR="004E13DE" w:rsidRDefault="004E13DE" w:rsidP="004E13DE">
      <w:pPr>
        <w:pStyle w:val="ABOEKop5"/>
      </w:pPr>
      <w:r>
        <w:t>Activiteiten</w:t>
      </w:r>
    </w:p>
    <w:p w14:paraId="0550A173" w14:textId="41B5D71E" w:rsidR="004E13DE" w:rsidRDefault="004E13DE" w:rsidP="004E13DE">
      <w:pPr>
        <w:pStyle w:val="ListParagraph"/>
        <w:numPr>
          <w:ilvl w:val="0"/>
          <w:numId w:val="45"/>
        </w:numPr>
        <w:rPr>
          <w:lang w:val="nl-NL" w:eastAsia="nl-NL"/>
        </w:rPr>
      </w:pPr>
      <w:r>
        <w:rPr>
          <w:lang w:val="nl-NL" w:eastAsia="nl-NL"/>
        </w:rPr>
        <w:t>Boren in zone 5 (oosten)</w:t>
      </w:r>
    </w:p>
    <w:p w14:paraId="014E5E8C" w14:textId="77777777" w:rsidR="004E13DE" w:rsidRDefault="004E13DE" w:rsidP="004E13DE">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368DC2F4" w14:textId="77777777" w:rsidR="004E13DE" w:rsidRPr="008F6DFC" w:rsidRDefault="004E13DE" w:rsidP="004E13DE">
      <w:pPr>
        <w:pStyle w:val="ListParagraph"/>
        <w:numPr>
          <w:ilvl w:val="0"/>
          <w:numId w:val="45"/>
        </w:numPr>
        <w:rPr>
          <w:lang w:val="nl-NL" w:eastAsia="nl-NL"/>
        </w:rPr>
      </w:pPr>
      <w:r>
        <w:rPr>
          <w:lang w:val="nl-NL" w:eastAsia="nl-NL"/>
        </w:rPr>
        <w:t>Assessment boorprofielen en preliminaire landschapsreconstructie</w:t>
      </w:r>
    </w:p>
    <w:p w14:paraId="777CD6EA" w14:textId="77777777" w:rsidR="004E13DE" w:rsidRDefault="004E13DE" w:rsidP="004E13DE">
      <w:pPr>
        <w:pStyle w:val="ListParagraph"/>
        <w:numPr>
          <w:ilvl w:val="0"/>
          <w:numId w:val="45"/>
        </w:numPr>
        <w:rPr>
          <w:lang w:val="nl-NL" w:eastAsia="nl-NL"/>
        </w:rPr>
      </w:pPr>
      <w:r>
        <w:rPr>
          <w:lang w:val="nl-NL" w:eastAsia="nl-NL"/>
        </w:rPr>
        <w:t xml:space="preserve">Nat </w:t>
      </w:r>
      <w:r w:rsidRPr="008F6DFC">
        <w:rPr>
          <w:lang w:val="nl-NL" w:eastAsia="nl-NL"/>
        </w:rPr>
        <w:t>zeven</w:t>
      </w:r>
    </w:p>
    <w:p w14:paraId="0B4DD73B" w14:textId="77777777" w:rsidR="004E13DE" w:rsidRDefault="004E13DE" w:rsidP="004E13DE">
      <w:pPr>
        <w:pStyle w:val="ABOEKop5"/>
      </w:pPr>
      <w:r>
        <w:t>Strategische en praktische keuzes</w:t>
      </w:r>
    </w:p>
    <w:p w14:paraId="4446AE9A" w14:textId="77777777" w:rsidR="004E13DE" w:rsidRDefault="004E13DE" w:rsidP="004E13DE">
      <w:pPr>
        <w:jc w:val="both"/>
        <w:rPr>
          <w:lang w:val="nl-NL" w:eastAsia="nl-NL"/>
        </w:rPr>
      </w:pPr>
      <w:r>
        <w:rPr>
          <w:lang w:val="nl-NL" w:eastAsia="nl-NL"/>
        </w:rPr>
        <w:t>/</w:t>
      </w:r>
    </w:p>
    <w:p w14:paraId="66A51E50" w14:textId="77777777" w:rsidR="004E13DE" w:rsidRDefault="004E13DE" w:rsidP="004E13DE">
      <w:pPr>
        <w:pStyle w:val="ABOEKop5"/>
      </w:pPr>
      <w:r>
        <w:t>Voorlopige interpretatie</w:t>
      </w:r>
    </w:p>
    <w:p w14:paraId="6788D121" w14:textId="3F51C08B" w:rsidR="004E13DE" w:rsidRDefault="004E13DE" w:rsidP="004E13DE">
      <w:pPr>
        <w:pStyle w:val="ABOE"/>
        <w:jc w:val="both"/>
        <w:rPr>
          <w:lang w:val="nl-NL" w:eastAsia="nl-NL"/>
        </w:rPr>
      </w:pPr>
      <w:r>
        <w:rPr>
          <w:lang w:val="nl-NL" w:eastAsia="nl-NL"/>
        </w:rPr>
        <w:t>In het noordoosten van zone 5 komen zeer compacte bodems voor (vnl. de Bs-horizont) en klei op 150cm-MV.</w:t>
      </w:r>
    </w:p>
    <w:p w14:paraId="718DAE8C" w14:textId="1EE91B0F" w:rsidR="004E13DE" w:rsidRDefault="004E13DE">
      <w:pPr>
        <w:spacing w:after="200" w:line="276" w:lineRule="auto"/>
        <w:rPr>
          <w:lang w:val="nl-NL" w:eastAsia="nl-NL"/>
        </w:rPr>
      </w:pPr>
      <w:r>
        <w:rPr>
          <w:lang w:val="nl-NL" w:eastAsia="nl-NL"/>
        </w:rPr>
        <w:br w:type="page"/>
      </w:r>
    </w:p>
    <w:p w14:paraId="2B6B282B" w14:textId="0F19A95F" w:rsidR="004E13DE" w:rsidRDefault="004E13DE" w:rsidP="004E13DE">
      <w:pPr>
        <w:pStyle w:val="ABOEKop1NoNumber"/>
      </w:pPr>
      <w:bookmarkStart w:id="57" w:name="_Toc530750852"/>
      <w:r>
        <w:t xml:space="preserve">Dagrapport n° </w:t>
      </w:r>
      <w:r w:rsidR="00A134CC">
        <w:t>43</w:t>
      </w:r>
      <w:bookmarkEnd w:id="57"/>
    </w:p>
    <w:tbl>
      <w:tblPr>
        <w:tblStyle w:val="ABOETABELSTIJL"/>
        <w:tblW w:w="0" w:type="auto"/>
        <w:tblLook w:val="0480" w:firstRow="0" w:lastRow="0" w:firstColumn="1" w:lastColumn="0" w:noHBand="0" w:noVBand="1"/>
      </w:tblPr>
      <w:tblGrid>
        <w:gridCol w:w="1413"/>
        <w:gridCol w:w="2403"/>
        <w:gridCol w:w="2088"/>
        <w:gridCol w:w="2873"/>
      </w:tblGrid>
      <w:tr w:rsidR="004E13DE" w14:paraId="6BE4150E" w14:textId="77777777" w:rsidTr="004D778C">
        <w:tc>
          <w:tcPr>
            <w:tcW w:w="1413" w:type="dxa"/>
          </w:tcPr>
          <w:p w14:paraId="48F0B3FD" w14:textId="77777777" w:rsidR="004E13DE" w:rsidRDefault="004E13DE" w:rsidP="004D778C">
            <w:pPr>
              <w:pStyle w:val="ABOE"/>
              <w:spacing w:after="0" w:line="276" w:lineRule="auto"/>
            </w:pPr>
            <w:r w:rsidRPr="00AE5C26">
              <w:rPr>
                <w:b/>
              </w:rPr>
              <w:t>Dag</w:t>
            </w:r>
          </w:p>
        </w:tc>
        <w:tc>
          <w:tcPr>
            <w:tcW w:w="2403" w:type="dxa"/>
          </w:tcPr>
          <w:p w14:paraId="5535DDDB" w14:textId="2804FBE2" w:rsidR="004E13DE" w:rsidRDefault="004E13DE" w:rsidP="004D778C">
            <w:pPr>
              <w:pStyle w:val="ABOE"/>
              <w:spacing w:after="0" w:line="276" w:lineRule="auto"/>
            </w:pPr>
            <w:r>
              <w:t>19/04/2018</w:t>
            </w:r>
          </w:p>
        </w:tc>
        <w:tc>
          <w:tcPr>
            <w:tcW w:w="2088" w:type="dxa"/>
          </w:tcPr>
          <w:p w14:paraId="0E8CF872" w14:textId="77777777" w:rsidR="004E13DE" w:rsidRDefault="004E13DE" w:rsidP="004D778C">
            <w:pPr>
              <w:pStyle w:val="ABOE"/>
              <w:spacing w:after="0" w:line="276" w:lineRule="auto"/>
            </w:pPr>
            <w:r w:rsidRPr="00C86872">
              <w:rPr>
                <w:b/>
              </w:rPr>
              <w:t>Erkend archeoloog</w:t>
            </w:r>
          </w:p>
        </w:tc>
        <w:tc>
          <w:tcPr>
            <w:tcW w:w="2873" w:type="dxa"/>
          </w:tcPr>
          <w:p w14:paraId="5123F7BE" w14:textId="77777777" w:rsidR="004E13DE" w:rsidRDefault="004E13DE" w:rsidP="004D778C">
            <w:pPr>
              <w:pStyle w:val="ABOE"/>
              <w:spacing w:after="0" w:line="276" w:lineRule="auto"/>
            </w:pPr>
            <w:r>
              <w:t>ABO nv</w:t>
            </w:r>
          </w:p>
        </w:tc>
      </w:tr>
      <w:tr w:rsidR="004E13DE" w14:paraId="6FD88DC4" w14:textId="77777777" w:rsidTr="004D778C">
        <w:tc>
          <w:tcPr>
            <w:tcW w:w="1413" w:type="dxa"/>
          </w:tcPr>
          <w:p w14:paraId="28089C8B" w14:textId="77777777" w:rsidR="004E13DE" w:rsidRDefault="004E13DE" w:rsidP="004D778C">
            <w:pPr>
              <w:pStyle w:val="ABOE"/>
              <w:spacing w:after="0" w:line="276" w:lineRule="auto"/>
            </w:pPr>
            <w:r w:rsidRPr="00F5633B">
              <w:rPr>
                <w:b/>
              </w:rPr>
              <w:t>Weer</w:t>
            </w:r>
          </w:p>
        </w:tc>
        <w:tc>
          <w:tcPr>
            <w:tcW w:w="2403" w:type="dxa"/>
          </w:tcPr>
          <w:p w14:paraId="6D6A4E0B" w14:textId="45276447" w:rsidR="004E13DE" w:rsidRDefault="004E13DE" w:rsidP="004E13DE">
            <w:pPr>
              <w:pStyle w:val="ABOE"/>
              <w:spacing w:after="0" w:line="276" w:lineRule="auto"/>
            </w:pPr>
            <w:r>
              <w:t>Droog; zonnig; 28°C</w:t>
            </w:r>
          </w:p>
        </w:tc>
        <w:tc>
          <w:tcPr>
            <w:tcW w:w="2088" w:type="dxa"/>
          </w:tcPr>
          <w:p w14:paraId="2240FC20" w14:textId="77777777" w:rsidR="004E13DE" w:rsidRDefault="004E13DE" w:rsidP="004D778C">
            <w:pPr>
              <w:pStyle w:val="ABOE"/>
              <w:spacing w:after="0" w:line="276" w:lineRule="auto"/>
            </w:pPr>
            <w:r w:rsidRPr="00AE5C26">
              <w:rPr>
                <w:b/>
              </w:rPr>
              <w:t>Vergunning</w:t>
            </w:r>
            <w:r>
              <w:rPr>
                <w:b/>
              </w:rPr>
              <w:t xml:space="preserve"> n°</w:t>
            </w:r>
          </w:p>
        </w:tc>
        <w:tc>
          <w:tcPr>
            <w:tcW w:w="2873" w:type="dxa"/>
          </w:tcPr>
          <w:p w14:paraId="3215227B" w14:textId="77777777" w:rsidR="004E13DE" w:rsidRDefault="004E13DE" w:rsidP="004D778C">
            <w:pPr>
              <w:pStyle w:val="ABOE"/>
              <w:spacing w:after="0" w:line="276" w:lineRule="auto"/>
            </w:pPr>
            <w:r w:rsidRPr="0031635D">
              <w:t>OE/ERK/Archeoloog/2017/00167</w:t>
            </w:r>
          </w:p>
        </w:tc>
      </w:tr>
      <w:tr w:rsidR="004E13DE" w14:paraId="29FEBE41" w14:textId="77777777" w:rsidTr="004D778C">
        <w:tc>
          <w:tcPr>
            <w:tcW w:w="1413" w:type="dxa"/>
          </w:tcPr>
          <w:p w14:paraId="61C3842C" w14:textId="77777777" w:rsidR="004E13DE" w:rsidRDefault="004E13DE" w:rsidP="004D778C">
            <w:pPr>
              <w:pStyle w:val="ABOE"/>
              <w:spacing w:after="0" w:line="276" w:lineRule="auto"/>
            </w:pPr>
            <w:r w:rsidRPr="00AE5C26">
              <w:rPr>
                <w:b/>
              </w:rPr>
              <w:t>Projectleider</w:t>
            </w:r>
          </w:p>
        </w:tc>
        <w:tc>
          <w:tcPr>
            <w:tcW w:w="2403" w:type="dxa"/>
          </w:tcPr>
          <w:p w14:paraId="24B28273" w14:textId="77777777" w:rsidR="004E13DE" w:rsidRDefault="004E13DE" w:rsidP="004D778C">
            <w:pPr>
              <w:pStyle w:val="ABOE"/>
              <w:spacing w:after="0" w:line="276" w:lineRule="auto"/>
            </w:pPr>
            <w:r>
              <w:t>Léonard, Ine</w:t>
            </w:r>
          </w:p>
        </w:tc>
        <w:tc>
          <w:tcPr>
            <w:tcW w:w="2088" w:type="dxa"/>
          </w:tcPr>
          <w:p w14:paraId="6F432FEB" w14:textId="77777777" w:rsidR="004E13DE" w:rsidRDefault="004E13DE" w:rsidP="004D778C">
            <w:pPr>
              <w:pStyle w:val="ABOE"/>
              <w:spacing w:after="0" w:line="276" w:lineRule="auto"/>
            </w:pPr>
            <w:r w:rsidRPr="00AE5C26">
              <w:rPr>
                <w:b/>
              </w:rPr>
              <w:t>Onderaannemers</w:t>
            </w:r>
          </w:p>
        </w:tc>
        <w:tc>
          <w:tcPr>
            <w:tcW w:w="2873" w:type="dxa"/>
          </w:tcPr>
          <w:p w14:paraId="7F9248C6" w14:textId="456032CA" w:rsidR="004E13DE" w:rsidRDefault="00E54639" w:rsidP="004D778C">
            <w:pPr>
              <w:pStyle w:val="ABOE"/>
              <w:spacing w:after="0" w:line="276" w:lineRule="auto"/>
            </w:pPr>
            <w:r>
              <w:t>Geosonda nv</w:t>
            </w:r>
          </w:p>
        </w:tc>
      </w:tr>
    </w:tbl>
    <w:p w14:paraId="2CD593DD" w14:textId="77777777" w:rsidR="004E13DE" w:rsidRDefault="004E13DE" w:rsidP="004E13DE">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4E13DE" w14:paraId="2527D72C"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18964D5E" w14:textId="77777777" w:rsidR="004E13DE" w:rsidRDefault="004E13DE" w:rsidP="004D778C">
            <w:pPr>
              <w:pStyle w:val="ABOE"/>
              <w:spacing w:after="0" w:line="276" w:lineRule="auto"/>
            </w:pPr>
            <w:r>
              <w:t>Naam</w:t>
            </w:r>
          </w:p>
        </w:tc>
        <w:tc>
          <w:tcPr>
            <w:tcW w:w="2926" w:type="dxa"/>
          </w:tcPr>
          <w:p w14:paraId="5922DEF2" w14:textId="77777777" w:rsidR="004E13DE" w:rsidRDefault="004E13DE" w:rsidP="004D778C">
            <w:pPr>
              <w:pStyle w:val="ABOE"/>
              <w:spacing w:after="0" w:line="276" w:lineRule="auto"/>
            </w:pPr>
            <w:r>
              <w:t>Voornaam</w:t>
            </w:r>
          </w:p>
        </w:tc>
        <w:tc>
          <w:tcPr>
            <w:tcW w:w="2926" w:type="dxa"/>
          </w:tcPr>
          <w:p w14:paraId="29CFD4EA" w14:textId="77777777" w:rsidR="004E13DE" w:rsidRDefault="004E13DE" w:rsidP="004D778C">
            <w:pPr>
              <w:pStyle w:val="ABOE"/>
              <w:spacing w:after="0" w:line="276" w:lineRule="auto"/>
            </w:pPr>
            <w:r>
              <w:t>Functie</w:t>
            </w:r>
          </w:p>
        </w:tc>
      </w:tr>
      <w:tr w:rsidR="004E13DE" w14:paraId="781DC441" w14:textId="77777777" w:rsidTr="004D778C">
        <w:tc>
          <w:tcPr>
            <w:tcW w:w="2925" w:type="dxa"/>
          </w:tcPr>
          <w:p w14:paraId="04767560" w14:textId="77777777" w:rsidR="004E13DE" w:rsidRDefault="004E13DE" w:rsidP="004D778C">
            <w:pPr>
              <w:pStyle w:val="ABOE"/>
              <w:spacing w:after="0" w:line="276" w:lineRule="auto"/>
            </w:pPr>
            <w:r>
              <w:t>Bruynseels</w:t>
            </w:r>
          </w:p>
        </w:tc>
        <w:tc>
          <w:tcPr>
            <w:tcW w:w="2926" w:type="dxa"/>
          </w:tcPr>
          <w:p w14:paraId="4F8194CD" w14:textId="77777777" w:rsidR="004E13DE" w:rsidRDefault="004E13DE" w:rsidP="004D778C">
            <w:pPr>
              <w:pStyle w:val="ABOE"/>
              <w:spacing w:after="0" w:line="276" w:lineRule="auto"/>
            </w:pPr>
            <w:r>
              <w:t>Stef</w:t>
            </w:r>
          </w:p>
        </w:tc>
        <w:tc>
          <w:tcPr>
            <w:tcW w:w="2926" w:type="dxa"/>
          </w:tcPr>
          <w:p w14:paraId="39366DC4" w14:textId="77777777" w:rsidR="004E13DE" w:rsidRDefault="004E13DE" w:rsidP="004D778C">
            <w:pPr>
              <w:pStyle w:val="ABOE"/>
              <w:spacing w:after="0" w:line="276" w:lineRule="auto"/>
            </w:pPr>
            <w:r w:rsidRPr="00C86872">
              <w:t>Boormeester</w:t>
            </w:r>
            <w:r>
              <w:t>/aardkundige</w:t>
            </w:r>
          </w:p>
        </w:tc>
      </w:tr>
      <w:tr w:rsidR="004E13DE" w14:paraId="18013E91" w14:textId="77777777" w:rsidTr="004D778C">
        <w:tc>
          <w:tcPr>
            <w:tcW w:w="2925" w:type="dxa"/>
          </w:tcPr>
          <w:p w14:paraId="28FED977" w14:textId="77777777" w:rsidR="004E13DE" w:rsidRPr="00C86872" w:rsidRDefault="004E13DE" w:rsidP="004D778C">
            <w:pPr>
              <w:pStyle w:val="ABOE"/>
              <w:spacing w:after="0" w:line="276" w:lineRule="auto"/>
            </w:pPr>
            <w:r>
              <w:t>Léonard</w:t>
            </w:r>
          </w:p>
        </w:tc>
        <w:tc>
          <w:tcPr>
            <w:tcW w:w="2926" w:type="dxa"/>
          </w:tcPr>
          <w:p w14:paraId="53E97AC7" w14:textId="77777777" w:rsidR="004E13DE" w:rsidRPr="00C86872" w:rsidRDefault="004E13DE" w:rsidP="004D778C">
            <w:pPr>
              <w:pStyle w:val="ABOE"/>
              <w:spacing w:after="0" w:line="276" w:lineRule="auto"/>
            </w:pPr>
            <w:r>
              <w:t>Ine</w:t>
            </w:r>
          </w:p>
        </w:tc>
        <w:tc>
          <w:tcPr>
            <w:tcW w:w="2926" w:type="dxa"/>
          </w:tcPr>
          <w:p w14:paraId="3F18083F" w14:textId="77777777" w:rsidR="004E13DE" w:rsidRDefault="004E13DE" w:rsidP="004D778C">
            <w:pPr>
              <w:pStyle w:val="ABOE"/>
              <w:spacing w:after="0" w:line="276" w:lineRule="auto"/>
            </w:pPr>
            <w:r>
              <w:t>Archeoloog-veldwerkleider-materiaalexpert (steentijd)</w:t>
            </w:r>
          </w:p>
        </w:tc>
      </w:tr>
      <w:tr w:rsidR="004E13DE" w14:paraId="703C91DA" w14:textId="77777777" w:rsidTr="004D778C">
        <w:tc>
          <w:tcPr>
            <w:tcW w:w="2925" w:type="dxa"/>
          </w:tcPr>
          <w:p w14:paraId="02CA06D0" w14:textId="77777777" w:rsidR="004E13DE" w:rsidRDefault="004E13DE" w:rsidP="004D778C">
            <w:pPr>
              <w:pStyle w:val="ABOE"/>
              <w:spacing w:after="0" w:line="276" w:lineRule="auto"/>
            </w:pPr>
            <w:r>
              <w:t>Broeckmans</w:t>
            </w:r>
          </w:p>
        </w:tc>
        <w:tc>
          <w:tcPr>
            <w:tcW w:w="2926" w:type="dxa"/>
          </w:tcPr>
          <w:p w14:paraId="1B740DA4" w14:textId="77777777" w:rsidR="004E13DE" w:rsidRDefault="004E13DE" w:rsidP="004D778C">
            <w:pPr>
              <w:pStyle w:val="ABOE"/>
              <w:spacing w:after="0" w:line="276" w:lineRule="auto"/>
            </w:pPr>
            <w:r>
              <w:t>Daan</w:t>
            </w:r>
          </w:p>
        </w:tc>
        <w:tc>
          <w:tcPr>
            <w:tcW w:w="2926" w:type="dxa"/>
          </w:tcPr>
          <w:p w14:paraId="4E3C0946" w14:textId="77777777" w:rsidR="004E13DE" w:rsidRDefault="004E13DE" w:rsidP="004D778C">
            <w:pPr>
              <w:pStyle w:val="ABOE"/>
              <w:spacing w:after="0" w:line="276" w:lineRule="auto"/>
            </w:pPr>
            <w:r>
              <w:t>Assistent-archeoloog</w:t>
            </w:r>
          </w:p>
        </w:tc>
      </w:tr>
    </w:tbl>
    <w:p w14:paraId="5EB446B7" w14:textId="77777777" w:rsidR="004E13DE" w:rsidRDefault="004E13DE" w:rsidP="004E13DE">
      <w:pPr>
        <w:pStyle w:val="ABOEKop5"/>
      </w:pPr>
      <w:r>
        <w:t>Activiteiten</w:t>
      </w:r>
    </w:p>
    <w:p w14:paraId="4509B153" w14:textId="6E756912" w:rsidR="004E13DE" w:rsidRDefault="004E13DE" w:rsidP="004E13DE">
      <w:pPr>
        <w:pStyle w:val="ListParagraph"/>
        <w:numPr>
          <w:ilvl w:val="0"/>
          <w:numId w:val="45"/>
        </w:numPr>
        <w:rPr>
          <w:lang w:val="nl-NL" w:eastAsia="nl-NL"/>
        </w:rPr>
      </w:pPr>
      <w:r>
        <w:rPr>
          <w:lang w:val="nl-NL" w:eastAsia="nl-NL"/>
        </w:rPr>
        <w:t>Boren in zone 5 (einde)</w:t>
      </w:r>
    </w:p>
    <w:p w14:paraId="1FE484A3" w14:textId="77777777" w:rsidR="004E13DE" w:rsidRDefault="004E13DE" w:rsidP="004E13DE">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1CC11FA2" w14:textId="77777777" w:rsidR="004E13DE" w:rsidRPr="008F6DFC" w:rsidRDefault="004E13DE" w:rsidP="004E13DE">
      <w:pPr>
        <w:pStyle w:val="ListParagraph"/>
        <w:numPr>
          <w:ilvl w:val="0"/>
          <w:numId w:val="45"/>
        </w:numPr>
        <w:rPr>
          <w:lang w:val="nl-NL" w:eastAsia="nl-NL"/>
        </w:rPr>
      </w:pPr>
      <w:r>
        <w:rPr>
          <w:lang w:val="nl-NL" w:eastAsia="nl-NL"/>
        </w:rPr>
        <w:t>Assessment boorprofielen en preliminaire landschapsreconstructie</w:t>
      </w:r>
    </w:p>
    <w:p w14:paraId="37E74918" w14:textId="77777777" w:rsidR="004E13DE" w:rsidRDefault="004E13DE" w:rsidP="004E13DE">
      <w:pPr>
        <w:pStyle w:val="ListParagraph"/>
        <w:numPr>
          <w:ilvl w:val="0"/>
          <w:numId w:val="45"/>
        </w:numPr>
        <w:rPr>
          <w:lang w:val="nl-NL" w:eastAsia="nl-NL"/>
        </w:rPr>
      </w:pPr>
      <w:r>
        <w:rPr>
          <w:lang w:val="nl-NL" w:eastAsia="nl-NL"/>
        </w:rPr>
        <w:t xml:space="preserve">Nat </w:t>
      </w:r>
      <w:r w:rsidRPr="008F6DFC">
        <w:rPr>
          <w:lang w:val="nl-NL" w:eastAsia="nl-NL"/>
        </w:rPr>
        <w:t>zeven</w:t>
      </w:r>
    </w:p>
    <w:p w14:paraId="3EEBDCE2" w14:textId="77777777" w:rsidR="004E13DE" w:rsidRDefault="004E13DE" w:rsidP="004E13DE">
      <w:pPr>
        <w:pStyle w:val="ABOEKop5"/>
      </w:pPr>
      <w:r>
        <w:t>Strategische en praktische keuzes</w:t>
      </w:r>
    </w:p>
    <w:p w14:paraId="7985A8A8" w14:textId="77777777" w:rsidR="004E13DE" w:rsidRDefault="004E13DE" w:rsidP="004E13DE">
      <w:pPr>
        <w:jc w:val="both"/>
        <w:rPr>
          <w:lang w:val="nl-NL" w:eastAsia="nl-NL"/>
        </w:rPr>
      </w:pPr>
      <w:r>
        <w:rPr>
          <w:lang w:val="nl-NL" w:eastAsia="nl-NL"/>
        </w:rPr>
        <w:t>/</w:t>
      </w:r>
    </w:p>
    <w:p w14:paraId="17A43E14" w14:textId="77777777" w:rsidR="004E13DE" w:rsidRDefault="004E13DE" w:rsidP="004E13DE">
      <w:pPr>
        <w:pStyle w:val="ABOEKop5"/>
      </w:pPr>
      <w:r>
        <w:t>Voorlopige interpretatie</w:t>
      </w:r>
    </w:p>
    <w:p w14:paraId="12EE4149" w14:textId="0048D074" w:rsidR="004E13DE" w:rsidRDefault="004E13DE" w:rsidP="004E13DE">
      <w:pPr>
        <w:pStyle w:val="ABOE"/>
        <w:jc w:val="both"/>
        <w:rPr>
          <w:lang w:val="nl-NL" w:eastAsia="nl-NL"/>
        </w:rPr>
      </w:pPr>
      <w:r>
        <w:rPr>
          <w:lang w:val="nl-NL" w:eastAsia="nl-NL"/>
        </w:rPr>
        <w:t>Geen nieuwe ontwikkelingen.</w:t>
      </w:r>
    </w:p>
    <w:p w14:paraId="6FBFC811" w14:textId="413C81B7" w:rsidR="00A62A73" w:rsidRDefault="00A62A73">
      <w:pPr>
        <w:spacing w:after="200" w:line="276" w:lineRule="auto"/>
        <w:rPr>
          <w:lang w:val="nl-NL" w:eastAsia="nl-NL"/>
        </w:rPr>
      </w:pPr>
      <w:r>
        <w:rPr>
          <w:lang w:val="nl-NL" w:eastAsia="nl-NL"/>
        </w:rPr>
        <w:br w:type="page"/>
      </w:r>
    </w:p>
    <w:p w14:paraId="13BAAB09" w14:textId="3E813F4D" w:rsidR="00A62A73" w:rsidRDefault="00A62A73" w:rsidP="00A62A73">
      <w:pPr>
        <w:pStyle w:val="ABOEKop1NoNumber"/>
      </w:pPr>
      <w:bookmarkStart w:id="58" w:name="_Toc530750853"/>
      <w:r>
        <w:t xml:space="preserve">Dagrapport n° </w:t>
      </w:r>
      <w:r w:rsidR="00A134CC">
        <w:t>44</w:t>
      </w:r>
      <w:bookmarkEnd w:id="58"/>
    </w:p>
    <w:tbl>
      <w:tblPr>
        <w:tblStyle w:val="ABOETABELSTIJL"/>
        <w:tblW w:w="0" w:type="auto"/>
        <w:tblLook w:val="0480" w:firstRow="0" w:lastRow="0" w:firstColumn="1" w:lastColumn="0" w:noHBand="0" w:noVBand="1"/>
      </w:tblPr>
      <w:tblGrid>
        <w:gridCol w:w="1413"/>
        <w:gridCol w:w="2403"/>
        <w:gridCol w:w="2088"/>
        <w:gridCol w:w="2873"/>
      </w:tblGrid>
      <w:tr w:rsidR="00A62A73" w14:paraId="756A51AF" w14:textId="77777777" w:rsidTr="004D778C">
        <w:tc>
          <w:tcPr>
            <w:tcW w:w="1413" w:type="dxa"/>
          </w:tcPr>
          <w:p w14:paraId="7B403B07" w14:textId="77777777" w:rsidR="00A62A73" w:rsidRDefault="00A62A73" w:rsidP="004D778C">
            <w:pPr>
              <w:pStyle w:val="ABOE"/>
              <w:spacing w:after="0" w:line="276" w:lineRule="auto"/>
            </w:pPr>
            <w:r w:rsidRPr="00AE5C26">
              <w:rPr>
                <w:b/>
              </w:rPr>
              <w:t>Dag</w:t>
            </w:r>
          </w:p>
        </w:tc>
        <w:tc>
          <w:tcPr>
            <w:tcW w:w="2403" w:type="dxa"/>
          </w:tcPr>
          <w:p w14:paraId="6A2575AD" w14:textId="28594517" w:rsidR="00A62A73" w:rsidRDefault="00A62A73" w:rsidP="004D778C">
            <w:pPr>
              <w:pStyle w:val="ABOE"/>
              <w:spacing w:after="0" w:line="276" w:lineRule="auto"/>
            </w:pPr>
            <w:r>
              <w:t>20/04/2018</w:t>
            </w:r>
          </w:p>
        </w:tc>
        <w:tc>
          <w:tcPr>
            <w:tcW w:w="2088" w:type="dxa"/>
          </w:tcPr>
          <w:p w14:paraId="3A204AAF" w14:textId="77777777" w:rsidR="00A62A73" w:rsidRDefault="00A62A73" w:rsidP="004D778C">
            <w:pPr>
              <w:pStyle w:val="ABOE"/>
              <w:spacing w:after="0" w:line="276" w:lineRule="auto"/>
            </w:pPr>
            <w:r w:rsidRPr="00C86872">
              <w:rPr>
                <w:b/>
              </w:rPr>
              <w:t>Erkend archeoloog</w:t>
            </w:r>
          </w:p>
        </w:tc>
        <w:tc>
          <w:tcPr>
            <w:tcW w:w="2873" w:type="dxa"/>
          </w:tcPr>
          <w:p w14:paraId="03DDF771" w14:textId="77777777" w:rsidR="00A62A73" w:rsidRDefault="00A62A73" w:rsidP="004D778C">
            <w:pPr>
              <w:pStyle w:val="ABOE"/>
              <w:spacing w:after="0" w:line="276" w:lineRule="auto"/>
            </w:pPr>
            <w:r>
              <w:t>ABO nv</w:t>
            </w:r>
          </w:p>
        </w:tc>
      </w:tr>
      <w:tr w:rsidR="00A62A73" w14:paraId="572863C4" w14:textId="77777777" w:rsidTr="004D778C">
        <w:tc>
          <w:tcPr>
            <w:tcW w:w="1413" w:type="dxa"/>
          </w:tcPr>
          <w:p w14:paraId="0ACCAA27" w14:textId="77777777" w:rsidR="00A62A73" w:rsidRDefault="00A62A73" w:rsidP="004D778C">
            <w:pPr>
              <w:pStyle w:val="ABOE"/>
              <w:spacing w:after="0" w:line="276" w:lineRule="auto"/>
            </w:pPr>
            <w:r w:rsidRPr="00F5633B">
              <w:rPr>
                <w:b/>
              </w:rPr>
              <w:t>Weer</w:t>
            </w:r>
          </w:p>
        </w:tc>
        <w:tc>
          <w:tcPr>
            <w:tcW w:w="2403" w:type="dxa"/>
          </w:tcPr>
          <w:p w14:paraId="68A84C25" w14:textId="6AFFC7F7" w:rsidR="00A62A73" w:rsidRDefault="00A62A73" w:rsidP="00A62A73">
            <w:pPr>
              <w:pStyle w:val="ABOE"/>
              <w:spacing w:after="0" w:line="276" w:lineRule="auto"/>
            </w:pPr>
            <w:r>
              <w:t>Droog; zonnig; 27°C</w:t>
            </w:r>
          </w:p>
        </w:tc>
        <w:tc>
          <w:tcPr>
            <w:tcW w:w="2088" w:type="dxa"/>
          </w:tcPr>
          <w:p w14:paraId="1B7E0734" w14:textId="77777777" w:rsidR="00A62A73" w:rsidRDefault="00A62A73" w:rsidP="004D778C">
            <w:pPr>
              <w:pStyle w:val="ABOE"/>
              <w:spacing w:after="0" w:line="276" w:lineRule="auto"/>
            </w:pPr>
            <w:r w:rsidRPr="00AE5C26">
              <w:rPr>
                <w:b/>
              </w:rPr>
              <w:t>Vergunning</w:t>
            </w:r>
            <w:r>
              <w:rPr>
                <w:b/>
              </w:rPr>
              <w:t xml:space="preserve"> n°</w:t>
            </w:r>
          </w:p>
        </w:tc>
        <w:tc>
          <w:tcPr>
            <w:tcW w:w="2873" w:type="dxa"/>
          </w:tcPr>
          <w:p w14:paraId="4CE70E9C" w14:textId="77777777" w:rsidR="00A62A73" w:rsidRDefault="00A62A73" w:rsidP="004D778C">
            <w:pPr>
              <w:pStyle w:val="ABOE"/>
              <w:spacing w:after="0" w:line="276" w:lineRule="auto"/>
            </w:pPr>
            <w:r w:rsidRPr="0031635D">
              <w:t>OE/ERK/Archeoloog/2017/00167</w:t>
            </w:r>
          </w:p>
        </w:tc>
      </w:tr>
      <w:tr w:rsidR="00A62A73" w14:paraId="5381DD3D" w14:textId="77777777" w:rsidTr="004D778C">
        <w:tc>
          <w:tcPr>
            <w:tcW w:w="1413" w:type="dxa"/>
          </w:tcPr>
          <w:p w14:paraId="43884206" w14:textId="77777777" w:rsidR="00A62A73" w:rsidRDefault="00A62A73" w:rsidP="004D778C">
            <w:pPr>
              <w:pStyle w:val="ABOE"/>
              <w:spacing w:after="0" w:line="276" w:lineRule="auto"/>
            </w:pPr>
            <w:r w:rsidRPr="00AE5C26">
              <w:rPr>
                <w:b/>
              </w:rPr>
              <w:t>Projectleider</w:t>
            </w:r>
          </w:p>
        </w:tc>
        <w:tc>
          <w:tcPr>
            <w:tcW w:w="2403" w:type="dxa"/>
          </w:tcPr>
          <w:p w14:paraId="5D59C8A1" w14:textId="77777777" w:rsidR="00A62A73" w:rsidRDefault="00A62A73" w:rsidP="004D778C">
            <w:pPr>
              <w:pStyle w:val="ABOE"/>
              <w:spacing w:after="0" w:line="276" w:lineRule="auto"/>
            </w:pPr>
            <w:r>
              <w:t>Léonard, Ine</w:t>
            </w:r>
          </w:p>
        </w:tc>
        <w:tc>
          <w:tcPr>
            <w:tcW w:w="2088" w:type="dxa"/>
          </w:tcPr>
          <w:p w14:paraId="5872AA45" w14:textId="77777777" w:rsidR="00A62A73" w:rsidRDefault="00A62A73" w:rsidP="004D778C">
            <w:pPr>
              <w:pStyle w:val="ABOE"/>
              <w:spacing w:after="0" w:line="276" w:lineRule="auto"/>
            </w:pPr>
            <w:r w:rsidRPr="00AE5C26">
              <w:rPr>
                <w:b/>
              </w:rPr>
              <w:t>Onderaannemers</w:t>
            </w:r>
          </w:p>
        </w:tc>
        <w:tc>
          <w:tcPr>
            <w:tcW w:w="2873" w:type="dxa"/>
          </w:tcPr>
          <w:p w14:paraId="41FAF47B" w14:textId="77777777" w:rsidR="00A62A73" w:rsidRDefault="00A62A73" w:rsidP="004D778C">
            <w:pPr>
              <w:pStyle w:val="ABOE"/>
              <w:spacing w:after="0" w:line="276" w:lineRule="auto"/>
            </w:pPr>
            <w:r>
              <w:t>/</w:t>
            </w:r>
          </w:p>
        </w:tc>
      </w:tr>
    </w:tbl>
    <w:p w14:paraId="38113CBC" w14:textId="77777777" w:rsidR="00A62A73" w:rsidRDefault="00A62A73" w:rsidP="00A62A73">
      <w:pPr>
        <w:pStyle w:val="ABOEKop5"/>
      </w:pPr>
      <w:r>
        <w:t>Actoren</w:t>
      </w:r>
    </w:p>
    <w:tbl>
      <w:tblPr>
        <w:tblStyle w:val="ABOETABELSTIJL"/>
        <w:tblW w:w="0" w:type="auto"/>
        <w:tblLook w:val="04A0" w:firstRow="1" w:lastRow="0" w:firstColumn="1" w:lastColumn="0" w:noHBand="0" w:noVBand="1"/>
      </w:tblPr>
      <w:tblGrid>
        <w:gridCol w:w="2925"/>
        <w:gridCol w:w="2926"/>
        <w:gridCol w:w="2926"/>
      </w:tblGrid>
      <w:tr w:rsidR="00A62A73" w14:paraId="2DED0426" w14:textId="77777777" w:rsidTr="004D778C">
        <w:trPr>
          <w:cnfStyle w:val="100000000000" w:firstRow="1" w:lastRow="0" w:firstColumn="0" w:lastColumn="0" w:oddVBand="0" w:evenVBand="0" w:oddHBand="0" w:evenHBand="0" w:firstRowFirstColumn="0" w:firstRowLastColumn="0" w:lastRowFirstColumn="0" w:lastRowLastColumn="0"/>
        </w:trPr>
        <w:tc>
          <w:tcPr>
            <w:tcW w:w="2925" w:type="dxa"/>
          </w:tcPr>
          <w:p w14:paraId="0853CE65" w14:textId="77777777" w:rsidR="00A62A73" w:rsidRDefault="00A62A73" w:rsidP="004D778C">
            <w:pPr>
              <w:pStyle w:val="ABOE"/>
              <w:spacing w:after="0" w:line="276" w:lineRule="auto"/>
            </w:pPr>
            <w:r>
              <w:t>Naam</w:t>
            </w:r>
          </w:p>
        </w:tc>
        <w:tc>
          <w:tcPr>
            <w:tcW w:w="2926" w:type="dxa"/>
          </w:tcPr>
          <w:p w14:paraId="1221A0DB" w14:textId="77777777" w:rsidR="00A62A73" w:rsidRDefault="00A62A73" w:rsidP="004D778C">
            <w:pPr>
              <w:pStyle w:val="ABOE"/>
              <w:spacing w:after="0" w:line="276" w:lineRule="auto"/>
            </w:pPr>
            <w:r>
              <w:t>Voornaam</w:t>
            </w:r>
          </w:p>
        </w:tc>
        <w:tc>
          <w:tcPr>
            <w:tcW w:w="2926" w:type="dxa"/>
          </w:tcPr>
          <w:p w14:paraId="2F24B2D3" w14:textId="77777777" w:rsidR="00A62A73" w:rsidRDefault="00A62A73" w:rsidP="004D778C">
            <w:pPr>
              <w:pStyle w:val="ABOE"/>
              <w:spacing w:after="0" w:line="276" w:lineRule="auto"/>
            </w:pPr>
            <w:r>
              <w:t>Functie</w:t>
            </w:r>
          </w:p>
        </w:tc>
      </w:tr>
      <w:tr w:rsidR="00A62A73" w14:paraId="1A1E39A0" w14:textId="77777777" w:rsidTr="004D778C">
        <w:tc>
          <w:tcPr>
            <w:tcW w:w="2925" w:type="dxa"/>
          </w:tcPr>
          <w:p w14:paraId="6D15928B" w14:textId="77777777" w:rsidR="00A62A73" w:rsidRPr="00C86872" w:rsidRDefault="00A62A73" w:rsidP="004D778C">
            <w:pPr>
              <w:pStyle w:val="ABOE"/>
              <w:spacing w:after="0" w:line="276" w:lineRule="auto"/>
            </w:pPr>
            <w:r>
              <w:t>Léonard</w:t>
            </w:r>
          </w:p>
        </w:tc>
        <w:tc>
          <w:tcPr>
            <w:tcW w:w="2926" w:type="dxa"/>
          </w:tcPr>
          <w:p w14:paraId="6FA3C7FE" w14:textId="77777777" w:rsidR="00A62A73" w:rsidRPr="00C86872" w:rsidRDefault="00A62A73" w:rsidP="004D778C">
            <w:pPr>
              <w:pStyle w:val="ABOE"/>
              <w:spacing w:after="0" w:line="276" w:lineRule="auto"/>
            </w:pPr>
            <w:r>
              <w:t>Ine</w:t>
            </w:r>
          </w:p>
        </w:tc>
        <w:tc>
          <w:tcPr>
            <w:tcW w:w="2926" w:type="dxa"/>
          </w:tcPr>
          <w:p w14:paraId="793C51E2" w14:textId="77777777" w:rsidR="00A62A73" w:rsidRDefault="00A62A73" w:rsidP="004D778C">
            <w:pPr>
              <w:pStyle w:val="ABOE"/>
              <w:spacing w:after="0" w:line="276" w:lineRule="auto"/>
            </w:pPr>
            <w:r>
              <w:t>Archeoloog-veldwerkleider-materiaalexpert (steentijd)</w:t>
            </w:r>
          </w:p>
        </w:tc>
      </w:tr>
      <w:tr w:rsidR="00A62A73" w14:paraId="6B21F07F" w14:textId="77777777" w:rsidTr="004D778C">
        <w:tc>
          <w:tcPr>
            <w:tcW w:w="2925" w:type="dxa"/>
          </w:tcPr>
          <w:p w14:paraId="14955F9B" w14:textId="77777777" w:rsidR="00A62A73" w:rsidRDefault="00A62A73" w:rsidP="004D778C">
            <w:pPr>
              <w:pStyle w:val="ABOE"/>
              <w:spacing w:after="0" w:line="276" w:lineRule="auto"/>
            </w:pPr>
            <w:r>
              <w:t>Broeckmans</w:t>
            </w:r>
          </w:p>
        </w:tc>
        <w:tc>
          <w:tcPr>
            <w:tcW w:w="2926" w:type="dxa"/>
          </w:tcPr>
          <w:p w14:paraId="418184CA" w14:textId="77777777" w:rsidR="00A62A73" w:rsidRDefault="00A62A73" w:rsidP="004D778C">
            <w:pPr>
              <w:pStyle w:val="ABOE"/>
              <w:spacing w:after="0" w:line="276" w:lineRule="auto"/>
            </w:pPr>
            <w:r>
              <w:t>Daan</w:t>
            </w:r>
          </w:p>
        </w:tc>
        <w:tc>
          <w:tcPr>
            <w:tcW w:w="2926" w:type="dxa"/>
          </w:tcPr>
          <w:p w14:paraId="20D01E2A" w14:textId="77777777" w:rsidR="00A62A73" w:rsidRDefault="00A62A73" w:rsidP="004D778C">
            <w:pPr>
              <w:pStyle w:val="ABOE"/>
              <w:spacing w:after="0" w:line="276" w:lineRule="auto"/>
            </w:pPr>
            <w:r>
              <w:t>Assistent-archeoloog</w:t>
            </w:r>
          </w:p>
        </w:tc>
      </w:tr>
    </w:tbl>
    <w:p w14:paraId="10141DAB" w14:textId="77777777" w:rsidR="00A62A73" w:rsidRDefault="00A62A73" w:rsidP="00A62A73">
      <w:pPr>
        <w:pStyle w:val="ABOEKop5"/>
      </w:pPr>
      <w:r>
        <w:t>Activiteiten</w:t>
      </w:r>
    </w:p>
    <w:p w14:paraId="454DA2FA" w14:textId="77777777" w:rsidR="00A62A73" w:rsidRDefault="00A62A73" w:rsidP="00A62A73">
      <w:pPr>
        <w:pStyle w:val="ListParagraph"/>
        <w:numPr>
          <w:ilvl w:val="0"/>
          <w:numId w:val="45"/>
        </w:numPr>
        <w:rPr>
          <w:lang w:val="nl-NL" w:eastAsia="nl-NL"/>
        </w:rPr>
      </w:pPr>
      <w:r w:rsidRPr="008F6DFC">
        <w:rPr>
          <w:lang w:val="nl-NL" w:eastAsia="nl-NL"/>
        </w:rPr>
        <w:t>Sorteren en assessment zeefresidu</w:t>
      </w:r>
      <w:r>
        <w:rPr>
          <w:lang w:val="nl-NL" w:eastAsia="nl-NL"/>
        </w:rPr>
        <w:t>’</w:t>
      </w:r>
      <w:r w:rsidRPr="008F6DFC">
        <w:rPr>
          <w:lang w:val="nl-NL" w:eastAsia="nl-NL"/>
        </w:rPr>
        <w:t>s</w:t>
      </w:r>
      <w:r>
        <w:rPr>
          <w:lang w:val="nl-NL" w:eastAsia="nl-NL"/>
        </w:rPr>
        <w:t xml:space="preserve"> </w:t>
      </w:r>
    </w:p>
    <w:p w14:paraId="0D87DF4F" w14:textId="77777777" w:rsidR="00A62A73" w:rsidRDefault="00A62A73" w:rsidP="00A62A73">
      <w:pPr>
        <w:pStyle w:val="ListParagraph"/>
        <w:numPr>
          <w:ilvl w:val="0"/>
          <w:numId w:val="45"/>
        </w:numPr>
        <w:rPr>
          <w:lang w:val="nl-NL" w:eastAsia="nl-NL"/>
        </w:rPr>
      </w:pPr>
      <w:r>
        <w:rPr>
          <w:lang w:val="nl-NL" w:eastAsia="nl-NL"/>
        </w:rPr>
        <w:t xml:space="preserve">Nat </w:t>
      </w:r>
      <w:r w:rsidRPr="008F6DFC">
        <w:rPr>
          <w:lang w:val="nl-NL" w:eastAsia="nl-NL"/>
        </w:rPr>
        <w:t>zeven</w:t>
      </w:r>
    </w:p>
    <w:p w14:paraId="71A73DEC" w14:textId="37FF75DB" w:rsidR="00A62A73" w:rsidRDefault="00A62A73" w:rsidP="00A62A73">
      <w:pPr>
        <w:pStyle w:val="ListParagraph"/>
        <w:numPr>
          <w:ilvl w:val="0"/>
          <w:numId w:val="45"/>
        </w:numPr>
        <w:rPr>
          <w:lang w:val="nl-NL" w:eastAsia="nl-NL"/>
        </w:rPr>
      </w:pPr>
      <w:r>
        <w:rPr>
          <w:lang w:val="nl-NL" w:eastAsia="nl-NL"/>
        </w:rPr>
        <w:t>Opruim en afbraak werfinstallatie</w:t>
      </w:r>
    </w:p>
    <w:p w14:paraId="308EA202" w14:textId="77777777" w:rsidR="00A62A73" w:rsidRDefault="00A62A73" w:rsidP="00A62A73">
      <w:pPr>
        <w:pStyle w:val="ABOEKop5"/>
      </w:pPr>
      <w:r>
        <w:t>Strategische en praktische keuzes</w:t>
      </w:r>
    </w:p>
    <w:p w14:paraId="6AE9E511" w14:textId="77777777" w:rsidR="00A62A73" w:rsidRDefault="00A62A73" w:rsidP="00A62A73">
      <w:pPr>
        <w:jc w:val="both"/>
        <w:rPr>
          <w:lang w:val="nl-NL" w:eastAsia="nl-NL"/>
        </w:rPr>
      </w:pPr>
      <w:r>
        <w:rPr>
          <w:lang w:val="nl-NL" w:eastAsia="nl-NL"/>
        </w:rPr>
        <w:t>/</w:t>
      </w:r>
    </w:p>
    <w:p w14:paraId="2A059BD0" w14:textId="77777777" w:rsidR="00A62A73" w:rsidRDefault="00A62A73" w:rsidP="00A62A73">
      <w:pPr>
        <w:pStyle w:val="ABOEKop5"/>
      </w:pPr>
      <w:r>
        <w:t>Voorlopige interpretatie</w:t>
      </w:r>
    </w:p>
    <w:p w14:paraId="7BE98257" w14:textId="03DEEBB8" w:rsidR="004A5486" w:rsidRDefault="00A62A73" w:rsidP="00A31CD9">
      <w:pPr>
        <w:pStyle w:val="ABOE"/>
        <w:jc w:val="both"/>
        <w:rPr>
          <w:lang w:val="nl-NL" w:eastAsia="nl-NL"/>
        </w:rPr>
      </w:pPr>
      <w:r>
        <w:rPr>
          <w:lang w:val="nl-NL" w:eastAsia="nl-NL"/>
        </w:rPr>
        <w:t>Geen nieuwe ontwikkelingen.</w:t>
      </w:r>
    </w:p>
    <w:p w14:paraId="4DD9F076" w14:textId="77777777" w:rsidR="004A5486" w:rsidRDefault="004A5486" w:rsidP="004A5486">
      <w:pPr>
        <w:pStyle w:val="ABOE"/>
        <w:jc w:val="both"/>
        <w:rPr>
          <w:lang w:val="nl-NL" w:eastAsia="nl-NL"/>
        </w:rPr>
      </w:pPr>
    </w:p>
    <w:p w14:paraId="7FA594C9" w14:textId="77777777" w:rsidR="00FD4619" w:rsidRDefault="00FD4619" w:rsidP="00FD4619">
      <w:pPr>
        <w:pStyle w:val="ABOE"/>
        <w:jc w:val="both"/>
        <w:rPr>
          <w:lang w:val="nl-NL" w:eastAsia="nl-NL"/>
        </w:rPr>
      </w:pPr>
    </w:p>
    <w:sectPr w:rsidR="00FD4619" w:rsidSect="00F5334F">
      <w:footerReference w:type="default" r:id="rId16"/>
      <w:footerReference w:type="first" r:id="rId17"/>
      <w:pgSz w:w="11906" w:h="16838" w:code="9"/>
      <w:pgMar w:top="1418" w:right="1418" w:bottom="1276" w:left="1701" w:header="567" w:footer="83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20B36" w14:textId="77777777" w:rsidR="00A31CD9" w:rsidRDefault="00A31CD9" w:rsidP="00456890">
      <w:r>
        <w:separator/>
      </w:r>
    </w:p>
  </w:endnote>
  <w:endnote w:type="continuationSeparator" w:id="0">
    <w:p w14:paraId="081CF0D5" w14:textId="77777777" w:rsidR="00A31CD9" w:rsidRDefault="00A31CD9" w:rsidP="00456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02E09" w14:textId="4700E100" w:rsidR="00A31CD9" w:rsidRPr="005D63FB" w:rsidRDefault="00A31CD9" w:rsidP="00B60E80">
    <w:pPr>
      <w:pStyle w:val="ABOEFooter"/>
      <w:pBdr>
        <w:top w:val="single" w:sz="4" w:space="4" w:color="0070C0"/>
      </w:pBdr>
      <w:tabs>
        <w:tab w:val="clear" w:pos="4536"/>
        <w:tab w:val="clear" w:pos="9072"/>
        <w:tab w:val="right" w:pos="8503"/>
      </w:tabs>
      <w:spacing w:before="120"/>
    </w:pPr>
    <w:r w:rsidRPr="005D63FB">
      <w:rPr>
        <w:lang w:eastAsia="nl-BE"/>
      </w:rPr>
      <w:t>2016L</w:t>
    </w:r>
    <w:r>
      <w:rPr>
        <w:lang w:eastAsia="nl-BE"/>
      </w:rPr>
      <w:t>207</w:t>
    </w:r>
    <w:r w:rsidRPr="005D63FB">
      <w:rPr>
        <w:lang w:eastAsia="nl-BE"/>
      </w:rPr>
      <w:t xml:space="preserve"> (AOE) / 2</w:t>
    </w:r>
    <w:r>
      <w:rPr>
        <w:lang w:eastAsia="nl-BE"/>
      </w:rPr>
      <w:t>3</w:t>
    </w:r>
    <w:r w:rsidRPr="005D63FB">
      <w:rPr>
        <w:lang w:eastAsia="nl-BE"/>
      </w:rPr>
      <w:t>407.R</w:t>
    </w:r>
    <w:r>
      <w:rPr>
        <w:lang w:eastAsia="nl-BE"/>
      </w:rPr>
      <w:t>646</w:t>
    </w:r>
    <w:r w:rsidRPr="005D63FB">
      <w:rPr>
        <w:lang w:eastAsia="nl-BE"/>
      </w:rPr>
      <w:t xml:space="preserve"> (intern) / </w:t>
    </w:r>
    <w:r>
      <w:rPr>
        <w:lang w:eastAsia="nl-BE"/>
      </w:rPr>
      <w:t>Dagrapporten</w:t>
    </w:r>
    <w:r w:rsidRPr="005D63FB">
      <w:rPr>
        <w:lang w:eastAsia="nl-BE"/>
      </w:rPr>
      <w:t xml:space="preserve"> </w:t>
    </w:r>
    <w:r w:rsidRPr="005D63FB">
      <w:rPr>
        <w:color w:val="595959"/>
        <w:lang w:eastAsia="nl-BE"/>
      </w:rPr>
      <w:tab/>
    </w:r>
    <w:r>
      <w:rPr>
        <w:color w:val="006600"/>
        <w:lang w:eastAsia="nl-BE"/>
      </w:rPr>
      <w:fldChar w:fldCharType="begin"/>
    </w:r>
    <w:r w:rsidRPr="005D63FB">
      <w:rPr>
        <w:color w:val="006600"/>
        <w:lang w:eastAsia="nl-BE"/>
      </w:rPr>
      <w:instrText xml:space="preserve"> PAGE </w:instrText>
    </w:r>
    <w:r>
      <w:rPr>
        <w:color w:val="006600"/>
        <w:lang w:eastAsia="nl-BE"/>
      </w:rPr>
      <w:fldChar w:fldCharType="separate"/>
    </w:r>
    <w:r w:rsidR="00974844">
      <w:rPr>
        <w:noProof/>
        <w:color w:val="006600"/>
        <w:lang w:eastAsia="nl-BE"/>
      </w:rPr>
      <w:t>10</w:t>
    </w:r>
    <w:r>
      <w:rPr>
        <w:color w:val="006600"/>
        <w:lang w:eastAsia="nl-BE"/>
      </w:rPr>
      <w:fldChar w:fldCharType="end"/>
    </w:r>
  </w:p>
  <w:p w14:paraId="5FB5A661" w14:textId="77777777" w:rsidR="00A31CD9" w:rsidRPr="00393050" w:rsidRDefault="00A31CD9" w:rsidP="003930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38579" w14:textId="77777777" w:rsidR="00A31CD9" w:rsidRPr="001E27D8" w:rsidRDefault="00A31CD9" w:rsidP="00B82506">
    <w:pPr>
      <w:pStyle w:val="ABOEVoorblad"/>
    </w:pPr>
    <w:r w:rsidRPr="001E27D8">
      <w:t>Rapport opgemaakt door: Ine Léonard</w:t>
    </w:r>
  </w:p>
  <w:tbl>
    <w:tblPr>
      <w:tblW w:w="8504" w:type="dxa"/>
      <w:tblCellMar>
        <w:left w:w="10" w:type="dxa"/>
        <w:right w:w="10" w:type="dxa"/>
      </w:tblCellMar>
      <w:tblLook w:val="04A0" w:firstRow="1" w:lastRow="0" w:firstColumn="1" w:lastColumn="0" w:noHBand="0" w:noVBand="1"/>
    </w:tblPr>
    <w:tblGrid>
      <w:gridCol w:w="4290"/>
      <w:gridCol w:w="4214"/>
    </w:tblGrid>
    <w:tr w:rsidR="00A31CD9" w14:paraId="1EF8B1F6" w14:textId="77777777" w:rsidTr="00D26292">
      <w:trPr>
        <w:trHeight w:val="1654"/>
      </w:trPr>
      <w:tc>
        <w:tcPr>
          <w:tcW w:w="4290" w:type="dxa"/>
          <w:shd w:val="clear" w:color="auto" w:fill="auto"/>
          <w:tcMar>
            <w:top w:w="0" w:type="dxa"/>
            <w:left w:w="108" w:type="dxa"/>
            <w:bottom w:w="0" w:type="dxa"/>
            <w:right w:w="108" w:type="dxa"/>
          </w:tcMar>
        </w:tcPr>
        <w:p w14:paraId="53644DC5" w14:textId="77777777" w:rsidR="00A31CD9" w:rsidRPr="001E27D8" w:rsidRDefault="00A31CD9" w:rsidP="00B82506">
          <w:pPr>
            <w:pStyle w:val="ABOEVoorblad"/>
          </w:pPr>
          <w:r>
            <w:rPr>
              <w:noProof/>
              <w:lang w:eastAsia="nl-BE"/>
            </w:rPr>
            <w:drawing>
              <wp:anchor distT="0" distB="0" distL="114300" distR="114300" simplePos="0" relativeHeight="251659264" behindDoc="0" locked="0" layoutInCell="1" allowOverlap="1" wp14:anchorId="45CFF67F" wp14:editId="56302E97">
                <wp:simplePos x="0" y="0"/>
                <wp:positionH relativeFrom="column">
                  <wp:posOffset>0</wp:posOffset>
                </wp:positionH>
                <wp:positionV relativeFrom="paragraph">
                  <wp:posOffset>48262</wp:posOffset>
                </wp:positionV>
                <wp:extent cx="598173" cy="596261"/>
                <wp:effectExtent l="0" t="0" r="0" b="0"/>
                <wp:wrapSquare wrapText="bothSides"/>
                <wp:docPr id="225"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98173" cy="596261"/>
                        </a:xfrm>
                        <a:prstGeom prst="rect">
                          <a:avLst/>
                        </a:prstGeom>
                        <a:noFill/>
                        <a:ln>
                          <a:noFill/>
                          <a:prstDash/>
                        </a:ln>
                      </pic:spPr>
                    </pic:pic>
                  </a:graphicData>
                </a:graphic>
              </wp:anchor>
            </w:drawing>
          </w:r>
        </w:p>
        <w:p w14:paraId="4A085E1A" w14:textId="77777777" w:rsidR="00A31CD9" w:rsidRDefault="00A31CD9" w:rsidP="00B82506">
          <w:pPr>
            <w:pStyle w:val="ABOEVoorblad"/>
            <w:rPr>
              <w:lang w:val="nl-NL" w:eastAsia="nl-NL"/>
            </w:rPr>
          </w:pPr>
        </w:p>
        <w:p w14:paraId="3E0ED5A0" w14:textId="77777777" w:rsidR="00A31CD9" w:rsidRDefault="00A31CD9" w:rsidP="00B82506">
          <w:pPr>
            <w:pStyle w:val="ABOEVoorblad"/>
            <w:rPr>
              <w:lang w:val="nl-NL" w:eastAsia="nl-NL"/>
            </w:rPr>
          </w:pPr>
        </w:p>
        <w:p w14:paraId="5A262E38" w14:textId="77777777" w:rsidR="00A31CD9" w:rsidRPr="001C0D9B" w:rsidRDefault="00A31CD9" w:rsidP="00B82506">
          <w:pPr>
            <w:pStyle w:val="ABOEVoorblad"/>
            <w:rPr>
              <w:lang w:val="nl-NL" w:eastAsia="nl-NL"/>
            </w:rPr>
          </w:pPr>
          <w:r w:rsidRPr="001C0D9B">
            <w:rPr>
              <w:lang w:val="nl-NL" w:eastAsia="nl-NL"/>
            </w:rPr>
            <w:t>Mevrouwhofstraat 1a</w:t>
          </w:r>
        </w:p>
        <w:p w14:paraId="05C8050C" w14:textId="77777777" w:rsidR="00A31CD9" w:rsidRDefault="00A31CD9" w:rsidP="00B82506">
          <w:pPr>
            <w:pStyle w:val="ABOEVoorblad"/>
            <w:rPr>
              <w:lang w:val="nl-NL" w:eastAsia="nl-NL"/>
            </w:rPr>
          </w:pPr>
          <w:r w:rsidRPr="001C0D9B">
            <w:rPr>
              <w:lang w:val="nl-NL" w:eastAsia="nl-NL"/>
            </w:rPr>
            <w:t>3511 Hasselt</w:t>
          </w:r>
        </w:p>
      </w:tc>
      <w:tc>
        <w:tcPr>
          <w:tcW w:w="4214" w:type="dxa"/>
          <w:shd w:val="clear" w:color="auto" w:fill="auto"/>
          <w:tcMar>
            <w:top w:w="0" w:type="dxa"/>
            <w:left w:w="108" w:type="dxa"/>
            <w:bottom w:w="0" w:type="dxa"/>
            <w:right w:w="108" w:type="dxa"/>
          </w:tcMar>
          <w:vAlign w:val="bottom"/>
        </w:tcPr>
        <w:p w14:paraId="657643A5" w14:textId="77777777" w:rsidR="00A31CD9" w:rsidRDefault="00A31CD9" w:rsidP="00B82506">
          <w:pPr>
            <w:pStyle w:val="ABOEVoorblad"/>
            <w:rPr>
              <w:lang w:val="nl-NL" w:eastAsia="nl-NL"/>
            </w:rPr>
          </w:pPr>
        </w:p>
        <w:p w14:paraId="050E0A2E" w14:textId="77777777" w:rsidR="00A31CD9" w:rsidRDefault="00A31CD9" w:rsidP="00B82506">
          <w:pPr>
            <w:pStyle w:val="ABOEVoorblad"/>
            <w:rPr>
              <w:lang w:val="nl-NL" w:eastAsia="nl-NL"/>
            </w:rPr>
          </w:pPr>
        </w:p>
        <w:p w14:paraId="06A93625" w14:textId="77777777" w:rsidR="00A31CD9" w:rsidRDefault="00A31CD9" w:rsidP="00B82506">
          <w:pPr>
            <w:pStyle w:val="ABOEVoorblad"/>
            <w:rPr>
              <w:lang w:val="nl-NL" w:eastAsia="nl-NL"/>
            </w:rPr>
          </w:pPr>
        </w:p>
        <w:p w14:paraId="248EDC18" w14:textId="585D4454" w:rsidR="00A31CD9" w:rsidRDefault="00A31CD9" w:rsidP="00B82506">
          <w:pPr>
            <w:pStyle w:val="ABOEVoorblad"/>
          </w:pPr>
          <w:r>
            <w:rPr>
              <w:lang w:val="nl-NL" w:eastAsia="nl-NL"/>
            </w:rPr>
            <w:t>Februari– maart 2018</w:t>
          </w:r>
        </w:p>
        <w:p w14:paraId="179E5678" w14:textId="45B38C9D" w:rsidR="00A31CD9" w:rsidRDefault="00A31CD9" w:rsidP="00B82506">
          <w:pPr>
            <w:pStyle w:val="ABOEVoorblad"/>
            <w:rPr>
              <w:lang w:val="nl-NL" w:eastAsia="nl-NL"/>
            </w:rPr>
          </w:pPr>
          <w:r>
            <w:rPr>
              <w:lang w:val="nl-NL" w:eastAsia="nl-NL"/>
            </w:rPr>
            <w:t>Dossiernr. 23470</w:t>
          </w:r>
        </w:p>
        <w:p w14:paraId="3067F397" w14:textId="1A590AC8" w:rsidR="00A31CD9" w:rsidRPr="00D26292" w:rsidRDefault="00A31CD9" w:rsidP="001538CB">
          <w:pPr>
            <w:pStyle w:val="ABOEVoorblad"/>
            <w:rPr>
              <w:lang w:val="nl-NL" w:eastAsia="nl-NL"/>
            </w:rPr>
          </w:pPr>
          <w:r>
            <w:rPr>
              <w:lang w:val="nl-NL" w:eastAsia="nl-NL"/>
            </w:rPr>
            <w:t>OE-nr. 2017L270</w:t>
          </w:r>
        </w:p>
      </w:tc>
    </w:tr>
  </w:tbl>
  <w:p w14:paraId="6946F575" w14:textId="000574C7" w:rsidR="00A31CD9" w:rsidRDefault="00A31CD9" w:rsidP="00B825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FFE56" w14:textId="77777777" w:rsidR="00A31CD9" w:rsidRDefault="00A31CD9" w:rsidP="00456890">
      <w:r>
        <w:separator/>
      </w:r>
    </w:p>
  </w:footnote>
  <w:footnote w:type="continuationSeparator" w:id="0">
    <w:p w14:paraId="477F664C" w14:textId="77777777" w:rsidR="00A31CD9" w:rsidRDefault="00A31CD9" w:rsidP="00456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4256"/>
    <w:multiLevelType w:val="multilevel"/>
    <w:tmpl w:val="EB22029A"/>
    <w:styleLink w:val="ABOEKoppen"/>
    <w:lvl w:ilvl="0">
      <w:start w:val="1"/>
      <w:numFmt w:val="decimal"/>
      <w:lvlText w:val="%1"/>
      <w:lvlJc w:val="right"/>
      <w:pPr>
        <w:tabs>
          <w:tab w:val="num" w:pos="1423"/>
        </w:tabs>
        <w:ind w:left="708" w:firstLine="0"/>
      </w:pPr>
      <w:rPr>
        <w:rFonts w:ascii="Calibri" w:hAnsi="Calibri" w:hint="default"/>
        <w:sz w:val="28"/>
      </w:rPr>
    </w:lvl>
    <w:lvl w:ilvl="1">
      <w:start w:val="1"/>
      <w:numFmt w:val="decimal"/>
      <w:lvlText w:val="%1.%2"/>
      <w:lvlJc w:val="center"/>
      <w:pPr>
        <w:tabs>
          <w:tab w:val="num" w:pos="1423"/>
        </w:tabs>
        <w:ind w:left="708" w:firstLine="0"/>
      </w:pPr>
      <w:rPr>
        <w:rFonts w:ascii="Calibri" w:hAnsi="Calibri" w:hint="default"/>
        <w:sz w:val="28"/>
      </w:rPr>
    </w:lvl>
    <w:lvl w:ilvl="2">
      <w:start w:val="1"/>
      <w:numFmt w:val="decimal"/>
      <w:lvlText w:val="%1.%2.%3"/>
      <w:lvlJc w:val="right"/>
      <w:pPr>
        <w:tabs>
          <w:tab w:val="num" w:pos="1423"/>
        </w:tabs>
        <w:ind w:left="708" w:firstLine="0"/>
      </w:pPr>
      <w:rPr>
        <w:rFonts w:ascii="Calibri" w:hAnsi="Calibri" w:hint="default"/>
        <w:sz w:val="28"/>
      </w:rPr>
    </w:lvl>
    <w:lvl w:ilvl="3">
      <w:start w:val="1"/>
      <w:numFmt w:val="lowerRoman"/>
      <w:lvlText w:val="%4"/>
      <w:lvlJc w:val="right"/>
      <w:pPr>
        <w:tabs>
          <w:tab w:val="num" w:pos="1423"/>
        </w:tabs>
        <w:ind w:left="1423" w:firstLine="0"/>
      </w:pPr>
      <w:rPr>
        <w:rFonts w:hint="default"/>
      </w:rPr>
    </w:lvl>
    <w:lvl w:ilvl="4">
      <w:start w:val="1"/>
      <w:numFmt w:val="lowerLetter"/>
      <w:lvlText w:val="(%5)"/>
      <w:lvlJc w:val="right"/>
      <w:pPr>
        <w:tabs>
          <w:tab w:val="num" w:pos="1423"/>
        </w:tabs>
        <w:ind w:left="1423" w:firstLine="0"/>
      </w:pPr>
      <w:rPr>
        <w:rFonts w:hint="default"/>
      </w:rPr>
    </w:lvl>
    <w:lvl w:ilvl="5">
      <w:start w:val="1"/>
      <w:numFmt w:val="lowerRoman"/>
      <w:lvlText w:val="(%6)"/>
      <w:lvlJc w:val="right"/>
      <w:pPr>
        <w:tabs>
          <w:tab w:val="num" w:pos="1423"/>
        </w:tabs>
        <w:ind w:left="1423" w:firstLine="0"/>
      </w:pPr>
      <w:rPr>
        <w:rFonts w:hint="default"/>
      </w:rPr>
    </w:lvl>
    <w:lvl w:ilvl="6">
      <w:start w:val="1"/>
      <w:numFmt w:val="decimal"/>
      <w:lvlText w:val="%7."/>
      <w:lvlJc w:val="right"/>
      <w:pPr>
        <w:tabs>
          <w:tab w:val="num" w:pos="1423"/>
        </w:tabs>
        <w:ind w:left="1423" w:firstLine="0"/>
      </w:pPr>
      <w:rPr>
        <w:rFonts w:hint="default"/>
      </w:rPr>
    </w:lvl>
    <w:lvl w:ilvl="7">
      <w:start w:val="1"/>
      <w:numFmt w:val="lowerLetter"/>
      <w:lvlText w:val="%8."/>
      <w:lvlJc w:val="left"/>
      <w:pPr>
        <w:tabs>
          <w:tab w:val="num" w:pos="1423"/>
        </w:tabs>
        <w:ind w:left="1423" w:firstLine="0"/>
      </w:pPr>
      <w:rPr>
        <w:rFonts w:hint="default"/>
      </w:rPr>
    </w:lvl>
    <w:lvl w:ilvl="8">
      <w:start w:val="1"/>
      <w:numFmt w:val="lowerRoman"/>
      <w:lvlText w:val="%9."/>
      <w:lvlJc w:val="left"/>
      <w:pPr>
        <w:tabs>
          <w:tab w:val="num" w:pos="1423"/>
        </w:tabs>
        <w:ind w:left="1423" w:firstLine="0"/>
      </w:pPr>
      <w:rPr>
        <w:rFonts w:hint="default"/>
      </w:rPr>
    </w:lvl>
  </w:abstractNum>
  <w:abstractNum w:abstractNumId="1" w15:restartNumberingAfterBreak="0">
    <w:nsid w:val="045605A4"/>
    <w:multiLevelType w:val="hybridMultilevel"/>
    <w:tmpl w:val="88CA27EE"/>
    <w:lvl w:ilvl="0" w:tplc="0813000F">
      <w:start w:val="1"/>
      <w:numFmt w:val="decimal"/>
      <w:lvlText w:val="%1."/>
      <w:lvlJc w:val="left"/>
      <w:pPr>
        <w:ind w:left="1068" w:hanging="360"/>
      </w:pPr>
    </w:lvl>
    <w:lvl w:ilvl="1" w:tplc="0813000D">
      <w:start w:val="1"/>
      <w:numFmt w:val="bullet"/>
      <w:lvlText w:val=""/>
      <w:lvlJc w:val="left"/>
      <w:pPr>
        <w:ind w:left="1788" w:hanging="360"/>
      </w:pPr>
      <w:rPr>
        <w:rFonts w:ascii="Wingdings" w:hAnsi="Wingdings" w:hint="default"/>
      </w:rPr>
    </w:lvl>
    <w:lvl w:ilvl="2" w:tplc="0813001B" w:tentative="1">
      <w:start w:val="1"/>
      <w:numFmt w:val="lowerRoman"/>
      <w:lvlText w:val="%3."/>
      <w:lvlJc w:val="right"/>
      <w:pPr>
        <w:ind w:left="2508" w:hanging="180"/>
      </w:pPr>
    </w:lvl>
    <w:lvl w:ilvl="3" w:tplc="0813000F" w:tentative="1">
      <w:start w:val="1"/>
      <w:numFmt w:val="decimal"/>
      <w:lvlText w:val="%4."/>
      <w:lvlJc w:val="left"/>
      <w:pPr>
        <w:ind w:left="3228" w:hanging="360"/>
      </w:pPr>
    </w:lvl>
    <w:lvl w:ilvl="4" w:tplc="08130019" w:tentative="1">
      <w:start w:val="1"/>
      <w:numFmt w:val="lowerLetter"/>
      <w:lvlText w:val="%5."/>
      <w:lvlJc w:val="left"/>
      <w:pPr>
        <w:ind w:left="3948" w:hanging="360"/>
      </w:pPr>
    </w:lvl>
    <w:lvl w:ilvl="5" w:tplc="0813001B" w:tentative="1">
      <w:start w:val="1"/>
      <w:numFmt w:val="lowerRoman"/>
      <w:lvlText w:val="%6."/>
      <w:lvlJc w:val="right"/>
      <w:pPr>
        <w:ind w:left="4668" w:hanging="180"/>
      </w:pPr>
    </w:lvl>
    <w:lvl w:ilvl="6" w:tplc="0813000F" w:tentative="1">
      <w:start w:val="1"/>
      <w:numFmt w:val="decimal"/>
      <w:lvlText w:val="%7."/>
      <w:lvlJc w:val="left"/>
      <w:pPr>
        <w:ind w:left="5388" w:hanging="360"/>
      </w:pPr>
    </w:lvl>
    <w:lvl w:ilvl="7" w:tplc="08130019" w:tentative="1">
      <w:start w:val="1"/>
      <w:numFmt w:val="lowerLetter"/>
      <w:lvlText w:val="%8."/>
      <w:lvlJc w:val="left"/>
      <w:pPr>
        <w:ind w:left="6108" w:hanging="360"/>
      </w:pPr>
    </w:lvl>
    <w:lvl w:ilvl="8" w:tplc="0813001B" w:tentative="1">
      <w:start w:val="1"/>
      <w:numFmt w:val="lowerRoman"/>
      <w:lvlText w:val="%9."/>
      <w:lvlJc w:val="right"/>
      <w:pPr>
        <w:ind w:left="6828" w:hanging="180"/>
      </w:pPr>
    </w:lvl>
  </w:abstractNum>
  <w:abstractNum w:abstractNumId="2" w15:restartNumberingAfterBreak="0">
    <w:nsid w:val="054443AC"/>
    <w:multiLevelType w:val="multilevel"/>
    <w:tmpl w:val="AC8A9E4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E66C21"/>
    <w:multiLevelType w:val="multilevel"/>
    <w:tmpl w:val="8A3A3BE8"/>
    <w:lvl w:ilvl="0">
      <w:start w:val="1"/>
      <w:numFmt w:val="bullet"/>
      <w:pStyle w:val="ABOEOps1"/>
      <w:lvlText w:val="○"/>
      <w:lvlJc w:val="left"/>
      <w:pPr>
        <w:ind w:left="397" w:hanging="397"/>
      </w:pPr>
      <w:rPr>
        <w:rFonts w:ascii="Calibri" w:hAnsi="Calibri" w:hint="default"/>
      </w:rPr>
    </w:lvl>
    <w:lvl w:ilvl="1">
      <w:start w:val="1"/>
      <w:numFmt w:val="bullet"/>
      <w:pStyle w:val="ABOEOps2"/>
      <w:lvlText w:val=""/>
      <w:lvlJc w:val="left"/>
      <w:pPr>
        <w:ind w:left="794" w:hanging="397"/>
      </w:pPr>
      <w:rPr>
        <w:rFonts w:ascii="Symbol" w:hAnsi="Symbol" w:hint="default"/>
      </w:rPr>
    </w:lvl>
    <w:lvl w:ilvl="2">
      <w:start w:val="1"/>
      <w:numFmt w:val="bullet"/>
      <w:pStyle w:val="ABOEOps3"/>
      <w:lvlText w:val="-"/>
      <w:lvlJc w:val="left"/>
      <w:pPr>
        <w:ind w:left="1191" w:hanging="397"/>
      </w:pPr>
      <w:rPr>
        <w:rFonts w:ascii="Calibri" w:hAnsi="Calibri"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4" w15:restartNumberingAfterBreak="0">
    <w:nsid w:val="0A6D3722"/>
    <w:multiLevelType w:val="hybridMultilevel"/>
    <w:tmpl w:val="7EC27C1A"/>
    <w:lvl w:ilvl="0" w:tplc="21E6F5B2">
      <w:numFmt w:val="bullet"/>
      <w:lvlText w:val="-"/>
      <w:lvlJc w:val="left"/>
      <w:pPr>
        <w:ind w:left="436" w:hanging="360"/>
      </w:pPr>
      <w:rPr>
        <w:rFonts w:ascii="Calibri Light" w:eastAsiaTheme="minorHAnsi" w:hAnsi="Calibri Light" w:cstheme="minorBidi" w:hint="default"/>
      </w:rPr>
    </w:lvl>
    <w:lvl w:ilvl="1" w:tplc="08130003" w:tentative="1">
      <w:start w:val="1"/>
      <w:numFmt w:val="bullet"/>
      <w:lvlText w:val="o"/>
      <w:lvlJc w:val="left"/>
      <w:pPr>
        <w:ind w:left="1156" w:hanging="360"/>
      </w:pPr>
      <w:rPr>
        <w:rFonts w:ascii="Courier New" w:hAnsi="Courier New" w:cs="Courier New" w:hint="default"/>
      </w:rPr>
    </w:lvl>
    <w:lvl w:ilvl="2" w:tplc="08130005" w:tentative="1">
      <w:start w:val="1"/>
      <w:numFmt w:val="bullet"/>
      <w:lvlText w:val=""/>
      <w:lvlJc w:val="left"/>
      <w:pPr>
        <w:ind w:left="1876" w:hanging="360"/>
      </w:pPr>
      <w:rPr>
        <w:rFonts w:ascii="Wingdings" w:hAnsi="Wingdings" w:hint="default"/>
      </w:rPr>
    </w:lvl>
    <w:lvl w:ilvl="3" w:tplc="08130001" w:tentative="1">
      <w:start w:val="1"/>
      <w:numFmt w:val="bullet"/>
      <w:lvlText w:val=""/>
      <w:lvlJc w:val="left"/>
      <w:pPr>
        <w:ind w:left="2596" w:hanging="360"/>
      </w:pPr>
      <w:rPr>
        <w:rFonts w:ascii="Symbol" w:hAnsi="Symbol" w:hint="default"/>
      </w:rPr>
    </w:lvl>
    <w:lvl w:ilvl="4" w:tplc="08130003" w:tentative="1">
      <w:start w:val="1"/>
      <w:numFmt w:val="bullet"/>
      <w:lvlText w:val="o"/>
      <w:lvlJc w:val="left"/>
      <w:pPr>
        <w:ind w:left="3316" w:hanging="360"/>
      </w:pPr>
      <w:rPr>
        <w:rFonts w:ascii="Courier New" w:hAnsi="Courier New" w:cs="Courier New" w:hint="default"/>
      </w:rPr>
    </w:lvl>
    <w:lvl w:ilvl="5" w:tplc="08130005" w:tentative="1">
      <w:start w:val="1"/>
      <w:numFmt w:val="bullet"/>
      <w:lvlText w:val=""/>
      <w:lvlJc w:val="left"/>
      <w:pPr>
        <w:ind w:left="4036" w:hanging="360"/>
      </w:pPr>
      <w:rPr>
        <w:rFonts w:ascii="Wingdings" w:hAnsi="Wingdings" w:hint="default"/>
      </w:rPr>
    </w:lvl>
    <w:lvl w:ilvl="6" w:tplc="08130001" w:tentative="1">
      <w:start w:val="1"/>
      <w:numFmt w:val="bullet"/>
      <w:lvlText w:val=""/>
      <w:lvlJc w:val="left"/>
      <w:pPr>
        <w:ind w:left="4756" w:hanging="360"/>
      </w:pPr>
      <w:rPr>
        <w:rFonts w:ascii="Symbol" w:hAnsi="Symbol" w:hint="default"/>
      </w:rPr>
    </w:lvl>
    <w:lvl w:ilvl="7" w:tplc="08130003" w:tentative="1">
      <w:start w:val="1"/>
      <w:numFmt w:val="bullet"/>
      <w:lvlText w:val="o"/>
      <w:lvlJc w:val="left"/>
      <w:pPr>
        <w:ind w:left="5476" w:hanging="360"/>
      </w:pPr>
      <w:rPr>
        <w:rFonts w:ascii="Courier New" w:hAnsi="Courier New" w:cs="Courier New" w:hint="default"/>
      </w:rPr>
    </w:lvl>
    <w:lvl w:ilvl="8" w:tplc="08130005" w:tentative="1">
      <w:start w:val="1"/>
      <w:numFmt w:val="bullet"/>
      <w:lvlText w:val=""/>
      <w:lvlJc w:val="left"/>
      <w:pPr>
        <w:ind w:left="6196" w:hanging="360"/>
      </w:pPr>
      <w:rPr>
        <w:rFonts w:ascii="Wingdings" w:hAnsi="Wingdings" w:hint="default"/>
      </w:rPr>
    </w:lvl>
  </w:abstractNum>
  <w:abstractNum w:abstractNumId="5" w15:restartNumberingAfterBreak="0">
    <w:nsid w:val="0C624377"/>
    <w:multiLevelType w:val="multilevel"/>
    <w:tmpl w:val="C10C821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1B64FD"/>
    <w:multiLevelType w:val="hybridMultilevel"/>
    <w:tmpl w:val="11B49DCC"/>
    <w:lvl w:ilvl="0" w:tplc="21E6F5B2">
      <w:numFmt w:val="bullet"/>
      <w:lvlText w:val="-"/>
      <w:lvlJc w:val="left"/>
      <w:pPr>
        <w:ind w:left="360" w:hanging="360"/>
      </w:pPr>
      <w:rPr>
        <w:rFonts w:ascii="Calibri Light" w:eastAsiaTheme="minorHAnsi" w:hAnsi="Calibri Light"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900FA3"/>
    <w:multiLevelType w:val="hybridMultilevel"/>
    <w:tmpl w:val="00D2D4EA"/>
    <w:lvl w:ilvl="0" w:tplc="08130001">
      <w:start w:val="1"/>
      <w:numFmt w:val="bullet"/>
      <w:lvlText w:val=""/>
      <w:lvlJc w:val="left"/>
      <w:pPr>
        <w:ind w:left="1152" w:hanging="360"/>
      </w:pPr>
      <w:rPr>
        <w:rFonts w:ascii="Symbol" w:hAnsi="Symbol" w:hint="default"/>
      </w:rPr>
    </w:lvl>
    <w:lvl w:ilvl="1" w:tplc="08130003" w:tentative="1">
      <w:start w:val="1"/>
      <w:numFmt w:val="bullet"/>
      <w:lvlText w:val="o"/>
      <w:lvlJc w:val="left"/>
      <w:pPr>
        <w:ind w:left="1872" w:hanging="360"/>
      </w:pPr>
      <w:rPr>
        <w:rFonts w:ascii="Courier New" w:hAnsi="Courier New" w:cs="Courier New" w:hint="default"/>
      </w:rPr>
    </w:lvl>
    <w:lvl w:ilvl="2" w:tplc="08130005" w:tentative="1">
      <w:start w:val="1"/>
      <w:numFmt w:val="bullet"/>
      <w:lvlText w:val=""/>
      <w:lvlJc w:val="left"/>
      <w:pPr>
        <w:ind w:left="2592" w:hanging="360"/>
      </w:pPr>
      <w:rPr>
        <w:rFonts w:ascii="Wingdings" w:hAnsi="Wingdings" w:hint="default"/>
      </w:rPr>
    </w:lvl>
    <w:lvl w:ilvl="3" w:tplc="08130001" w:tentative="1">
      <w:start w:val="1"/>
      <w:numFmt w:val="bullet"/>
      <w:lvlText w:val=""/>
      <w:lvlJc w:val="left"/>
      <w:pPr>
        <w:ind w:left="3312" w:hanging="360"/>
      </w:pPr>
      <w:rPr>
        <w:rFonts w:ascii="Symbol" w:hAnsi="Symbol" w:hint="default"/>
      </w:rPr>
    </w:lvl>
    <w:lvl w:ilvl="4" w:tplc="08130003" w:tentative="1">
      <w:start w:val="1"/>
      <w:numFmt w:val="bullet"/>
      <w:lvlText w:val="o"/>
      <w:lvlJc w:val="left"/>
      <w:pPr>
        <w:ind w:left="4032" w:hanging="360"/>
      </w:pPr>
      <w:rPr>
        <w:rFonts w:ascii="Courier New" w:hAnsi="Courier New" w:cs="Courier New" w:hint="default"/>
      </w:rPr>
    </w:lvl>
    <w:lvl w:ilvl="5" w:tplc="08130005" w:tentative="1">
      <w:start w:val="1"/>
      <w:numFmt w:val="bullet"/>
      <w:lvlText w:val=""/>
      <w:lvlJc w:val="left"/>
      <w:pPr>
        <w:ind w:left="4752" w:hanging="360"/>
      </w:pPr>
      <w:rPr>
        <w:rFonts w:ascii="Wingdings" w:hAnsi="Wingdings" w:hint="default"/>
      </w:rPr>
    </w:lvl>
    <w:lvl w:ilvl="6" w:tplc="08130001" w:tentative="1">
      <w:start w:val="1"/>
      <w:numFmt w:val="bullet"/>
      <w:lvlText w:val=""/>
      <w:lvlJc w:val="left"/>
      <w:pPr>
        <w:ind w:left="5472" w:hanging="360"/>
      </w:pPr>
      <w:rPr>
        <w:rFonts w:ascii="Symbol" w:hAnsi="Symbol" w:hint="default"/>
      </w:rPr>
    </w:lvl>
    <w:lvl w:ilvl="7" w:tplc="08130003" w:tentative="1">
      <w:start w:val="1"/>
      <w:numFmt w:val="bullet"/>
      <w:lvlText w:val="o"/>
      <w:lvlJc w:val="left"/>
      <w:pPr>
        <w:ind w:left="6192" w:hanging="360"/>
      </w:pPr>
      <w:rPr>
        <w:rFonts w:ascii="Courier New" w:hAnsi="Courier New" w:cs="Courier New" w:hint="default"/>
      </w:rPr>
    </w:lvl>
    <w:lvl w:ilvl="8" w:tplc="08130005" w:tentative="1">
      <w:start w:val="1"/>
      <w:numFmt w:val="bullet"/>
      <w:lvlText w:val=""/>
      <w:lvlJc w:val="left"/>
      <w:pPr>
        <w:ind w:left="6912" w:hanging="360"/>
      </w:pPr>
      <w:rPr>
        <w:rFonts w:ascii="Wingdings" w:hAnsi="Wingdings" w:hint="default"/>
      </w:rPr>
    </w:lvl>
  </w:abstractNum>
  <w:abstractNum w:abstractNumId="8" w15:restartNumberingAfterBreak="0">
    <w:nsid w:val="15883803"/>
    <w:multiLevelType w:val="hybridMultilevel"/>
    <w:tmpl w:val="1C4E255A"/>
    <w:lvl w:ilvl="0" w:tplc="0813000D">
      <w:start w:val="1"/>
      <w:numFmt w:val="bullet"/>
      <w:lvlText w:val=""/>
      <w:lvlJc w:val="left"/>
      <w:pPr>
        <w:ind w:left="1068" w:hanging="360"/>
      </w:pPr>
      <w:rPr>
        <w:rFonts w:ascii="Wingdings" w:hAnsi="Wingdings" w:hint="default"/>
      </w:rPr>
    </w:lvl>
    <w:lvl w:ilvl="1" w:tplc="0813000D">
      <w:start w:val="1"/>
      <w:numFmt w:val="bullet"/>
      <w:lvlText w:val=""/>
      <w:lvlJc w:val="left"/>
      <w:pPr>
        <w:ind w:left="1788" w:hanging="360"/>
      </w:pPr>
      <w:rPr>
        <w:rFonts w:ascii="Wingdings" w:hAnsi="Wingdings" w:hint="default"/>
      </w:rPr>
    </w:lvl>
    <w:lvl w:ilvl="2" w:tplc="0813001B" w:tentative="1">
      <w:start w:val="1"/>
      <w:numFmt w:val="lowerRoman"/>
      <w:lvlText w:val="%3."/>
      <w:lvlJc w:val="right"/>
      <w:pPr>
        <w:ind w:left="2508" w:hanging="180"/>
      </w:pPr>
    </w:lvl>
    <w:lvl w:ilvl="3" w:tplc="0813000F" w:tentative="1">
      <w:start w:val="1"/>
      <w:numFmt w:val="decimal"/>
      <w:lvlText w:val="%4."/>
      <w:lvlJc w:val="left"/>
      <w:pPr>
        <w:ind w:left="3228" w:hanging="360"/>
      </w:pPr>
    </w:lvl>
    <w:lvl w:ilvl="4" w:tplc="08130019" w:tentative="1">
      <w:start w:val="1"/>
      <w:numFmt w:val="lowerLetter"/>
      <w:lvlText w:val="%5."/>
      <w:lvlJc w:val="left"/>
      <w:pPr>
        <w:ind w:left="3948" w:hanging="360"/>
      </w:pPr>
    </w:lvl>
    <w:lvl w:ilvl="5" w:tplc="0813001B" w:tentative="1">
      <w:start w:val="1"/>
      <w:numFmt w:val="lowerRoman"/>
      <w:lvlText w:val="%6."/>
      <w:lvlJc w:val="right"/>
      <w:pPr>
        <w:ind w:left="4668" w:hanging="180"/>
      </w:pPr>
    </w:lvl>
    <w:lvl w:ilvl="6" w:tplc="0813000F" w:tentative="1">
      <w:start w:val="1"/>
      <w:numFmt w:val="decimal"/>
      <w:lvlText w:val="%7."/>
      <w:lvlJc w:val="left"/>
      <w:pPr>
        <w:ind w:left="5388" w:hanging="360"/>
      </w:pPr>
    </w:lvl>
    <w:lvl w:ilvl="7" w:tplc="08130019" w:tentative="1">
      <w:start w:val="1"/>
      <w:numFmt w:val="lowerLetter"/>
      <w:lvlText w:val="%8."/>
      <w:lvlJc w:val="left"/>
      <w:pPr>
        <w:ind w:left="6108" w:hanging="360"/>
      </w:pPr>
    </w:lvl>
    <w:lvl w:ilvl="8" w:tplc="0813001B" w:tentative="1">
      <w:start w:val="1"/>
      <w:numFmt w:val="lowerRoman"/>
      <w:lvlText w:val="%9."/>
      <w:lvlJc w:val="right"/>
      <w:pPr>
        <w:ind w:left="6828" w:hanging="180"/>
      </w:pPr>
    </w:lvl>
  </w:abstractNum>
  <w:abstractNum w:abstractNumId="9" w15:restartNumberingAfterBreak="0">
    <w:nsid w:val="164C0999"/>
    <w:multiLevelType w:val="multilevel"/>
    <w:tmpl w:val="C67E6738"/>
    <w:lvl w:ilvl="0">
      <w:start w:val="1"/>
      <w:numFmt w:val="decimal"/>
      <w:lvlText w:val="Deel %1 "/>
      <w:lvlJc w:val="left"/>
      <w:pPr>
        <w:ind w:left="0" w:firstLine="0"/>
      </w:pPr>
      <w:rPr>
        <w:rFonts w:hint="default"/>
        <w:caps/>
      </w:rPr>
    </w:lvl>
    <w:lvl w:ilvl="1">
      <w:start w:val="1"/>
      <w:numFmt w:val="decimal"/>
      <w:lvlText w:val="%2"/>
      <w:lvlJc w:val="right"/>
      <w:pPr>
        <w:tabs>
          <w:tab w:val="num" w:pos="720"/>
        </w:tabs>
        <w:ind w:left="0"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right"/>
      <w:pPr>
        <w:tabs>
          <w:tab w:val="num" w:pos="720"/>
        </w:tabs>
        <w:ind w:left="0" w:hanging="284"/>
      </w:pPr>
      <w:rPr>
        <w:rFonts w:hint="default"/>
      </w:rPr>
    </w:lvl>
    <w:lvl w:ilvl="3">
      <w:start w:val="1"/>
      <w:numFmt w:val="decimal"/>
      <w:lvlText w:val="%2.%3.%4"/>
      <w:lvlJc w:val="right"/>
      <w:pPr>
        <w:tabs>
          <w:tab w:val="num" w:pos="720"/>
        </w:tabs>
        <w:ind w:left="0" w:hanging="284"/>
      </w:pPr>
      <w:rPr>
        <w:rFonts w:hint="default"/>
      </w:rPr>
    </w:lvl>
    <w:lvl w:ilvl="4">
      <w:start w:val="1"/>
      <w:numFmt w:val="decimal"/>
      <w:lvlText w:val="%2.%3.%4.%5"/>
      <w:lvlJc w:val="right"/>
      <w:pPr>
        <w:tabs>
          <w:tab w:val="num" w:pos="720"/>
        </w:tabs>
        <w:ind w:left="0" w:firstLine="288"/>
      </w:pPr>
      <w:rPr>
        <w:rFonts w:hint="default"/>
      </w:rPr>
    </w:lvl>
    <w:lvl w:ilvl="5">
      <w:start w:val="1"/>
      <w:numFmt w:val="lowerRoman"/>
      <w:lvlText w:val="(%6)"/>
      <w:lvlJc w:val="left"/>
      <w:pPr>
        <w:tabs>
          <w:tab w:val="num" w:pos="720"/>
        </w:tabs>
        <w:ind w:left="0" w:hanging="284"/>
      </w:pPr>
      <w:rPr>
        <w:rFonts w:hint="default"/>
      </w:rPr>
    </w:lvl>
    <w:lvl w:ilvl="6">
      <w:numFmt w:val="bullet"/>
      <w:lvlText w:val="-"/>
      <w:lvlJc w:val="left"/>
      <w:pPr>
        <w:tabs>
          <w:tab w:val="num" w:pos="720"/>
        </w:tabs>
        <w:ind w:left="0" w:hanging="284"/>
      </w:pPr>
      <w:rPr>
        <w:rFonts w:ascii="Calibri Light" w:eastAsiaTheme="minorHAnsi" w:hAnsi="Calibri Light" w:cstheme="minorBidi" w:hint="default"/>
      </w:rPr>
    </w:lvl>
    <w:lvl w:ilvl="7">
      <w:start w:val="1"/>
      <w:numFmt w:val="lowerLetter"/>
      <w:lvlText w:val="%8."/>
      <w:lvlJc w:val="left"/>
      <w:pPr>
        <w:tabs>
          <w:tab w:val="num" w:pos="720"/>
        </w:tabs>
        <w:ind w:left="0" w:hanging="284"/>
      </w:pPr>
      <w:rPr>
        <w:rFonts w:hint="default"/>
      </w:rPr>
    </w:lvl>
    <w:lvl w:ilvl="8">
      <w:start w:val="1"/>
      <w:numFmt w:val="lowerRoman"/>
      <w:lvlText w:val="%9."/>
      <w:lvlJc w:val="left"/>
      <w:pPr>
        <w:tabs>
          <w:tab w:val="num" w:pos="720"/>
        </w:tabs>
        <w:ind w:left="0" w:hanging="284"/>
      </w:pPr>
      <w:rPr>
        <w:rFonts w:hint="default"/>
      </w:rPr>
    </w:lvl>
  </w:abstractNum>
  <w:abstractNum w:abstractNumId="10" w15:restartNumberingAfterBreak="0">
    <w:nsid w:val="1758532A"/>
    <w:multiLevelType w:val="hybridMultilevel"/>
    <w:tmpl w:val="578AA7F2"/>
    <w:lvl w:ilvl="0" w:tplc="C9623A64">
      <w:start w:val="27"/>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180A5EDE"/>
    <w:multiLevelType w:val="multilevel"/>
    <w:tmpl w:val="B7F4B8D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BE7A41"/>
    <w:multiLevelType w:val="multilevel"/>
    <w:tmpl w:val="AC8C00E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E65390"/>
    <w:multiLevelType w:val="hybridMultilevel"/>
    <w:tmpl w:val="6D88975C"/>
    <w:lvl w:ilvl="0" w:tplc="0813000D">
      <w:start w:val="1"/>
      <w:numFmt w:val="bullet"/>
      <w:lvlText w:val=""/>
      <w:lvlJc w:val="left"/>
      <w:pPr>
        <w:ind w:left="1080" w:hanging="360"/>
      </w:pPr>
      <w:rPr>
        <w:rFonts w:ascii="Wingdings" w:hAnsi="Wingdings" w:hint="default"/>
      </w:rPr>
    </w:lvl>
    <w:lvl w:ilvl="1" w:tplc="08130003">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4" w15:restartNumberingAfterBreak="0">
    <w:nsid w:val="2D6A0214"/>
    <w:multiLevelType w:val="hybridMultilevel"/>
    <w:tmpl w:val="D460E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B2AB7"/>
    <w:multiLevelType w:val="hybridMultilevel"/>
    <w:tmpl w:val="E10AE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22C5C"/>
    <w:multiLevelType w:val="multilevel"/>
    <w:tmpl w:val="AB50883A"/>
    <w:lvl w:ilvl="0">
      <w:start w:val="1"/>
      <w:numFmt w:val="decimal"/>
      <w:pStyle w:val="ABOEHOOFDSTUK"/>
      <w:lvlText w:val="Deel %1 "/>
      <w:lvlJc w:val="left"/>
      <w:pPr>
        <w:ind w:left="0" w:firstLine="0"/>
      </w:pPr>
      <w:rPr>
        <w:rFonts w:hint="default"/>
        <w:caps/>
      </w:rPr>
    </w:lvl>
    <w:lvl w:ilvl="1">
      <w:start w:val="1"/>
      <w:numFmt w:val="decimal"/>
      <w:pStyle w:val="ABOEKop1"/>
      <w:lvlText w:val="%2"/>
      <w:lvlJc w:val="right"/>
      <w:pPr>
        <w:tabs>
          <w:tab w:val="num" w:pos="720"/>
        </w:tabs>
        <w:ind w:left="0"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BOEKop2"/>
      <w:lvlText w:val="%2.%3"/>
      <w:lvlJc w:val="right"/>
      <w:pPr>
        <w:tabs>
          <w:tab w:val="num" w:pos="720"/>
        </w:tabs>
        <w:ind w:left="0" w:hanging="284"/>
      </w:pPr>
      <w:rPr>
        <w:rFonts w:hint="default"/>
      </w:rPr>
    </w:lvl>
    <w:lvl w:ilvl="3">
      <w:start w:val="1"/>
      <w:numFmt w:val="decimal"/>
      <w:pStyle w:val="ABOEKop3"/>
      <w:lvlText w:val="%2.%3.%4"/>
      <w:lvlJc w:val="right"/>
      <w:pPr>
        <w:tabs>
          <w:tab w:val="num" w:pos="720"/>
        </w:tabs>
        <w:ind w:left="0" w:hanging="284"/>
      </w:pPr>
      <w:rPr>
        <w:rFonts w:hint="default"/>
      </w:rPr>
    </w:lvl>
    <w:lvl w:ilvl="4">
      <w:start w:val="1"/>
      <w:numFmt w:val="decimal"/>
      <w:pStyle w:val="ABOEKop4"/>
      <w:lvlText w:val="%2.%3.%4.%5"/>
      <w:lvlJc w:val="right"/>
      <w:pPr>
        <w:tabs>
          <w:tab w:val="num" w:pos="720"/>
        </w:tabs>
        <w:ind w:left="0" w:firstLine="288"/>
      </w:pPr>
      <w:rPr>
        <w:rFonts w:hint="default"/>
      </w:rPr>
    </w:lvl>
    <w:lvl w:ilvl="5">
      <w:start w:val="1"/>
      <w:numFmt w:val="lowerRoman"/>
      <w:lvlText w:val="(%6)"/>
      <w:lvlJc w:val="left"/>
      <w:pPr>
        <w:tabs>
          <w:tab w:val="num" w:pos="720"/>
        </w:tabs>
        <w:ind w:left="0" w:hanging="284"/>
      </w:pPr>
      <w:rPr>
        <w:rFonts w:hint="default"/>
      </w:rPr>
    </w:lvl>
    <w:lvl w:ilvl="6">
      <w:start w:val="1"/>
      <w:numFmt w:val="decimal"/>
      <w:lvlText w:val="%7."/>
      <w:lvlJc w:val="left"/>
      <w:pPr>
        <w:tabs>
          <w:tab w:val="num" w:pos="720"/>
        </w:tabs>
        <w:ind w:left="0" w:hanging="284"/>
      </w:pPr>
      <w:rPr>
        <w:rFonts w:hint="default"/>
      </w:rPr>
    </w:lvl>
    <w:lvl w:ilvl="7">
      <w:start w:val="1"/>
      <w:numFmt w:val="lowerLetter"/>
      <w:lvlText w:val="%8."/>
      <w:lvlJc w:val="left"/>
      <w:pPr>
        <w:tabs>
          <w:tab w:val="num" w:pos="720"/>
        </w:tabs>
        <w:ind w:left="0" w:hanging="284"/>
      </w:pPr>
      <w:rPr>
        <w:rFonts w:hint="default"/>
      </w:rPr>
    </w:lvl>
    <w:lvl w:ilvl="8">
      <w:start w:val="1"/>
      <w:numFmt w:val="lowerRoman"/>
      <w:lvlText w:val="%9."/>
      <w:lvlJc w:val="left"/>
      <w:pPr>
        <w:tabs>
          <w:tab w:val="num" w:pos="720"/>
        </w:tabs>
        <w:ind w:left="0" w:hanging="284"/>
      </w:pPr>
      <w:rPr>
        <w:rFonts w:hint="default"/>
      </w:rPr>
    </w:lvl>
  </w:abstractNum>
  <w:abstractNum w:abstractNumId="17" w15:restartNumberingAfterBreak="0">
    <w:nsid w:val="324364A3"/>
    <w:multiLevelType w:val="hybridMultilevel"/>
    <w:tmpl w:val="F64ECD58"/>
    <w:lvl w:ilvl="0" w:tplc="08130009">
      <w:start w:val="1"/>
      <w:numFmt w:val="bullet"/>
      <w:lvlText w:val=""/>
      <w:lvlJc w:val="left"/>
      <w:pPr>
        <w:ind w:left="1428" w:hanging="360"/>
      </w:pPr>
      <w:rPr>
        <w:rFonts w:ascii="Wingdings" w:hAnsi="Wingdings" w:hint="default"/>
      </w:rPr>
    </w:lvl>
    <w:lvl w:ilvl="1" w:tplc="08130003">
      <w:start w:val="1"/>
      <w:numFmt w:val="bullet"/>
      <w:lvlText w:val="o"/>
      <w:lvlJc w:val="left"/>
      <w:pPr>
        <w:ind w:left="2148" w:hanging="360"/>
      </w:pPr>
      <w:rPr>
        <w:rFonts w:ascii="Courier New" w:hAnsi="Courier New" w:cs="Courier New" w:hint="default"/>
      </w:rPr>
    </w:lvl>
    <w:lvl w:ilvl="2" w:tplc="08130005">
      <w:start w:val="1"/>
      <w:numFmt w:val="bullet"/>
      <w:lvlText w:val=""/>
      <w:lvlJc w:val="left"/>
      <w:pPr>
        <w:ind w:left="2868" w:hanging="360"/>
      </w:pPr>
      <w:rPr>
        <w:rFonts w:ascii="Wingdings" w:hAnsi="Wingdings" w:hint="default"/>
      </w:rPr>
    </w:lvl>
    <w:lvl w:ilvl="3" w:tplc="08130001">
      <w:start w:val="1"/>
      <w:numFmt w:val="bullet"/>
      <w:lvlText w:val=""/>
      <w:lvlJc w:val="left"/>
      <w:pPr>
        <w:ind w:left="3588" w:hanging="360"/>
      </w:pPr>
      <w:rPr>
        <w:rFonts w:ascii="Symbol" w:hAnsi="Symbol" w:hint="default"/>
      </w:rPr>
    </w:lvl>
    <w:lvl w:ilvl="4" w:tplc="08130003">
      <w:start w:val="1"/>
      <w:numFmt w:val="bullet"/>
      <w:lvlText w:val="o"/>
      <w:lvlJc w:val="left"/>
      <w:pPr>
        <w:ind w:left="4308" w:hanging="360"/>
      </w:pPr>
      <w:rPr>
        <w:rFonts w:ascii="Courier New" w:hAnsi="Courier New" w:cs="Courier New" w:hint="default"/>
      </w:rPr>
    </w:lvl>
    <w:lvl w:ilvl="5" w:tplc="08130005">
      <w:start w:val="1"/>
      <w:numFmt w:val="bullet"/>
      <w:lvlText w:val=""/>
      <w:lvlJc w:val="left"/>
      <w:pPr>
        <w:ind w:left="5028" w:hanging="360"/>
      </w:pPr>
      <w:rPr>
        <w:rFonts w:ascii="Wingdings" w:hAnsi="Wingdings" w:hint="default"/>
      </w:rPr>
    </w:lvl>
    <w:lvl w:ilvl="6" w:tplc="08130001">
      <w:start w:val="1"/>
      <w:numFmt w:val="bullet"/>
      <w:lvlText w:val=""/>
      <w:lvlJc w:val="left"/>
      <w:pPr>
        <w:ind w:left="5748" w:hanging="360"/>
      </w:pPr>
      <w:rPr>
        <w:rFonts w:ascii="Symbol" w:hAnsi="Symbol" w:hint="default"/>
      </w:rPr>
    </w:lvl>
    <w:lvl w:ilvl="7" w:tplc="08130003">
      <w:start w:val="1"/>
      <w:numFmt w:val="bullet"/>
      <w:lvlText w:val="o"/>
      <w:lvlJc w:val="left"/>
      <w:pPr>
        <w:ind w:left="6468" w:hanging="360"/>
      </w:pPr>
      <w:rPr>
        <w:rFonts w:ascii="Courier New" w:hAnsi="Courier New" w:cs="Courier New" w:hint="default"/>
      </w:rPr>
    </w:lvl>
    <w:lvl w:ilvl="8" w:tplc="08130005">
      <w:start w:val="1"/>
      <w:numFmt w:val="bullet"/>
      <w:lvlText w:val=""/>
      <w:lvlJc w:val="left"/>
      <w:pPr>
        <w:ind w:left="7188" w:hanging="360"/>
      </w:pPr>
      <w:rPr>
        <w:rFonts w:ascii="Wingdings" w:hAnsi="Wingdings" w:hint="default"/>
      </w:rPr>
    </w:lvl>
  </w:abstractNum>
  <w:abstractNum w:abstractNumId="18" w15:restartNumberingAfterBreak="0">
    <w:nsid w:val="326046F4"/>
    <w:multiLevelType w:val="hybridMultilevel"/>
    <w:tmpl w:val="9F32AF66"/>
    <w:lvl w:ilvl="0" w:tplc="0813000D">
      <w:start w:val="1"/>
      <w:numFmt w:val="bullet"/>
      <w:lvlText w:val=""/>
      <w:lvlJc w:val="left"/>
      <w:pPr>
        <w:ind w:left="1152" w:hanging="360"/>
      </w:pPr>
      <w:rPr>
        <w:rFonts w:ascii="Wingdings" w:hAnsi="Wingdings" w:hint="default"/>
      </w:rPr>
    </w:lvl>
    <w:lvl w:ilvl="1" w:tplc="08130003" w:tentative="1">
      <w:start w:val="1"/>
      <w:numFmt w:val="bullet"/>
      <w:lvlText w:val="o"/>
      <w:lvlJc w:val="left"/>
      <w:pPr>
        <w:ind w:left="1872" w:hanging="360"/>
      </w:pPr>
      <w:rPr>
        <w:rFonts w:ascii="Courier New" w:hAnsi="Courier New" w:cs="Courier New" w:hint="default"/>
      </w:rPr>
    </w:lvl>
    <w:lvl w:ilvl="2" w:tplc="08130005" w:tentative="1">
      <w:start w:val="1"/>
      <w:numFmt w:val="bullet"/>
      <w:lvlText w:val=""/>
      <w:lvlJc w:val="left"/>
      <w:pPr>
        <w:ind w:left="2592" w:hanging="360"/>
      </w:pPr>
      <w:rPr>
        <w:rFonts w:ascii="Wingdings" w:hAnsi="Wingdings" w:hint="default"/>
      </w:rPr>
    </w:lvl>
    <w:lvl w:ilvl="3" w:tplc="08130001" w:tentative="1">
      <w:start w:val="1"/>
      <w:numFmt w:val="bullet"/>
      <w:lvlText w:val=""/>
      <w:lvlJc w:val="left"/>
      <w:pPr>
        <w:ind w:left="3312" w:hanging="360"/>
      </w:pPr>
      <w:rPr>
        <w:rFonts w:ascii="Symbol" w:hAnsi="Symbol" w:hint="default"/>
      </w:rPr>
    </w:lvl>
    <w:lvl w:ilvl="4" w:tplc="08130003" w:tentative="1">
      <w:start w:val="1"/>
      <w:numFmt w:val="bullet"/>
      <w:lvlText w:val="o"/>
      <w:lvlJc w:val="left"/>
      <w:pPr>
        <w:ind w:left="4032" w:hanging="360"/>
      </w:pPr>
      <w:rPr>
        <w:rFonts w:ascii="Courier New" w:hAnsi="Courier New" w:cs="Courier New" w:hint="default"/>
      </w:rPr>
    </w:lvl>
    <w:lvl w:ilvl="5" w:tplc="08130005" w:tentative="1">
      <w:start w:val="1"/>
      <w:numFmt w:val="bullet"/>
      <w:lvlText w:val=""/>
      <w:lvlJc w:val="left"/>
      <w:pPr>
        <w:ind w:left="4752" w:hanging="360"/>
      </w:pPr>
      <w:rPr>
        <w:rFonts w:ascii="Wingdings" w:hAnsi="Wingdings" w:hint="default"/>
      </w:rPr>
    </w:lvl>
    <w:lvl w:ilvl="6" w:tplc="08130001" w:tentative="1">
      <w:start w:val="1"/>
      <w:numFmt w:val="bullet"/>
      <w:lvlText w:val=""/>
      <w:lvlJc w:val="left"/>
      <w:pPr>
        <w:ind w:left="5472" w:hanging="360"/>
      </w:pPr>
      <w:rPr>
        <w:rFonts w:ascii="Symbol" w:hAnsi="Symbol" w:hint="default"/>
      </w:rPr>
    </w:lvl>
    <w:lvl w:ilvl="7" w:tplc="08130003" w:tentative="1">
      <w:start w:val="1"/>
      <w:numFmt w:val="bullet"/>
      <w:lvlText w:val="o"/>
      <w:lvlJc w:val="left"/>
      <w:pPr>
        <w:ind w:left="6192" w:hanging="360"/>
      </w:pPr>
      <w:rPr>
        <w:rFonts w:ascii="Courier New" w:hAnsi="Courier New" w:cs="Courier New" w:hint="default"/>
      </w:rPr>
    </w:lvl>
    <w:lvl w:ilvl="8" w:tplc="08130005" w:tentative="1">
      <w:start w:val="1"/>
      <w:numFmt w:val="bullet"/>
      <w:lvlText w:val=""/>
      <w:lvlJc w:val="left"/>
      <w:pPr>
        <w:ind w:left="6912" w:hanging="360"/>
      </w:pPr>
      <w:rPr>
        <w:rFonts w:ascii="Wingdings" w:hAnsi="Wingdings" w:hint="default"/>
      </w:rPr>
    </w:lvl>
  </w:abstractNum>
  <w:abstractNum w:abstractNumId="19" w15:restartNumberingAfterBreak="0">
    <w:nsid w:val="3B393DF2"/>
    <w:multiLevelType w:val="hybridMultilevel"/>
    <w:tmpl w:val="6032ED7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AB5FC1"/>
    <w:multiLevelType w:val="multilevel"/>
    <w:tmpl w:val="1436A336"/>
    <w:lvl w:ilvl="0">
      <w:start w:val="1"/>
      <w:numFmt w:val="decimal"/>
      <w:pStyle w:val="ABOEBijlage"/>
      <w:lvlText w:val="Bijlage %1"/>
      <w:lvlJc w:val="left"/>
      <w:pPr>
        <w:ind w:left="0" w:firstLine="0"/>
      </w:pPr>
      <w:rPr>
        <w:rFonts w:hint="default"/>
        <w:caps/>
      </w:rPr>
    </w:lvl>
    <w:lvl w:ilvl="1">
      <w:start w:val="1"/>
      <w:numFmt w:val="decimal"/>
      <w:pStyle w:val="ABOEBijlageondertitel"/>
      <w:lvlText w:val="Bijlage %1.%2"/>
      <w:lvlJc w:val="left"/>
      <w:pPr>
        <w:ind w:left="0" w:firstLine="0"/>
      </w:pPr>
      <w:rPr>
        <w:rFonts w:hint="default"/>
        <w:cap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2C676C"/>
    <w:multiLevelType w:val="hybridMultilevel"/>
    <w:tmpl w:val="F0707716"/>
    <w:lvl w:ilvl="0" w:tplc="21E6F5B2">
      <w:numFmt w:val="bullet"/>
      <w:lvlText w:val="-"/>
      <w:lvlJc w:val="left"/>
      <w:pPr>
        <w:ind w:left="436" w:hanging="360"/>
      </w:pPr>
      <w:rPr>
        <w:rFonts w:ascii="Calibri Light" w:eastAsiaTheme="minorHAnsi" w:hAnsi="Calibri Light" w:cstheme="minorBidi"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2" w15:restartNumberingAfterBreak="0">
    <w:nsid w:val="421F6FED"/>
    <w:multiLevelType w:val="hybridMultilevel"/>
    <w:tmpl w:val="3DD43C22"/>
    <w:lvl w:ilvl="0" w:tplc="21E6F5B2">
      <w:numFmt w:val="bullet"/>
      <w:lvlText w:val="-"/>
      <w:lvlJc w:val="left"/>
      <w:pPr>
        <w:ind w:left="720" w:hanging="360"/>
      </w:pPr>
      <w:rPr>
        <w:rFonts w:ascii="Calibri Light" w:eastAsiaTheme="minorHAnsi" w:hAnsi="Calibri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E6ACD"/>
    <w:multiLevelType w:val="hybridMultilevel"/>
    <w:tmpl w:val="134EFCE0"/>
    <w:lvl w:ilvl="0" w:tplc="21E6F5B2">
      <w:numFmt w:val="bullet"/>
      <w:lvlText w:val="-"/>
      <w:lvlJc w:val="left"/>
      <w:pPr>
        <w:ind w:left="360" w:hanging="360"/>
      </w:pPr>
      <w:rPr>
        <w:rFonts w:ascii="Calibri Light" w:eastAsiaTheme="minorHAnsi" w:hAnsi="Calibri Light"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A86B5F"/>
    <w:multiLevelType w:val="hybridMultilevel"/>
    <w:tmpl w:val="F376B9BE"/>
    <w:lvl w:ilvl="0" w:tplc="08130015">
      <w:start w:val="1"/>
      <w:numFmt w:val="upp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4A804CF2"/>
    <w:multiLevelType w:val="hybridMultilevel"/>
    <w:tmpl w:val="5B24047A"/>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26" w15:restartNumberingAfterBreak="0">
    <w:nsid w:val="4B1768EC"/>
    <w:multiLevelType w:val="hybridMultilevel"/>
    <w:tmpl w:val="D4124BDA"/>
    <w:lvl w:ilvl="0" w:tplc="21E6F5B2">
      <w:numFmt w:val="bullet"/>
      <w:lvlText w:val="-"/>
      <w:lvlJc w:val="left"/>
      <w:pPr>
        <w:ind w:left="436" w:hanging="360"/>
      </w:pPr>
      <w:rPr>
        <w:rFonts w:ascii="Calibri Light" w:eastAsiaTheme="minorHAnsi" w:hAnsi="Calibri Light" w:cstheme="minorBidi"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7" w15:restartNumberingAfterBreak="0">
    <w:nsid w:val="4C1C2584"/>
    <w:multiLevelType w:val="hybridMultilevel"/>
    <w:tmpl w:val="E05481A0"/>
    <w:lvl w:ilvl="0" w:tplc="0813000D">
      <w:start w:val="1"/>
      <w:numFmt w:val="bullet"/>
      <w:lvlText w:val=""/>
      <w:lvlJc w:val="left"/>
      <w:pPr>
        <w:ind w:left="1080" w:hanging="360"/>
      </w:pPr>
      <w:rPr>
        <w:rFonts w:ascii="Wingdings" w:hAnsi="Wingdings"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28" w15:restartNumberingAfterBreak="0">
    <w:nsid w:val="4EE738B7"/>
    <w:multiLevelType w:val="hybridMultilevel"/>
    <w:tmpl w:val="08CE05EA"/>
    <w:lvl w:ilvl="0" w:tplc="21E6F5B2">
      <w:numFmt w:val="bullet"/>
      <w:lvlText w:val="-"/>
      <w:lvlJc w:val="left"/>
      <w:pPr>
        <w:ind w:left="436" w:hanging="360"/>
      </w:pPr>
      <w:rPr>
        <w:rFonts w:ascii="Calibri Light" w:eastAsiaTheme="minorHAnsi" w:hAnsi="Calibri Light" w:cstheme="minorBidi"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9" w15:restartNumberingAfterBreak="0">
    <w:nsid w:val="584F1803"/>
    <w:multiLevelType w:val="multilevel"/>
    <w:tmpl w:val="9B9633D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456D0E"/>
    <w:multiLevelType w:val="hybridMultilevel"/>
    <w:tmpl w:val="071AAA3E"/>
    <w:lvl w:ilvl="0" w:tplc="0813000D">
      <w:start w:val="1"/>
      <w:numFmt w:val="bullet"/>
      <w:lvlText w:val=""/>
      <w:lvlJc w:val="left"/>
      <w:pPr>
        <w:ind w:left="1152" w:hanging="360"/>
      </w:pPr>
      <w:rPr>
        <w:rFonts w:ascii="Wingdings" w:hAnsi="Wingdings" w:hint="default"/>
      </w:rPr>
    </w:lvl>
    <w:lvl w:ilvl="1" w:tplc="08130003" w:tentative="1">
      <w:start w:val="1"/>
      <w:numFmt w:val="bullet"/>
      <w:lvlText w:val="o"/>
      <w:lvlJc w:val="left"/>
      <w:pPr>
        <w:ind w:left="1872" w:hanging="360"/>
      </w:pPr>
      <w:rPr>
        <w:rFonts w:ascii="Courier New" w:hAnsi="Courier New" w:cs="Courier New" w:hint="default"/>
      </w:rPr>
    </w:lvl>
    <w:lvl w:ilvl="2" w:tplc="08130005" w:tentative="1">
      <w:start w:val="1"/>
      <w:numFmt w:val="bullet"/>
      <w:lvlText w:val=""/>
      <w:lvlJc w:val="left"/>
      <w:pPr>
        <w:ind w:left="2592" w:hanging="360"/>
      </w:pPr>
      <w:rPr>
        <w:rFonts w:ascii="Wingdings" w:hAnsi="Wingdings" w:hint="default"/>
      </w:rPr>
    </w:lvl>
    <w:lvl w:ilvl="3" w:tplc="08130001" w:tentative="1">
      <w:start w:val="1"/>
      <w:numFmt w:val="bullet"/>
      <w:lvlText w:val=""/>
      <w:lvlJc w:val="left"/>
      <w:pPr>
        <w:ind w:left="3312" w:hanging="360"/>
      </w:pPr>
      <w:rPr>
        <w:rFonts w:ascii="Symbol" w:hAnsi="Symbol" w:hint="default"/>
      </w:rPr>
    </w:lvl>
    <w:lvl w:ilvl="4" w:tplc="08130003" w:tentative="1">
      <w:start w:val="1"/>
      <w:numFmt w:val="bullet"/>
      <w:lvlText w:val="o"/>
      <w:lvlJc w:val="left"/>
      <w:pPr>
        <w:ind w:left="4032" w:hanging="360"/>
      </w:pPr>
      <w:rPr>
        <w:rFonts w:ascii="Courier New" w:hAnsi="Courier New" w:cs="Courier New" w:hint="default"/>
      </w:rPr>
    </w:lvl>
    <w:lvl w:ilvl="5" w:tplc="08130005" w:tentative="1">
      <w:start w:val="1"/>
      <w:numFmt w:val="bullet"/>
      <w:lvlText w:val=""/>
      <w:lvlJc w:val="left"/>
      <w:pPr>
        <w:ind w:left="4752" w:hanging="360"/>
      </w:pPr>
      <w:rPr>
        <w:rFonts w:ascii="Wingdings" w:hAnsi="Wingdings" w:hint="default"/>
      </w:rPr>
    </w:lvl>
    <w:lvl w:ilvl="6" w:tplc="08130001" w:tentative="1">
      <w:start w:val="1"/>
      <w:numFmt w:val="bullet"/>
      <w:lvlText w:val=""/>
      <w:lvlJc w:val="left"/>
      <w:pPr>
        <w:ind w:left="5472" w:hanging="360"/>
      </w:pPr>
      <w:rPr>
        <w:rFonts w:ascii="Symbol" w:hAnsi="Symbol" w:hint="default"/>
      </w:rPr>
    </w:lvl>
    <w:lvl w:ilvl="7" w:tplc="08130003" w:tentative="1">
      <w:start w:val="1"/>
      <w:numFmt w:val="bullet"/>
      <w:lvlText w:val="o"/>
      <w:lvlJc w:val="left"/>
      <w:pPr>
        <w:ind w:left="6192" w:hanging="360"/>
      </w:pPr>
      <w:rPr>
        <w:rFonts w:ascii="Courier New" w:hAnsi="Courier New" w:cs="Courier New" w:hint="default"/>
      </w:rPr>
    </w:lvl>
    <w:lvl w:ilvl="8" w:tplc="08130005" w:tentative="1">
      <w:start w:val="1"/>
      <w:numFmt w:val="bullet"/>
      <w:lvlText w:val=""/>
      <w:lvlJc w:val="left"/>
      <w:pPr>
        <w:ind w:left="6912" w:hanging="360"/>
      </w:pPr>
      <w:rPr>
        <w:rFonts w:ascii="Wingdings" w:hAnsi="Wingdings" w:hint="default"/>
      </w:rPr>
    </w:lvl>
  </w:abstractNum>
  <w:abstractNum w:abstractNumId="31" w15:restartNumberingAfterBreak="0">
    <w:nsid w:val="5CC703C6"/>
    <w:multiLevelType w:val="hybridMultilevel"/>
    <w:tmpl w:val="B3E6FDC6"/>
    <w:lvl w:ilvl="0" w:tplc="2F12184E">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2" w15:restartNumberingAfterBreak="0">
    <w:nsid w:val="65B1773C"/>
    <w:multiLevelType w:val="multilevel"/>
    <w:tmpl w:val="3B70AC6C"/>
    <w:lvl w:ilvl="0">
      <w:numFmt w:val="bullet"/>
      <w:lvlText w:val="-"/>
      <w:lvlJc w:val="left"/>
      <w:pPr>
        <w:ind w:left="720" w:hanging="360"/>
      </w:pPr>
      <w:rPr>
        <w:rFonts w:ascii="Calibri Light" w:eastAsia="Times New Roman" w:hAnsi="Calibri Light"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8AB3F81"/>
    <w:multiLevelType w:val="hybridMultilevel"/>
    <w:tmpl w:val="E78EDCA4"/>
    <w:lvl w:ilvl="0" w:tplc="21E6F5B2">
      <w:numFmt w:val="bullet"/>
      <w:lvlText w:val="-"/>
      <w:lvlJc w:val="left"/>
      <w:pPr>
        <w:ind w:left="436" w:hanging="360"/>
      </w:pPr>
      <w:rPr>
        <w:rFonts w:ascii="Calibri Light" w:eastAsiaTheme="minorHAnsi" w:hAnsi="Calibri Light" w:cstheme="minorBidi"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4" w15:restartNumberingAfterBreak="0">
    <w:nsid w:val="71C85324"/>
    <w:multiLevelType w:val="hybridMultilevel"/>
    <w:tmpl w:val="BCAE0C7E"/>
    <w:lvl w:ilvl="0" w:tplc="0813000D">
      <w:start w:val="1"/>
      <w:numFmt w:val="bullet"/>
      <w:lvlText w:val=""/>
      <w:lvlJc w:val="left"/>
      <w:pPr>
        <w:ind w:left="1152" w:hanging="360"/>
      </w:pPr>
      <w:rPr>
        <w:rFonts w:ascii="Wingdings" w:hAnsi="Wingdings" w:hint="default"/>
      </w:rPr>
    </w:lvl>
    <w:lvl w:ilvl="1" w:tplc="08130003" w:tentative="1">
      <w:start w:val="1"/>
      <w:numFmt w:val="bullet"/>
      <w:lvlText w:val="o"/>
      <w:lvlJc w:val="left"/>
      <w:pPr>
        <w:ind w:left="1872" w:hanging="360"/>
      </w:pPr>
      <w:rPr>
        <w:rFonts w:ascii="Courier New" w:hAnsi="Courier New" w:cs="Courier New" w:hint="default"/>
      </w:rPr>
    </w:lvl>
    <w:lvl w:ilvl="2" w:tplc="08130005" w:tentative="1">
      <w:start w:val="1"/>
      <w:numFmt w:val="bullet"/>
      <w:lvlText w:val=""/>
      <w:lvlJc w:val="left"/>
      <w:pPr>
        <w:ind w:left="2592" w:hanging="360"/>
      </w:pPr>
      <w:rPr>
        <w:rFonts w:ascii="Wingdings" w:hAnsi="Wingdings" w:hint="default"/>
      </w:rPr>
    </w:lvl>
    <w:lvl w:ilvl="3" w:tplc="08130001" w:tentative="1">
      <w:start w:val="1"/>
      <w:numFmt w:val="bullet"/>
      <w:lvlText w:val=""/>
      <w:lvlJc w:val="left"/>
      <w:pPr>
        <w:ind w:left="3312" w:hanging="360"/>
      </w:pPr>
      <w:rPr>
        <w:rFonts w:ascii="Symbol" w:hAnsi="Symbol" w:hint="default"/>
      </w:rPr>
    </w:lvl>
    <w:lvl w:ilvl="4" w:tplc="08130003" w:tentative="1">
      <w:start w:val="1"/>
      <w:numFmt w:val="bullet"/>
      <w:lvlText w:val="o"/>
      <w:lvlJc w:val="left"/>
      <w:pPr>
        <w:ind w:left="4032" w:hanging="360"/>
      </w:pPr>
      <w:rPr>
        <w:rFonts w:ascii="Courier New" w:hAnsi="Courier New" w:cs="Courier New" w:hint="default"/>
      </w:rPr>
    </w:lvl>
    <w:lvl w:ilvl="5" w:tplc="08130005" w:tentative="1">
      <w:start w:val="1"/>
      <w:numFmt w:val="bullet"/>
      <w:lvlText w:val=""/>
      <w:lvlJc w:val="left"/>
      <w:pPr>
        <w:ind w:left="4752" w:hanging="360"/>
      </w:pPr>
      <w:rPr>
        <w:rFonts w:ascii="Wingdings" w:hAnsi="Wingdings" w:hint="default"/>
      </w:rPr>
    </w:lvl>
    <w:lvl w:ilvl="6" w:tplc="08130001" w:tentative="1">
      <w:start w:val="1"/>
      <w:numFmt w:val="bullet"/>
      <w:lvlText w:val=""/>
      <w:lvlJc w:val="left"/>
      <w:pPr>
        <w:ind w:left="5472" w:hanging="360"/>
      </w:pPr>
      <w:rPr>
        <w:rFonts w:ascii="Symbol" w:hAnsi="Symbol" w:hint="default"/>
      </w:rPr>
    </w:lvl>
    <w:lvl w:ilvl="7" w:tplc="08130003" w:tentative="1">
      <w:start w:val="1"/>
      <w:numFmt w:val="bullet"/>
      <w:lvlText w:val="o"/>
      <w:lvlJc w:val="left"/>
      <w:pPr>
        <w:ind w:left="6192" w:hanging="360"/>
      </w:pPr>
      <w:rPr>
        <w:rFonts w:ascii="Courier New" w:hAnsi="Courier New" w:cs="Courier New" w:hint="default"/>
      </w:rPr>
    </w:lvl>
    <w:lvl w:ilvl="8" w:tplc="08130005" w:tentative="1">
      <w:start w:val="1"/>
      <w:numFmt w:val="bullet"/>
      <w:lvlText w:val=""/>
      <w:lvlJc w:val="left"/>
      <w:pPr>
        <w:ind w:left="6912" w:hanging="360"/>
      </w:pPr>
      <w:rPr>
        <w:rFonts w:ascii="Wingdings" w:hAnsi="Wingdings" w:hint="default"/>
      </w:rPr>
    </w:lvl>
  </w:abstractNum>
  <w:abstractNum w:abstractNumId="35" w15:restartNumberingAfterBreak="0">
    <w:nsid w:val="73543A5A"/>
    <w:multiLevelType w:val="hybridMultilevel"/>
    <w:tmpl w:val="B66E4EAA"/>
    <w:lvl w:ilvl="0" w:tplc="21E6F5B2">
      <w:numFmt w:val="bullet"/>
      <w:lvlText w:val="-"/>
      <w:lvlJc w:val="left"/>
      <w:pPr>
        <w:ind w:left="436" w:hanging="360"/>
      </w:pPr>
      <w:rPr>
        <w:rFonts w:ascii="Calibri Light" w:eastAsiaTheme="minorHAnsi" w:hAnsi="Calibri Light" w:cstheme="minorBidi"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6" w15:restartNumberingAfterBreak="0">
    <w:nsid w:val="73EC6320"/>
    <w:multiLevelType w:val="hybridMultilevel"/>
    <w:tmpl w:val="31F29C9A"/>
    <w:lvl w:ilvl="0" w:tplc="0813000D">
      <w:start w:val="1"/>
      <w:numFmt w:val="bullet"/>
      <w:lvlText w:val=""/>
      <w:lvlJc w:val="left"/>
      <w:pPr>
        <w:ind w:left="1068" w:hanging="360"/>
      </w:pPr>
      <w:rPr>
        <w:rFonts w:ascii="Wingdings" w:hAnsi="Wingdings" w:hint="default"/>
      </w:rPr>
    </w:lvl>
    <w:lvl w:ilvl="1" w:tplc="0813000D">
      <w:start w:val="1"/>
      <w:numFmt w:val="bullet"/>
      <w:lvlText w:val=""/>
      <w:lvlJc w:val="left"/>
      <w:pPr>
        <w:ind w:left="1788" w:hanging="360"/>
      </w:pPr>
      <w:rPr>
        <w:rFonts w:ascii="Wingdings" w:hAnsi="Wingdings" w:hint="default"/>
      </w:rPr>
    </w:lvl>
    <w:lvl w:ilvl="2" w:tplc="0813001B" w:tentative="1">
      <w:start w:val="1"/>
      <w:numFmt w:val="lowerRoman"/>
      <w:lvlText w:val="%3."/>
      <w:lvlJc w:val="right"/>
      <w:pPr>
        <w:ind w:left="2508" w:hanging="180"/>
      </w:pPr>
    </w:lvl>
    <w:lvl w:ilvl="3" w:tplc="0813000F" w:tentative="1">
      <w:start w:val="1"/>
      <w:numFmt w:val="decimal"/>
      <w:lvlText w:val="%4."/>
      <w:lvlJc w:val="left"/>
      <w:pPr>
        <w:ind w:left="3228" w:hanging="360"/>
      </w:pPr>
    </w:lvl>
    <w:lvl w:ilvl="4" w:tplc="08130019" w:tentative="1">
      <w:start w:val="1"/>
      <w:numFmt w:val="lowerLetter"/>
      <w:lvlText w:val="%5."/>
      <w:lvlJc w:val="left"/>
      <w:pPr>
        <w:ind w:left="3948" w:hanging="360"/>
      </w:pPr>
    </w:lvl>
    <w:lvl w:ilvl="5" w:tplc="0813001B" w:tentative="1">
      <w:start w:val="1"/>
      <w:numFmt w:val="lowerRoman"/>
      <w:lvlText w:val="%6."/>
      <w:lvlJc w:val="right"/>
      <w:pPr>
        <w:ind w:left="4668" w:hanging="180"/>
      </w:pPr>
    </w:lvl>
    <w:lvl w:ilvl="6" w:tplc="0813000F" w:tentative="1">
      <w:start w:val="1"/>
      <w:numFmt w:val="decimal"/>
      <w:lvlText w:val="%7."/>
      <w:lvlJc w:val="left"/>
      <w:pPr>
        <w:ind w:left="5388" w:hanging="360"/>
      </w:pPr>
    </w:lvl>
    <w:lvl w:ilvl="7" w:tplc="08130019" w:tentative="1">
      <w:start w:val="1"/>
      <w:numFmt w:val="lowerLetter"/>
      <w:lvlText w:val="%8."/>
      <w:lvlJc w:val="left"/>
      <w:pPr>
        <w:ind w:left="6108" w:hanging="360"/>
      </w:pPr>
    </w:lvl>
    <w:lvl w:ilvl="8" w:tplc="0813001B" w:tentative="1">
      <w:start w:val="1"/>
      <w:numFmt w:val="lowerRoman"/>
      <w:lvlText w:val="%9."/>
      <w:lvlJc w:val="right"/>
      <w:pPr>
        <w:ind w:left="6828" w:hanging="180"/>
      </w:pPr>
    </w:lvl>
  </w:abstractNum>
  <w:abstractNum w:abstractNumId="37" w15:restartNumberingAfterBreak="0">
    <w:nsid w:val="77B07EE2"/>
    <w:multiLevelType w:val="multilevel"/>
    <w:tmpl w:val="F7DC4F00"/>
    <w:lvl w:ilvl="0">
      <w:start w:val="1"/>
      <w:numFmt w:val="lowerLetter"/>
      <w:pStyle w:val="ABOEOpsABC1"/>
      <w:lvlText w:val="%1)"/>
      <w:lvlJc w:val="left"/>
      <w:pPr>
        <w:ind w:left="397" w:hanging="397"/>
      </w:pPr>
      <w:rPr>
        <w:rFonts w:hint="default"/>
      </w:rPr>
    </w:lvl>
    <w:lvl w:ilvl="1">
      <w:start w:val="1"/>
      <w:numFmt w:val="decimal"/>
      <w:pStyle w:val="ABOEOpsABC2"/>
      <w:lvlText w:val="%2)"/>
      <w:lvlJc w:val="left"/>
      <w:pPr>
        <w:ind w:left="794" w:hanging="397"/>
      </w:pPr>
      <w:rPr>
        <w:rFonts w:hint="default"/>
      </w:rPr>
    </w:lvl>
    <w:lvl w:ilvl="2">
      <w:start w:val="1"/>
      <w:numFmt w:val="lowerRoman"/>
      <w:pStyle w:val="ABOEOpsABC3"/>
      <w:lvlText w:val="%3)"/>
      <w:lvlJc w:val="left"/>
      <w:pPr>
        <w:ind w:left="1191" w:hanging="397"/>
      </w:pPr>
      <w:rPr>
        <w:rFont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38" w15:restartNumberingAfterBreak="0">
    <w:nsid w:val="7D1C6A81"/>
    <w:multiLevelType w:val="hybridMultilevel"/>
    <w:tmpl w:val="2DE4E4C0"/>
    <w:lvl w:ilvl="0" w:tplc="0813000D">
      <w:start w:val="1"/>
      <w:numFmt w:val="bullet"/>
      <w:lvlText w:val=""/>
      <w:lvlJc w:val="left"/>
      <w:pPr>
        <w:ind w:left="1080" w:hanging="360"/>
      </w:pPr>
      <w:rPr>
        <w:rFonts w:ascii="Wingdings" w:hAnsi="Wingdings"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39" w15:restartNumberingAfterBreak="0">
    <w:nsid w:val="7FFA014E"/>
    <w:multiLevelType w:val="hybridMultilevel"/>
    <w:tmpl w:val="85C2DC62"/>
    <w:lvl w:ilvl="0" w:tplc="21E6F5B2">
      <w:numFmt w:val="bullet"/>
      <w:lvlText w:val="-"/>
      <w:lvlJc w:val="left"/>
      <w:pPr>
        <w:ind w:left="360" w:hanging="360"/>
      </w:pPr>
      <w:rPr>
        <w:rFonts w:ascii="Calibri Light" w:eastAsiaTheme="minorHAnsi" w:hAnsi="Calibri Light"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3"/>
  </w:num>
  <w:num w:numId="4">
    <w:abstractNumId w:val="37"/>
  </w:num>
  <w:num w:numId="5">
    <w:abstractNumId w:val="16"/>
  </w:num>
  <w:num w:numId="6">
    <w:abstractNumId w:val="11"/>
  </w:num>
  <w:num w:numId="7">
    <w:abstractNumId w:val="38"/>
  </w:num>
  <w:num w:numId="8">
    <w:abstractNumId w:val="30"/>
  </w:num>
  <w:num w:numId="9">
    <w:abstractNumId w:val="25"/>
  </w:num>
  <w:num w:numId="10">
    <w:abstractNumId w:val="5"/>
  </w:num>
  <w:num w:numId="11">
    <w:abstractNumId w:val="12"/>
  </w:num>
  <w:num w:numId="12">
    <w:abstractNumId w:val="7"/>
  </w:num>
  <w:num w:numId="13">
    <w:abstractNumId w:val="27"/>
  </w:num>
  <w:num w:numId="14">
    <w:abstractNumId w:val="2"/>
  </w:num>
  <w:num w:numId="15">
    <w:abstractNumId w:val="29"/>
  </w:num>
  <w:num w:numId="16">
    <w:abstractNumId w:val="34"/>
  </w:num>
  <w:num w:numId="17">
    <w:abstractNumId w:val="18"/>
  </w:num>
  <w:num w:numId="18">
    <w:abstractNumId w:val="1"/>
  </w:num>
  <w:num w:numId="19">
    <w:abstractNumId w:val="13"/>
  </w:num>
  <w:num w:numId="20">
    <w:abstractNumId w:val="36"/>
  </w:num>
  <w:num w:numId="21">
    <w:abstractNumId w:val="17"/>
  </w:num>
  <w:num w:numId="22">
    <w:abstractNumId w:val="8"/>
  </w:num>
  <w:num w:numId="23">
    <w:abstractNumId w:val="3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 w:ilvl="0">
        <w:start w:val="1"/>
        <w:numFmt w:val="decimal"/>
        <w:pStyle w:val="ABOEHOOFDSTUK"/>
        <w:lvlText w:val="Deel %1 "/>
        <w:lvlJc w:val="left"/>
        <w:pPr>
          <w:ind w:left="0" w:firstLine="0"/>
        </w:pPr>
        <w:rPr>
          <w:rFonts w:hint="default"/>
          <w:caps/>
        </w:rPr>
      </w:lvl>
    </w:lvlOverride>
    <w:lvlOverride w:ilvl="1">
      <w:lvl w:ilvl="1">
        <w:start w:val="1"/>
        <w:numFmt w:val="decimal"/>
        <w:pStyle w:val="ABOEKop1"/>
        <w:lvlText w:val="%2"/>
        <w:lvlJc w:val="right"/>
        <w:pPr>
          <w:tabs>
            <w:tab w:val="num" w:pos="720"/>
          </w:tabs>
          <w:ind w:left="0" w:hanging="284"/>
        </w:pPr>
        <w:rPr>
          <w:rFonts w:ascii="Calibri Light" w:hAnsi="Calibri Light" w:hint="default"/>
          <w:sz w:val="36"/>
          <w:szCs w:val="36"/>
        </w:rPr>
      </w:lvl>
    </w:lvlOverride>
    <w:lvlOverride w:ilvl="2">
      <w:lvl w:ilvl="2">
        <w:start w:val="1"/>
        <w:numFmt w:val="decimal"/>
        <w:pStyle w:val="ABOEKop2"/>
        <w:lvlText w:val="%2.%3"/>
        <w:lvlJc w:val="right"/>
        <w:pPr>
          <w:tabs>
            <w:tab w:val="num" w:pos="720"/>
          </w:tabs>
          <w:ind w:left="0" w:hanging="284"/>
        </w:pPr>
        <w:rPr>
          <w:rFonts w:ascii="Calibri Light" w:hAnsi="Calibri Light" w:hint="default"/>
          <w:i w:val="0"/>
        </w:rPr>
      </w:lvl>
    </w:lvlOverride>
    <w:lvlOverride w:ilvl="3">
      <w:lvl w:ilvl="3">
        <w:start w:val="1"/>
        <w:numFmt w:val="decimal"/>
        <w:pStyle w:val="ABOEKop3"/>
        <w:lvlText w:val="%2.%3.%4"/>
        <w:lvlJc w:val="right"/>
        <w:pPr>
          <w:tabs>
            <w:tab w:val="num" w:pos="720"/>
          </w:tabs>
          <w:ind w:left="0" w:hanging="284"/>
        </w:pPr>
        <w:rPr>
          <w:rFonts w:hint="default"/>
        </w:rPr>
      </w:lvl>
    </w:lvlOverride>
    <w:lvlOverride w:ilvl="4">
      <w:lvl w:ilvl="4">
        <w:start w:val="1"/>
        <w:numFmt w:val="decimal"/>
        <w:pStyle w:val="ABOEKop4"/>
        <w:lvlText w:val="%2.%3.%4.%5"/>
        <w:lvlJc w:val="right"/>
        <w:pPr>
          <w:tabs>
            <w:tab w:val="num" w:pos="720"/>
          </w:tabs>
          <w:ind w:left="0" w:hanging="284"/>
        </w:pPr>
        <w:rPr>
          <w:rFonts w:hint="default"/>
        </w:rPr>
      </w:lvl>
    </w:lvlOverride>
    <w:lvlOverride w:ilvl="5">
      <w:lvl w:ilvl="5">
        <w:start w:val="1"/>
        <w:numFmt w:val="lowerRoman"/>
        <w:lvlText w:val="(%6)"/>
        <w:lvlJc w:val="left"/>
        <w:pPr>
          <w:tabs>
            <w:tab w:val="num" w:pos="720"/>
          </w:tabs>
          <w:ind w:left="0" w:hanging="284"/>
        </w:pPr>
        <w:rPr>
          <w:rFonts w:hint="default"/>
        </w:rPr>
      </w:lvl>
    </w:lvlOverride>
    <w:lvlOverride w:ilvl="6">
      <w:lvl w:ilvl="6">
        <w:start w:val="1"/>
        <w:numFmt w:val="decimal"/>
        <w:lvlText w:val="%7."/>
        <w:lvlJc w:val="left"/>
        <w:pPr>
          <w:tabs>
            <w:tab w:val="num" w:pos="720"/>
          </w:tabs>
          <w:ind w:left="0" w:hanging="284"/>
        </w:pPr>
        <w:rPr>
          <w:rFonts w:hint="default"/>
        </w:rPr>
      </w:lvl>
    </w:lvlOverride>
    <w:lvlOverride w:ilvl="7">
      <w:lvl w:ilvl="7">
        <w:start w:val="1"/>
        <w:numFmt w:val="lowerLetter"/>
        <w:lvlText w:val="%8."/>
        <w:lvlJc w:val="left"/>
        <w:pPr>
          <w:tabs>
            <w:tab w:val="num" w:pos="720"/>
          </w:tabs>
          <w:ind w:left="0" w:hanging="284"/>
        </w:pPr>
        <w:rPr>
          <w:rFonts w:hint="default"/>
        </w:rPr>
      </w:lvl>
    </w:lvlOverride>
    <w:lvlOverride w:ilvl="8">
      <w:lvl w:ilvl="8">
        <w:start w:val="1"/>
        <w:numFmt w:val="lowerRoman"/>
        <w:lvlText w:val="%9."/>
        <w:lvlJc w:val="left"/>
        <w:pPr>
          <w:tabs>
            <w:tab w:val="num" w:pos="720"/>
          </w:tabs>
          <w:ind w:left="0" w:hanging="284"/>
        </w:pPr>
        <w:rPr>
          <w:rFonts w:hint="default"/>
        </w:rPr>
      </w:lvl>
    </w:lvlOverride>
  </w:num>
  <w:num w:numId="32">
    <w:abstractNumId w:val="32"/>
  </w:num>
  <w:num w:numId="33">
    <w:abstractNumId w:val="24"/>
  </w:num>
  <w:num w:numId="34">
    <w:abstractNumId w:val="16"/>
    <w:lvlOverride w:ilvl="0">
      <w:lvl w:ilvl="0">
        <w:start w:val="1"/>
        <w:numFmt w:val="decimal"/>
        <w:pStyle w:val="ABOEHOOFDSTUK"/>
        <w:lvlText w:val="Deel %1 "/>
        <w:lvlJc w:val="left"/>
        <w:pPr>
          <w:ind w:left="0" w:firstLine="0"/>
        </w:pPr>
        <w:rPr>
          <w:rFonts w:hint="default"/>
          <w:caps/>
        </w:rPr>
      </w:lvl>
    </w:lvlOverride>
    <w:lvlOverride w:ilvl="1">
      <w:lvl w:ilvl="1">
        <w:start w:val="1"/>
        <w:numFmt w:val="decimal"/>
        <w:pStyle w:val="ABOEKop1"/>
        <w:lvlText w:val="%2"/>
        <w:lvlJc w:val="right"/>
        <w:pPr>
          <w:tabs>
            <w:tab w:val="num" w:pos="720"/>
          </w:tabs>
          <w:ind w:left="0" w:hanging="284"/>
        </w:pPr>
        <w:rPr>
          <w:rFonts w:ascii="Calibri Light" w:hAnsi="Calibri Light" w:hint="default"/>
          <w:sz w:val="36"/>
          <w:szCs w:val="36"/>
        </w:rPr>
      </w:lvl>
    </w:lvlOverride>
    <w:lvlOverride w:ilvl="2">
      <w:lvl w:ilvl="2">
        <w:start w:val="1"/>
        <w:numFmt w:val="decimal"/>
        <w:pStyle w:val="ABOEKop2"/>
        <w:lvlText w:val="%2.%3"/>
        <w:lvlJc w:val="right"/>
        <w:pPr>
          <w:tabs>
            <w:tab w:val="num" w:pos="720"/>
          </w:tabs>
          <w:ind w:left="0"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ABOEKop3"/>
        <w:lvlText w:val="%2.%3.%4"/>
        <w:lvlJc w:val="right"/>
        <w:pPr>
          <w:tabs>
            <w:tab w:val="num" w:pos="720"/>
          </w:tabs>
          <w:ind w:left="0" w:hanging="284"/>
        </w:pPr>
        <w:rPr>
          <w:rFonts w:hint="default"/>
        </w:rPr>
      </w:lvl>
    </w:lvlOverride>
    <w:lvlOverride w:ilvl="4">
      <w:lvl w:ilvl="4">
        <w:start w:val="1"/>
        <w:numFmt w:val="decimal"/>
        <w:pStyle w:val="ABOEKop4"/>
        <w:lvlText w:val="%2.%3.%4.%5"/>
        <w:lvlJc w:val="right"/>
        <w:pPr>
          <w:tabs>
            <w:tab w:val="num" w:pos="720"/>
          </w:tabs>
          <w:ind w:left="0" w:hanging="284"/>
        </w:pPr>
        <w:rPr>
          <w:rFonts w:hint="default"/>
        </w:rPr>
      </w:lvl>
    </w:lvlOverride>
    <w:lvlOverride w:ilvl="5">
      <w:lvl w:ilvl="5">
        <w:start w:val="1"/>
        <w:numFmt w:val="lowerRoman"/>
        <w:lvlText w:val="(%6)"/>
        <w:lvlJc w:val="left"/>
        <w:pPr>
          <w:tabs>
            <w:tab w:val="num" w:pos="720"/>
          </w:tabs>
          <w:ind w:left="0" w:hanging="284"/>
        </w:pPr>
        <w:rPr>
          <w:rFonts w:hint="default"/>
        </w:rPr>
      </w:lvl>
    </w:lvlOverride>
    <w:lvlOverride w:ilvl="6">
      <w:lvl w:ilvl="6">
        <w:start w:val="1"/>
        <w:numFmt w:val="decimal"/>
        <w:lvlText w:val="%7."/>
        <w:lvlJc w:val="left"/>
        <w:pPr>
          <w:tabs>
            <w:tab w:val="num" w:pos="720"/>
          </w:tabs>
          <w:ind w:left="0" w:hanging="284"/>
        </w:pPr>
        <w:rPr>
          <w:rFonts w:hint="default"/>
        </w:rPr>
      </w:lvl>
    </w:lvlOverride>
    <w:lvlOverride w:ilvl="7">
      <w:lvl w:ilvl="7">
        <w:start w:val="1"/>
        <w:numFmt w:val="lowerLetter"/>
        <w:lvlText w:val="%8."/>
        <w:lvlJc w:val="left"/>
        <w:pPr>
          <w:tabs>
            <w:tab w:val="num" w:pos="720"/>
          </w:tabs>
          <w:ind w:left="0" w:hanging="284"/>
        </w:pPr>
        <w:rPr>
          <w:rFonts w:hint="default"/>
        </w:rPr>
      </w:lvl>
    </w:lvlOverride>
    <w:lvlOverride w:ilvl="8">
      <w:lvl w:ilvl="8">
        <w:start w:val="1"/>
        <w:numFmt w:val="lowerRoman"/>
        <w:lvlText w:val="%9."/>
        <w:lvlJc w:val="left"/>
        <w:pPr>
          <w:tabs>
            <w:tab w:val="num" w:pos="720"/>
          </w:tabs>
          <w:ind w:left="0" w:hanging="284"/>
        </w:pPr>
        <w:rPr>
          <w:rFonts w:hint="default"/>
        </w:rPr>
      </w:lvl>
    </w:lvlOverride>
  </w:num>
  <w:num w:numId="35">
    <w:abstractNumId w:val="19"/>
  </w:num>
  <w:num w:numId="36">
    <w:abstractNumId w:val="14"/>
  </w:num>
  <w:num w:numId="37">
    <w:abstractNumId w:val="39"/>
  </w:num>
  <w:num w:numId="38">
    <w:abstractNumId w:val="4"/>
  </w:num>
  <w:num w:numId="39">
    <w:abstractNumId w:val="15"/>
  </w:num>
  <w:num w:numId="40">
    <w:abstractNumId w:val="6"/>
  </w:num>
  <w:num w:numId="41">
    <w:abstractNumId w:val="9"/>
  </w:num>
  <w:num w:numId="42">
    <w:abstractNumId w:val="23"/>
  </w:num>
  <w:num w:numId="43">
    <w:abstractNumId w:val="16"/>
    <w:lvlOverride w:ilvl="0">
      <w:startOverride w:val="1"/>
      <w:lvl w:ilvl="0">
        <w:start w:val="1"/>
        <w:numFmt w:val="decimal"/>
        <w:pStyle w:val="ABOEHOOFDSTUK"/>
        <w:lvlText w:val="Deel %1 "/>
        <w:lvlJc w:val="left"/>
        <w:pPr>
          <w:ind w:left="0" w:firstLine="0"/>
        </w:pPr>
        <w:rPr>
          <w:rFonts w:hint="default"/>
          <w:caps/>
        </w:rPr>
      </w:lvl>
    </w:lvlOverride>
    <w:lvlOverride w:ilvl="1">
      <w:startOverride w:val="1"/>
      <w:lvl w:ilvl="1">
        <w:start w:val="1"/>
        <w:numFmt w:val="decimal"/>
        <w:pStyle w:val="ABOEKop1"/>
        <w:lvlText w:val="%2"/>
        <w:lvlJc w:val="right"/>
        <w:pPr>
          <w:tabs>
            <w:tab w:val="num" w:pos="720"/>
          </w:tabs>
          <w:ind w:left="0" w:hanging="284"/>
        </w:pPr>
        <w:rPr>
          <w:rFonts w:ascii="Calibri Light" w:hAnsi="Calibri Light" w:hint="default"/>
          <w:sz w:val="36"/>
          <w:szCs w:val="36"/>
        </w:rPr>
      </w:lvl>
    </w:lvlOverride>
    <w:lvlOverride w:ilvl="2">
      <w:startOverride w:val="1"/>
      <w:lvl w:ilvl="2">
        <w:start w:val="1"/>
        <w:numFmt w:val="decimal"/>
        <w:pStyle w:val="ABOEKop2"/>
        <w:lvlText w:val="%2.%3"/>
        <w:lvlJc w:val="right"/>
        <w:pPr>
          <w:tabs>
            <w:tab w:val="num" w:pos="720"/>
          </w:tabs>
          <w:ind w:left="0" w:hanging="284"/>
        </w:pPr>
        <w:rPr>
          <w:rFonts w:ascii="Calibri Light" w:hAnsi="Calibri Light" w:hint="default"/>
          <w:i w:val="0"/>
        </w:rPr>
      </w:lvl>
    </w:lvlOverride>
    <w:lvlOverride w:ilvl="3">
      <w:startOverride w:val="1"/>
      <w:lvl w:ilvl="3">
        <w:start w:val="1"/>
        <w:numFmt w:val="decimal"/>
        <w:pStyle w:val="ABOEKop3"/>
        <w:lvlText w:val="%2.%3.%4"/>
        <w:lvlJc w:val="right"/>
        <w:pPr>
          <w:tabs>
            <w:tab w:val="num" w:pos="720"/>
          </w:tabs>
          <w:ind w:left="0" w:hanging="284"/>
        </w:pPr>
        <w:rPr>
          <w:rFonts w:hint="default"/>
        </w:rPr>
      </w:lvl>
    </w:lvlOverride>
    <w:lvlOverride w:ilvl="4">
      <w:startOverride w:val="1"/>
      <w:lvl w:ilvl="4">
        <w:start w:val="1"/>
        <w:numFmt w:val="decimal"/>
        <w:pStyle w:val="ABOEKop4"/>
        <w:lvlText w:val="%2.%3.%4.%5"/>
        <w:lvlJc w:val="right"/>
        <w:pPr>
          <w:tabs>
            <w:tab w:val="num" w:pos="720"/>
          </w:tabs>
          <w:ind w:left="0" w:hanging="284"/>
        </w:pPr>
        <w:rPr>
          <w:rFonts w:hint="default"/>
        </w:rPr>
      </w:lvl>
    </w:lvlOverride>
    <w:lvlOverride w:ilvl="5">
      <w:startOverride w:val="1"/>
      <w:lvl w:ilvl="5">
        <w:start w:val="1"/>
        <w:numFmt w:val="lowerRoman"/>
        <w:lvlText w:val="(%6)"/>
        <w:lvlJc w:val="left"/>
        <w:pPr>
          <w:tabs>
            <w:tab w:val="num" w:pos="720"/>
          </w:tabs>
          <w:ind w:left="0" w:hanging="284"/>
        </w:pPr>
        <w:rPr>
          <w:rFonts w:hint="default"/>
        </w:rPr>
      </w:lvl>
    </w:lvlOverride>
    <w:lvlOverride w:ilvl="6">
      <w:startOverride w:val="1"/>
      <w:lvl w:ilvl="6">
        <w:start w:val="1"/>
        <w:numFmt w:val="decimal"/>
        <w:lvlText w:val="%7."/>
        <w:lvlJc w:val="left"/>
        <w:pPr>
          <w:tabs>
            <w:tab w:val="num" w:pos="720"/>
          </w:tabs>
          <w:ind w:left="0" w:hanging="284"/>
        </w:pPr>
        <w:rPr>
          <w:rFonts w:hint="default"/>
        </w:rPr>
      </w:lvl>
    </w:lvlOverride>
    <w:lvlOverride w:ilvl="7">
      <w:startOverride w:val="1"/>
      <w:lvl w:ilvl="7">
        <w:start w:val="1"/>
        <w:numFmt w:val="lowerLetter"/>
        <w:lvlText w:val="%8."/>
        <w:lvlJc w:val="left"/>
        <w:pPr>
          <w:tabs>
            <w:tab w:val="num" w:pos="720"/>
          </w:tabs>
          <w:ind w:left="0" w:hanging="284"/>
        </w:pPr>
        <w:rPr>
          <w:rFonts w:hint="default"/>
        </w:rPr>
      </w:lvl>
    </w:lvlOverride>
    <w:lvlOverride w:ilvl="8">
      <w:startOverride w:val="1"/>
      <w:lvl w:ilvl="8">
        <w:start w:val="1"/>
        <w:numFmt w:val="lowerRoman"/>
        <w:lvlText w:val="%9."/>
        <w:lvlJc w:val="left"/>
        <w:pPr>
          <w:tabs>
            <w:tab w:val="num" w:pos="720"/>
          </w:tabs>
          <w:ind w:left="0" w:hanging="284"/>
        </w:pPr>
        <w:rPr>
          <w:rFonts w:hint="default"/>
        </w:rPr>
      </w:lvl>
    </w:lvlOverride>
  </w:num>
  <w:num w:numId="44">
    <w:abstractNumId w:val="16"/>
    <w:lvlOverride w:ilvl="0">
      <w:startOverride w:val="1"/>
      <w:lvl w:ilvl="0">
        <w:start w:val="1"/>
        <w:numFmt w:val="decimal"/>
        <w:pStyle w:val="ABOEHOOFDSTUK"/>
        <w:lvlText w:val="Deel %1 "/>
        <w:lvlJc w:val="left"/>
        <w:pPr>
          <w:ind w:left="0" w:firstLine="0"/>
        </w:pPr>
        <w:rPr>
          <w:rFonts w:hint="default"/>
          <w:caps/>
        </w:rPr>
      </w:lvl>
    </w:lvlOverride>
    <w:lvlOverride w:ilvl="1">
      <w:startOverride w:val="1"/>
      <w:lvl w:ilvl="1">
        <w:start w:val="1"/>
        <w:numFmt w:val="decimal"/>
        <w:pStyle w:val="ABOEKop1"/>
        <w:lvlText w:val="%2"/>
        <w:lvlJc w:val="right"/>
        <w:pPr>
          <w:tabs>
            <w:tab w:val="num" w:pos="720"/>
          </w:tabs>
          <w:ind w:left="0" w:hanging="284"/>
        </w:pPr>
        <w:rPr>
          <w:rFonts w:ascii="Calibri Light" w:hAnsi="Calibri Light" w:hint="default"/>
          <w:sz w:val="36"/>
          <w:szCs w:val="36"/>
        </w:rPr>
      </w:lvl>
    </w:lvlOverride>
    <w:lvlOverride w:ilvl="2">
      <w:startOverride w:val="1"/>
      <w:lvl w:ilvl="2">
        <w:start w:val="1"/>
        <w:numFmt w:val="decimal"/>
        <w:pStyle w:val="ABOEKop2"/>
        <w:lvlText w:val="%2.%3"/>
        <w:lvlJc w:val="right"/>
        <w:pPr>
          <w:tabs>
            <w:tab w:val="num" w:pos="720"/>
          </w:tabs>
          <w:ind w:left="0" w:hanging="284"/>
        </w:pPr>
        <w:rPr>
          <w:rFonts w:ascii="Calibri Light" w:hAnsi="Calibri Light" w:hint="default"/>
          <w:i w:val="0"/>
        </w:rPr>
      </w:lvl>
    </w:lvlOverride>
    <w:lvlOverride w:ilvl="3">
      <w:startOverride w:val="1"/>
      <w:lvl w:ilvl="3">
        <w:start w:val="1"/>
        <w:numFmt w:val="decimal"/>
        <w:pStyle w:val="ABOEKop3"/>
        <w:lvlText w:val="%2.%3.%4"/>
        <w:lvlJc w:val="right"/>
        <w:pPr>
          <w:tabs>
            <w:tab w:val="num" w:pos="720"/>
          </w:tabs>
          <w:ind w:left="0" w:hanging="284"/>
        </w:pPr>
        <w:rPr>
          <w:rFonts w:hint="default"/>
        </w:rPr>
      </w:lvl>
    </w:lvlOverride>
    <w:lvlOverride w:ilvl="4">
      <w:startOverride w:val="1"/>
      <w:lvl w:ilvl="4">
        <w:start w:val="1"/>
        <w:numFmt w:val="decimal"/>
        <w:pStyle w:val="ABOEKop4"/>
        <w:lvlText w:val="%2.%3.%4.%5"/>
        <w:lvlJc w:val="right"/>
        <w:pPr>
          <w:tabs>
            <w:tab w:val="num" w:pos="720"/>
          </w:tabs>
          <w:ind w:left="0" w:hanging="284"/>
        </w:pPr>
        <w:rPr>
          <w:rFonts w:hint="default"/>
        </w:rPr>
      </w:lvl>
    </w:lvlOverride>
    <w:lvlOverride w:ilvl="5">
      <w:startOverride w:val="1"/>
      <w:lvl w:ilvl="5">
        <w:start w:val="1"/>
        <w:numFmt w:val="lowerRoman"/>
        <w:lvlText w:val="(%6)"/>
        <w:lvlJc w:val="left"/>
        <w:pPr>
          <w:tabs>
            <w:tab w:val="num" w:pos="720"/>
          </w:tabs>
          <w:ind w:left="0" w:hanging="284"/>
        </w:pPr>
        <w:rPr>
          <w:rFonts w:hint="default"/>
        </w:rPr>
      </w:lvl>
    </w:lvlOverride>
    <w:lvlOverride w:ilvl="6">
      <w:startOverride w:val="1"/>
      <w:lvl w:ilvl="6">
        <w:start w:val="1"/>
        <w:numFmt w:val="decimal"/>
        <w:lvlText w:val="%7."/>
        <w:lvlJc w:val="left"/>
        <w:pPr>
          <w:tabs>
            <w:tab w:val="num" w:pos="720"/>
          </w:tabs>
          <w:ind w:left="0" w:hanging="284"/>
        </w:pPr>
        <w:rPr>
          <w:rFonts w:hint="default"/>
        </w:rPr>
      </w:lvl>
    </w:lvlOverride>
    <w:lvlOverride w:ilvl="7">
      <w:startOverride w:val="1"/>
      <w:lvl w:ilvl="7">
        <w:start w:val="1"/>
        <w:numFmt w:val="lowerLetter"/>
        <w:lvlText w:val="%8."/>
        <w:lvlJc w:val="left"/>
        <w:pPr>
          <w:tabs>
            <w:tab w:val="num" w:pos="720"/>
          </w:tabs>
          <w:ind w:left="0" w:hanging="284"/>
        </w:pPr>
        <w:rPr>
          <w:rFonts w:hint="default"/>
        </w:rPr>
      </w:lvl>
    </w:lvlOverride>
    <w:lvlOverride w:ilvl="8">
      <w:startOverride w:val="1"/>
      <w:lvl w:ilvl="8">
        <w:start w:val="1"/>
        <w:numFmt w:val="lowerRoman"/>
        <w:lvlText w:val="%9."/>
        <w:lvlJc w:val="left"/>
        <w:pPr>
          <w:tabs>
            <w:tab w:val="num" w:pos="720"/>
          </w:tabs>
          <w:ind w:left="0" w:hanging="284"/>
        </w:pPr>
        <w:rPr>
          <w:rFonts w:hint="default"/>
        </w:rPr>
      </w:lvl>
    </w:lvlOverride>
  </w:num>
  <w:num w:numId="45">
    <w:abstractNumId w:val="21"/>
  </w:num>
  <w:num w:numId="46">
    <w:abstractNumId w:val="33"/>
  </w:num>
  <w:num w:numId="47">
    <w:abstractNumId w:val="26"/>
  </w:num>
  <w:num w:numId="48">
    <w:abstractNumId w:val="28"/>
  </w:num>
  <w:num w:numId="49">
    <w:abstractNumId w:val="35"/>
  </w:num>
  <w:num w:numId="5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C9E"/>
    <w:rsid w:val="00005856"/>
    <w:rsid w:val="0000611C"/>
    <w:rsid w:val="00021FBF"/>
    <w:rsid w:val="00024A00"/>
    <w:rsid w:val="0003452C"/>
    <w:rsid w:val="00040C2E"/>
    <w:rsid w:val="000534CA"/>
    <w:rsid w:val="0006053C"/>
    <w:rsid w:val="00076C65"/>
    <w:rsid w:val="000874BC"/>
    <w:rsid w:val="00092DEE"/>
    <w:rsid w:val="000D2BF1"/>
    <w:rsid w:val="000D3AAF"/>
    <w:rsid w:val="000E63B4"/>
    <w:rsid w:val="000F2AFD"/>
    <w:rsid w:val="000F6857"/>
    <w:rsid w:val="001208DA"/>
    <w:rsid w:val="001216ED"/>
    <w:rsid w:val="00137AB5"/>
    <w:rsid w:val="00142E09"/>
    <w:rsid w:val="001455C4"/>
    <w:rsid w:val="001538CB"/>
    <w:rsid w:val="00155773"/>
    <w:rsid w:val="00163816"/>
    <w:rsid w:val="0016428B"/>
    <w:rsid w:val="001647DE"/>
    <w:rsid w:val="0017496D"/>
    <w:rsid w:val="00177A38"/>
    <w:rsid w:val="001B371E"/>
    <w:rsid w:val="001C1831"/>
    <w:rsid w:val="001D006B"/>
    <w:rsid w:val="001D2DFB"/>
    <w:rsid w:val="001F155C"/>
    <w:rsid w:val="00226946"/>
    <w:rsid w:val="00230A26"/>
    <w:rsid w:val="0023151F"/>
    <w:rsid w:val="0023742F"/>
    <w:rsid w:val="00242855"/>
    <w:rsid w:val="002613F9"/>
    <w:rsid w:val="00266F00"/>
    <w:rsid w:val="0028272A"/>
    <w:rsid w:val="00284302"/>
    <w:rsid w:val="002861C4"/>
    <w:rsid w:val="002A3106"/>
    <w:rsid w:val="002B5FBA"/>
    <w:rsid w:val="002C3415"/>
    <w:rsid w:val="002C68FE"/>
    <w:rsid w:val="002D1F91"/>
    <w:rsid w:val="002D4A73"/>
    <w:rsid w:val="00333E15"/>
    <w:rsid w:val="00347500"/>
    <w:rsid w:val="003534F3"/>
    <w:rsid w:val="00355E19"/>
    <w:rsid w:val="00393050"/>
    <w:rsid w:val="003B4ACC"/>
    <w:rsid w:val="003E16EA"/>
    <w:rsid w:val="003E3686"/>
    <w:rsid w:val="003E74F7"/>
    <w:rsid w:val="003F78A0"/>
    <w:rsid w:val="00423F1C"/>
    <w:rsid w:val="00435B4F"/>
    <w:rsid w:val="00456890"/>
    <w:rsid w:val="0047270B"/>
    <w:rsid w:val="0047274D"/>
    <w:rsid w:val="0048122B"/>
    <w:rsid w:val="0048296F"/>
    <w:rsid w:val="0049705A"/>
    <w:rsid w:val="004A17F9"/>
    <w:rsid w:val="004A5486"/>
    <w:rsid w:val="004B292E"/>
    <w:rsid w:val="004C5230"/>
    <w:rsid w:val="004C7E96"/>
    <w:rsid w:val="004D15C9"/>
    <w:rsid w:val="004D3FFB"/>
    <w:rsid w:val="004D778C"/>
    <w:rsid w:val="004E13DE"/>
    <w:rsid w:val="004E7F5D"/>
    <w:rsid w:val="004F1D2A"/>
    <w:rsid w:val="005127A2"/>
    <w:rsid w:val="00512B2F"/>
    <w:rsid w:val="00516C48"/>
    <w:rsid w:val="005213B3"/>
    <w:rsid w:val="0053022B"/>
    <w:rsid w:val="00530235"/>
    <w:rsid w:val="005343B3"/>
    <w:rsid w:val="00540FD9"/>
    <w:rsid w:val="00583602"/>
    <w:rsid w:val="00585CCD"/>
    <w:rsid w:val="00597CD4"/>
    <w:rsid w:val="005A0E98"/>
    <w:rsid w:val="005A1C8A"/>
    <w:rsid w:val="005B156D"/>
    <w:rsid w:val="005B7E01"/>
    <w:rsid w:val="005C245C"/>
    <w:rsid w:val="005D03F4"/>
    <w:rsid w:val="005F1EA6"/>
    <w:rsid w:val="005F3924"/>
    <w:rsid w:val="005F535F"/>
    <w:rsid w:val="00600DAE"/>
    <w:rsid w:val="00611039"/>
    <w:rsid w:val="006239A3"/>
    <w:rsid w:val="006242B2"/>
    <w:rsid w:val="006356BA"/>
    <w:rsid w:val="00645ADC"/>
    <w:rsid w:val="006576F7"/>
    <w:rsid w:val="00670629"/>
    <w:rsid w:val="0067280D"/>
    <w:rsid w:val="0067286B"/>
    <w:rsid w:val="006774C9"/>
    <w:rsid w:val="00681442"/>
    <w:rsid w:val="00685B93"/>
    <w:rsid w:val="006B1DCA"/>
    <w:rsid w:val="006B79C9"/>
    <w:rsid w:val="006C2B33"/>
    <w:rsid w:val="00716990"/>
    <w:rsid w:val="00723E83"/>
    <w:rsid w:val="00732D86"/>
    <w:rsid w:val="00737A49"/>
    <w:rsid w:val="007411B4"/>
    <w:rsid w:val="00744870"/>
    <w:rsid w:val="00746C4B"/>
    <w:rsid w:val="00767304"/>
    <w:rsid w:val="0079073F"/>
    <w:rsid w:val="007A1A47"/>
    <w:rsid w:val="007A53C6"/>
    <w:rsid w:val="007B3EC3"/>
    <w:rsid w:val="007C5372"/>
    <w:rsid w:val="007D1EE9"/>
    <w:rsid w:val="007D6C1B"/>
    <w:rsid w:val="007D7543"/>
    <w:rsid w:val="007F58F1"/>
    <w:rsid w:val="008221A1"/>
    <w:rsid w:val="008277DE"/>
    <w:rsid w:val="008433C4"/>
    <w:rsid w:val="008522BC"/>
    <w:rsid w:val="00853C3E"/>
    <w:rsid w:val="008728C5"/>
    <w:rsid w:val="0089291F"/>
    <w:rsid w:val="008963FE"/>
    <w:rsid w:val="008A3B9C"/>
    <w:rsid w:val="008B3603"/>
    <w:rsid w:val="008C03DC"/>
    <w:rsid w:val="008D19BF"/>
    <w:rsid w:val="008F38E1"/>
    <w:rsid w:val="008F54CB"/>
    <w:rsid w:val="008F6DFC"/>
    <w:rsid w:val="00906249"/>
    <w:rsid w:val="009136AB"/>
    <w:rsid w:val="00920F8D"/>
    <w:rsid w:val="00926DAA"/>
    <w:rsid w:val="009308DB"/>
    <w:rsid w:val="00932DFC"/>
    <w:rsid w:val="00937C4F"/>
    <w:rsid w:val="00956765"/>
    <w:rsid w:val="00974844"/>
    <w:rsid w:val="00997558"/>
    <w:rsid w:val="009A5617"/>
    <w:rsid w:val="009B34A1"/>
    <w:rsid w:val="009D15CA"/>
    <w:rsid w:val="009D5B04"/>
    <w:rsid w:val="00A01E39"/>
    <w:rsid w:val="00A02AB9"/>
    <w:rsid w:val="00A134CC"/>
    <w:rsid w:val="00A31CD9"/>
    <w:rsid w:val="00A452E9"/>
    <w:rsid w:val="00A576E0"/>
    <w:rsid w:val="00A62A73"/>
    <w:rsid w:val="00A65AD5"/>
    <w:rsid w:val="00A67665"/>
    <w:rsid w:val="00A85F1B"/>
    <w:rsid w:val="00A92002"/>
    <w:rsid w:val="00A96984"/>
    <w:rsid w:val="00AA128B"/>
    <w:rsid w:val="00AA17A8"/>
    <w:rsid w:val="00AB1A95"/>
    <w:rsid w:val="00AB21BF"/>
    <w:rsid w:val="00AB5D4D"/>
    <w:rsid w:val="00AB78BE"/>
    <w:rsid w:val="00AC1C3C"/>
    <w:rsid w:val="00AC256E"/>
    <w:rsid w:val="00AC374B"/>
    <w:rsid w:val="00AC5643"/>
    <w:rsid w:val="00AC5B1A"/>
    <w:rsid w:val="00AE5C26"/>
    <w:rsid w:val="00AE6969"/>
    <w:rsid w:val="00AE7B68"/>
    <w:rsid w:val="00AF2C9E"/>
    <w:rsid w:val="00B05648"/>
    <w:rsid w:val="00B23051"/>
    <w:rsid w:val="00B535CF"/>
    <w:rsid w:val="00B54729"/>
    <w:rsid w:val="00B60E80"/>
    <w:rsid w:val="00B72603"/>
    <w:rsid w:val="00B76767"/>
    <w:rsid w:val="00B77926"/>
    <w:rsid w:val="00B82506"/>
    <w:rsid w:val="00B90AA6"/>
    <w:rsid w:val="00BA3F66"/>
    <w:rsid w:val="00BC09EE"/>
    <w:rsid w:val="00BC6FE5"/>
    <w:rsid w:val="00BE71A3"/>
    <w:rsid w:val="00BF13B7"/>
    <w:rsid w:val="00BF1757"/>
    <w:rsid w:val="00BF2609"/>
    <w:rsid w:val="00C017D3"/>
    <w:rsid w:val="00C057A3"/>
    <w:rsid w:val="00C218FC"/>
    <w:rsid w:val="00C273E0"/>
    <w:rsid w:val="00C3120D"/>
    <w:rsid w:val="00C630A0"/>
    <w:rsid w:val="00C6333D"/>
    <w:rsid w:val="00C8200D"/>
    <w:rsid w:val="00C85EBA"/>
    <w:rsid w:val="00C86872"/>
    <w:rsid w:val="00C92797"/>
    <w:rsid w:val="00C955BE"/>
    <w:rsid w:val="00C95CB7"/>
    <w:rsid w:val="00CA182C"/>
    <w:rsid w:val="00CA644F"/>
    <w:rsid w:val="00CB5592"/>
    <w:rsid w:val="00CC287B"/>
    <w:rsid w:val="00CE2840"/>
    <w:rsid w:val="00CE2935"/>
    <w:rsid w:val="00CE5586"/>
    <w:rsid w:val="00CE7514"/>
    <w:rsid w:val="00CF3EE1"/>
    <w:rsid w:val="00CF725F"/>
    <w:rsid w:val="00CF72CE"/>
    <w:rsid w:val="00D23F03"/>
    <w:rsid w:val="00D26292"/>
    <w:rsid w:val="00D46298"/>
    <w:rsid w:val="00D578D4"/>
    <w:rsid w:val="00D66F7F"/>
    <w:rsid w:val="00D71331"/>
    <w:rsid w:val="00D72B56"/>
    <w:rsid w:val="00DA322F"/>
    <w:rsid w:val="00DA4C02"/>
    <w:rsid w:val="00DB7A8A"/>
    <w:rsid w:val="00DC001E"/>
    <w:rsid w:val="00DD1D2F"/>
    <w:rsid w:val="00DF3D78"/>
    <w:rsid w:val="00DF6B16"/>
    <w:rsid w:val="00E13A85"/>
    <w:rsid w:val="00E16114"/>
    <w:rsid w:val="00E16B2A"/>
    <w:rsid w:val="00E210F1"/>
    <w:rsid w:val="00E21256"/>
    <w:rsid w:val="00E272D2"/>
    <w:rsid w:val="00E36785"/>
    <w:rsid w:val="00E37B1E"/>
    <w:rsid w:val="00E43614"/>
    <w:rsid w:val="00E473A7"/>
    <w:rsid w:val="00E476ED"/>
    <w:rsid w:val="00E54639"/>
    <w:rsid w:val="00E60B2E"/>
    <w:rsid w:val="00E71783"/>
    <w:rsid w:val="00E818B7"/>
    <w:rsid w:val="00E90ED3"/>
    <w:rsid w:val="00E95A67"/>
    <w:rsid w:val="00EA4563"/>
    <w:rsid w:val="00EB1F27"/>
    <w:rsid w:val="00EB2521"/>
    <w:rsid w:val="00EC0096"/>
    <w:rsid w:val="00ED0999"/>
    <w:rsid w:val="00ED7BAC"/>
    <w:rsid w:val="00EE00CD"/>
    <w:rsid w:val="00EE4C97"/>
    <w:rsid w:val="00EF5E0E"/>
    <w:rsid w:val="00F11053"/>
    <w:rsid w:val="00F17AA3"/>
    <w:rsid w:val="00F20B76"/>
    <w:rsid w:val="00F20E25"/>
    <w:rsid w:val="00F23F3E"/>
    <w:rsid w:val="00F27C30"/>
    <w:rsid w:val="00F354B0"/>
    <w:rsid w:val="00F466FD"/>
    <w:rsid w:val="00F5334F"/>
    <w:rsid w:val="00F5633B"/>
    <w:rsid w:val="00F81DF7"/>
    <w:rsid w:val="00F83F88"/>
    <w:rsid w:val="00F93553"/>
    <w:rsid w:val="00F945D1"/>
    <w:rsid w:val="00FB02BB"/>
    <w:rsid w:val="00FB3BA8"/>
    <w:rsid w:val="00FB56B9"/>
    <w:rsid w:val="00FB615D"/>
    <w:rsid w:val="00FC109B"/>
    <w:rsid w:val="00FC57CC"/>
    <w:rsid w:val="00FC6214"/>
    <w:rsid w:val="00FD1596"/>
    <w:rsid w:val="00FD4619"/>
    <w:rsid w:val="00FE0B25"/>
    <w:rsid w:val="00FF31C2"/>
    <w:rsid w:val="00FF6E5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BE3F81D"/>
  <w15:docId w15:val="{EF582199-C474-4D2A-9BFE-12474210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ADC"/>
    <w:pPr>
      <w:spacing w:after="160" w:line="259" w:lineRule="auto"/>
    </w:pPr>
  </w:style>
  <w:style w:type="paragraph" w:styleId="Heading1">
    <w:name w:val="heading 1"/>
    <w:basedOn w:val="ABOEKop1"/>
    <w:next w:val="ABOE"/>
    <w:link w:val="Heading1Char"/>
    <w:uiPriority w:val="9"/>
    <w:rsid w:val="000E63B4"/>
    <w:pPr>
      <w:outlineLvl w:val="0"/>
    </w:pPr>
  </w:style>
  <w:style w:type="paragraph" w:styleId="Heading2">
    <w:name w:val="heading 2"/>
    <w:basedOn w:val="ABOEKop2"/>
    <w:next w:val="ABOE"/>
    <w:link w:val="Heading2Char"/>
    <w:uiPriority w:val="9"/>
    <w:unhideWhenUsed/>
    <w:rsid w:val="000E63B4"/>
    <w:pPr>
      <w:outlineLvl w:val="1"/>
    </w:pPr>
  </w:style>
  <w:style w:type="paragraph" w:styleId="Heading3">
    <w:name w:val="heading 3"/>
    <w:basedOn w:val="ABOEKop3"/>
    <w:next w:val="Normal"/>
    <w:link w:val="Heading3Char"/>
    <w:uiPriority w:val="9"/>
    <w:unhideWhenUsed/>
    <w:qFormat/>
    <w:rsid w:val="000E63B4"/>
    <w:pPr>
      <w:outlineLvl w:val="2"/>
    </w:pPr>
  </w:style>
  <w:style w:type="paragraph" w:styleId="Heading4">
    <w:name w:val="heading 4"/>
    <w:basedOn w:val="ABOEKop4"/>
    <w:next w:val="ABOE"/>
    <w:link w:val="Heading4Char"/>
    <w:uiPriority w:val="9"/>
    <w:unhideWhenUsed/>
    <w:qFormat/>
    <w:rsid w:val="000E63B4"/>
    <w:pPr>
      <w:outlineLvl w:val="3"/>
    </w:pPr>
  </w:style>
  <w:style w:type="paragraph" w:styleId="Heading5">
    <w:name w:val="heading 5"/>
    <w:basedOn w:val="ABOEKop5"/>
    <w:next w:val="ABOE"/>
    <w:link w:val="Heading5Char"/>
    <w:uiPriority w:val="9"/>
    <w:unhideWhenUsed/>
    <w:qFormat/>
    <w:rsid w:val="000E63B4"/>
    <w:pPr>
      <w:outlineLvl w:val="4"/>
    </w:pPr>
    <w:rPr>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ABOETABELSTIJL">
    <w:name w:val="ABO_E_TABELSTIJL"/>
    <w:basedOn w:val="TableNormal"/>
    <w:uiPriority w:val="99"/>
    <w:rsid w:val="000E63B4"/>
    <w:pPr>
      <w:spacing w:after="0" w:line="264" w:lineRule="auto"/>
    </w:pPr>
    <w:rPr>
      <w:rFonts w:ascii="Calibri Light" w:hAnsi="Calibri Light"/>
      <w:sz w:val="20"/>
      <w:lang w:val="nl-NL" w:eastAsia="nl-NL"/>
    </w:rPr>
    <w:tblPr>
      <w:tblBorders>
        <w:top w:val="single" w:sz="4" w:space="0" w:color="auto"/>
        <w:left w:val="single" w:sz="4" w:space="0" w:color="auto"/>
        <w:bottom w:val="single" w:sz="4" w:space="0" w:color="auto"/>
        <w:right w:val="single" w:sz="4" w:space="0" w:color="auto"/>
        <w:insideH w:val="single" w:sz="4" w:space="0" w:color="A6A6A6" w:themeColor="background1" w:themeShade="A6"/>
        <w:insideV w:val="single" w:sz="4" w:space="0" w:color="A6A6A6" w:themeColor="background1" w:themeShade="A6"/>
      </w:tblBorders>
    </w:tblPr>
    <w:tblStylePr w:type="firstRow">
      <w:rPr>
        <w:rFonts w:ascii="Calibri Light" w:hAnsi="Calibri Light"/>
        <w:b/>
        <w:sz w:val="20"/>
      </w:rPr>
      <w:tblPr/>
      <w:trPr>
        <w:tblHeader/>
      </w:trPr>
      <w:tcPr>
        <w:shd w:val="clear" w:color="auto" w:fill="C2D69B" w:themeFill="accent3" w:themeFillTint="99"/>
      </w:tcPr>
    </w:tblStylePr>
  </w:style>
  <w:style w:type="paragraph" w:customStyle="1" w:styleId="ABOE">
    <w:name w:val="ABO_E"/>
    <w:basedOn w:val="Normal"/>
    <w:link w:val="ABOEChar"/>
    <w:qFormat/>
    <w:rsid w:val="000E63B4"/>
  </w:style>
  <w:style w:type="character" w:customStyle="1" w:styleId="ABOEChar">
    <w:name w:val="ABO_E Char"/>
    <w:basedOn w:val="DefaultParagraphFont"/>
    <w:link w:val="ABOE"/>
    <w:rsid w:val="000E63B4"/>
    <w:rPr>
      <w:rFonts w:ascii="Calibri Light" w:eastAsia="Times New Roman" w:hAnsi="Calibri Light" w:cs="Times New Roman"/>
      <w:szCs w:val="20"/>
      <w:lang w:val="nl-NL"/>
    </w:rPr>
  </w:style>
  <w:style w:type="paragraph" w:customStyle="1" w:styleId="ABOEBijlage">
    <w:name w:val="ABO_E_Bijlage"/>
    <w:basedOn w:val="ABOE"/>
    <w:next w:val="ABOE"/>
    <w:link w:val="ABOEBijlageChar"/>
    <w:qFormat/>
    <w:rsid w:val="000E63B4"/>
    <w:pPr>
      <w:numPr>
        <w:numId w:val="1"/>
      </w:numPr>
      <w:jc w:val="center"/>
    </w:pPr>
    <w:rPr>
      <w:rFonts w:ascii="Corbel" w:hAnsi="Corbel"/>
      <w:b/>
      <w:smallCaps/>
      <w:sz w:val="28"/>
      <w:szCs w:val="24"/>
    </w:rPr>
  </w:style>
  <w:style w:type="character" w:customStyle="1" w:styleId="ABOEBijlageChar">
    <w:name w:val="ABO_E_Bijlage Char"/>
    <w:basedOn w:val="ABOEChar"/>
    <w:link w:val="ABOEBijlage"/>
    <w:rsid w:val="000E63B4"/>
    <w:rPr>
      <w:rFonts w:ascii="Corbel" w:eastAsia="Times New Roman" w:hAnsi="Corbel" w:cs="Times New Roman"/>
      <w:b/>
      <w:smallCaps/>
      <w:sz w:val="28"/>
      <w:szCs w:val="24"/>
      <w:lang w:val="nl-NL"/>
    </w:rPr>
  </w:style>
  <w:style w:type="paragraph" w:customStyle="1" w:styleId="ABOEBijschrift">
    <w:name w:val="ABO_E_Bijschrift"/>
    <w:basedOn w:val="Caption"/>
    <w:next w:val="ABOE"/>
    <w:link w:val="ABOEBijschriftChar"/>
    <w:qFormat/>
    <w:rsid w:val="000E63B4"/>
    <w:pPr>
      <w:spacing w:after="0" w:line="264" w:lineRule="auto"/>
    </w:pPr>
    <w:rPr>
      <w:rFonts w:ascii="Calibri" w:hAnsi="Calibri"/>
      <w:szCs w:val="20"/>
    </w:rPr>
  </w:style>
  <w:style w:type="character" w:customStyle="1" w:styleId="ABOEBijschriftChar">
    <w:name w:val="ABO_E_Bijschrift Char"/>
    <w:basedOn w:val="DefaultParagraphFont"/>
    <w:link w:val="ABOEBijschrift"/>
    <w:rsid w:val="000E63B4"/>
    <w:rPr>
      <w:rFonts w:ascii="Calibri" w:eastAsia="Times New Roman" w:hAnsi="Calibri" w:cs="Times New Roman"/>
      <w:b/>
      <w:bCs/>
      <w:sz w:val="20"/>
      <w:szCs w:val="20"/>
      <w:lang w:val="nl-NL"/>
    </w:rPr>
  </w:style>
  <w:style w:type="paragraph" w:styleId="Caption">
    <w:name w:val="caption"/>
    <w:aliases w:val="Figuur,Légende"/>
    <w:basedOn w:val="Normal"/>
    <w:next w:val="Normal"/>
    <w:unhideWhenUsed/>
    <w:qFormat/>
    <w:rsid w:val="000E63B4"/>
    <w:pPr>
      <w:spacing w:line="240" w:lineRule="auto"/>
    </w:pPr>
    <w:rPr>
      <w:rFonts w:ascii="Corbel" w:hAnsi="Corbel"/>
      <w:b/>
      <w:bCs/>
      <w:sz w:val="20"/>
      <w:szCs w:val="18"/>
    </w:rPr>
  </w:style>
  <w:style w:type="paragraph" w:customStyle="1" w:styleId="ABOEHOOFDSTUK">
    <w:name w:val="ABO_E_HOOFDSTUK"/>
    <w:basedOn w:val="ABOE"/>
    <w:next w:val="ABOE"/>
    <w:link w:val="ABOEHOOFDSTUKChar"/>
    <w:qFormat/>
    <w:rsid w:val="000E63B4"/>
    <w:pPr>
      <w:numPr>
        <w:numId w:val="5"/>
      </w:numPr>
      <w:pBdr>
        <w:top w:val="single" w:sz="4" w:space="1" w:color="D9D9D9" w:themeColor="background1" w:themeShade="D9"/>
        <w:bottom w:val="single" w:sz="4" w:space="1" w:color="D9D9D9" w:themeColor="background1" w:themeShade="D9"/>
      </w:pBdr>
      <w:jc w:val="center"/>
    </w:pPr>
    <w:rPr>
      <w:rFonts w:ascii="Corbel" w:hAnsi="Corbel"/>
      <w:smallCaps/>
      <w:sz w:val="40"/>
      <w:szCs w:val="40"/>
    </w:rPr>
  </w:style>
  <w:style w:type="character" w:customStyle="1" w:styleId="ABOEHOOFDSTUKChar">
    <w:name w:val="ABO_E_HOOFDSTUK Char"/>
    <w:basedOn w:val="ABOEChar"/>
    <w:link w:val="ABOEHOOFDSTUK"/>
    <w:rsid w:val="000E63B4"/>
    <w:rPr>
      <w:rFonts w:ascii="Corbel" w:eastAsia="Times New Roman" w:hAnsi="Corbel" w:cs="Times New Roman"/>
      <w:smallCaps/>
      <w:sz w:val="40"/>
      <w:szCs w:val="40"/>
      <w:lang w:val="nl-NL"/>
    </w:rPr>
  </w:style>
  <w:style w:type="paragraph" w:customStyle="1" w:styleId="ABOEHoofdtitel">
    <w:name w:val="ABO_E_Hoofdtitel"/>
    <w:basedOn w:val="Normal"/>
    <w:rsid w:val="000E63B4"/>
    <w:pPr>
      <w:spacing w:after="0" w:line="240" w:lineRule="atLeast"/>
      <w:jc w:val="center"/>
    </w:pPr>
    <w:rPr>
      <w:rFonts w:ascii="Corbel" w:hAnsi="Corbel"/>
      <w:b/>
      <w:bCs/>
      <w:smallCaps/>
      <w:sz w:val="48"/>
    </w:rPr>
  </w:style>
  <w:style w:type="paragraph" w:customStyle="1" w:styleId="ABOEKop1">
    <w:name w:val="ABO_E_Kop1"/>
    <w:next w:val="ABOE"/>
    <w:link w:val="ABOEKop1Char"/>
    <w:qFormat/>
    <w:rsid w:val="000E63B4"/>
    <w:pPr>
      <w:keepNext/>
      <w:pageBreakBefore/>
      <w:numPr>
        <w:ilvl w:val="1"/>
        <w:numId w:val="5"/>
      </w:numPr>
      <w:spacing w:before="120" w:after="120" w:line="264" w:lineRule="auto"/>
      <w:outlineLvl w:val="1"/>
    </w:pPr>
    <w:rPr>
      <w:rFonts w:ascii="Corbel" w:eastAsiaTheme="majorEastAsia" w:hAnsi="Corbel" w:cstheme="minorHAnsi"/>
      <w:b/>
      <w:bCs/>
      <w:smallCaps/>
      <w:kern w:val="32"/>
      <w:sz w:val="36"/>
      <w:szCs w:val="36"/>
      <w:lang w:val="nl-NL" w:eastAsia="nl-NL"/>
    </w:rPr>
  </w:style>
  <w:style w:type="character" w:customStyle="1" w:styleId="ABOEKop1Char">
    <w:name w:val="ABO_E_Kop1 Char"/>
    <w:basedOn w:val="DefaultParagraphFont"/>
    <w:link w:val="ABOEKop1"/>
    <w:rsid w:val="000E63B4"/>
    <w:rPr>
      <w:rFonts w:ascii="Corbel" w:eastAsiaTheme="majorEastAsia" w:hAnsi="Corbel" w:cstheme="minorHAnsi"/>
      <w:b/>
      <w:bCs/>
      <w:smallCaps/>
      <w:kern w:val="32"/>
      <w:sz w:val="36"/>
      <w:szCs w:val="36"/>
      <w:lang w:val="nl-NL" w:eastAsia="nl-NL"/>
    </w:rPr>
  </w:style>
  <w:style w:type="paragraph" w:customStyle="1" w:styleId="ABOEKop2">
    <w:name w:val="ABO_E_Kop2"/>
    <w:basedOn w:val="ABOEKop1"/>
    <w:next w:val="ABOE"/>
    <w:link w:val="ABOEKop2Char"/>
    <w:qFormat/>
    <w:rsid w:val="000E63B4"/>
    <w:pPr>
      <w:pageBreakBefore w:val="0"/>
      <w:numPr>
        <w:ilvl w:val="2"/>
      </w:numPr>
      <w:spacing w:before="240"/>
      <w:outlineLvl w:val="2"/>
    </w:pPr>
    <w:rPr>
      <w:kern w:val="28"/>
      <w:sz w:val="28"/>
      <w:szCs w:val="28"/>
    </w:rPr>
  </w:style>
  <w:style w:type="character" w:customStyle="1" w:styleId="ABOEKop2Char">
    <w:name w:val="ABO_E_Kop2 Char"/>
    <w:basedOn w:val="DefaultParagraphFont"/>
    <w:link w:val="ABOEKop2"/>
    <w:rsid w:val="000E63B4"/>
    <w:rPr>
      <w:rFonts w:ascii="Corbel" w:eastAsiaTheme="majorEastAsia" w:hAnsi="Corbel" w:cstheme="minorHAnsi"/>
      <w:b/>
      <w:bCs/>
      <w:smallCaps/>
      <w:kern w:val="28"/>
      <w:sz w:val="28"/>
      <w:szCs w:val="28"/>
      <w:lang w:val="nl-NL" w:eastAsia="nl-NL"/>
    </w:rPr>
  </w:style>
  <w:style w:type="paragraph" w:customStyle="1" w:styleId="ABOEKop3">
    <w:name w:val="ABO_E_Kop3"/>
    <w:basedOn w:val="ABOEKop2"/>
    <w:next w:val="ABOE"/>
    <w:link w:val="ABOEKop3Char"/>
    <w:qFormat/>
    <w:rsid w:val="000E63B4"/>
    <w:pPr>
      <w:numPr>
        <w:ilvl w:val="3"/>
      </w:numPr>
      <w:outlineLvl w:val="3"/>
    </w:pPr>
    <w:rPr>
      <w:b w:val="0"/>
      <w:kern w:val="0"/>
    </w:rPr>
  </w:style>
  <w:style w:type="character" w:customStyle="1" w:styleId="ABOEKop3Char">
    <w:name w:val="ABO_E_Kop3 Char"/>
    <w:basedOn w:val="DefaultParagraphFont"/>
    <w:link w:val="ABOEKop3"/>
    <w:rsid w:val="000E63B4"/>
    <w:rPr>
      <w:rFonts w:ascii="Corbel" w:eastAsiaTheme="majorEastAsia" w:hAnsi="Corbel" w:cstheme="minorHAnsi"/>
      <w:bCs/>
      <w:smallCaps/>
      <w:sz w:val="28"/>
      <w:szCs w:val="28"/>
      <w:lang w:val="nl-NL" w:eastAsia="nl-NL"/>
    </w:rPr>
  </w:style>
  <w:style w:type="paragraph" w:customStyle="1" w:styleId="ABOEKop4">
    <w:name w:val="ABO_E_Kop4"/>
    <w:basedOn w:val="ABOEKop3"/>
    <w:next w:val="ABOE"/>
    <w:link w:val="ABOEKop4Char"/>
    <w:qFormat/>
    <w:rsid w:val="000E63B4"/>
    <w:pPr>
      <w:numPr>
        <w:ilvl w:val="4"/>
      </w:numPr>
      <w:outlineLvl w:val="4"/>
    </w:pPr>
    <w:rPr>
      <w:i/>
      <w:sz w:val="24"/>
    </w:rPr>
  </w:style>
  <w:style w:type="character" w:customStyle="1" w:styleId="ABOEKop4Char">
    <w:name w:val="ABO_E_Kop4 Char"/>
    <w:basedOn w:val="DefaultParagraphFont"/>
    <w:link w:val="ABOEKop4"/>
    <w:rsid w:val="000E63B4"/>
    <w:rPr>
      <w:rFonts w:ascii="Corbel" w:eastAsiaTheme="majorEastAsia" w:hAnsi="Corbel" w:cstheme="minorHAnsi"/>
      <w:bCs/>
      <w:i/>
      <w:smallCaps/>
      <w:sz w:val="24"/>
      <w:szCs w:val="28"/>
      <w:lang w:val="nl-NL" w:eastAsia="nl-NL"/>
    </w:rPr>
  </w:style>
  <w:style w:type="numbering" w:customStyle="1" w:styleId="ABOEKoppen">
    <w:name w:val="ABO_E_Koppen"/>
    <w:uiPriority w:val="99"/>
    <w:rsid w:val="000E63B4"/>
    <w:pPr>
      <w:numPr>
        <w:numId w:val="2"/>
      </w:numPr>
    </w:pPr>
  </w:style>
  <w:style w:type="paragraph" w:customStyle="1" w:styleId="ABOEOps1">
    <w:name w:val="ABO_E_Ops1"/>
    <w:basedOn w:val="ABOE"/>
    <w:link w:val="ABOEOps1Char"/>
    <w:qFormat/>
    <w:rsid w:val="000E63B4"/>
    <w:pPr>
      <w:numPr>
        <w:numId w:val="3"/>
      </w:numPr>
      <w:contextualSpacing/>
    </w:pPr>
    <w:rPr>
      <w:lang w:eastAsia="nl-NL"/>
    </w:rPr>
  </w:style>
  <w:style w:type="character" w:customStyle="1" w:styleId="ABOEOps1Char">
    <w:name w:val="ABO_E_Ops1 Char"/>
    <w:basedOn w:val="ABOEChar"/>
    <w:link w:val="ABOEOps1"/>
    <w:rsid w:val="000E63B4"/>
    <w:rPr>
      <w:rFonts w:ascii="Calibri Light" w:eastAsia="Times New Roman" w:hAnsi="Calibri Light" w:cs="Times New Roman"/>
      <w:szCs w:val="20"/>
      <w:lang w:val="nl-NL" w:eastAsia="nl-NL"/>
    </w:rPr>
  </w:style>
  <w:style w:type="paragraph" w:customStyle="1" w:styleId="ABOEOps2">
    <w:name w:val="ABO_E_Ops2"/>
    <w:basedOn w:val="ABOEOps1"/>
    <w:link w:val="ABOEOps2Char"/>
    <w:qFormat/>
    <w:rsid w:val="000E63B4"/>
    <w:pPr>
      <w:numPr>
        <w:ilvl w:val="1"/>
      </w:numPr>
    </w:pPr>
  </w:style>
  <w:style w:type="character" w:customStyle="1" w:styleId="ABOEOps2Char">
    <w:name w:val="ABO_E_Ops2 Char"/>
    <w:basedOn w:val="ABOEChar"/>
    <w:link w:val="ABOEOps2"/>
    <w:rsid w:val="000E63B4"/>
    <w:rPr>
      <w:rFonts w:ascii="Calibri Light" w:eastAsia="Times New Roman" w:hAnsi="Calibri Light" w:cs="Times New Roman"/>
      <w:szCs w:val="20"/>
      <w:lang w:val="nl-NL" w:eastAsia="nl-NL"/>
    </w:rPr>
  </w:style>
  <w:style w:type="paragraph" w:customStyle="1" w:styleId="ABOEOps3">
    <w:name w:val="ABO_E_Ops3"/>
    <w:basedOn w:val="ABOEOps2"/>
    <w:link w:val="ABOEOps3Char"/>
    <w:qFormat/>
    <w:rsid w:val="000E63B4"/>
    <w:pPr>
      <w:numPr>
        <w:ilvl w:val="2"/>
      </w:numPr>
    </w:pPr>
  </w:style>
  <w:style w:type="character" w:customStyle="1" w:styleId="ABOEOps3Char">
    <w:name w:val="ABO_E_Ops3 Char"/>
    <w:basedOn w:val="ABOEOps2Char"/>
    <w:link w:val="ABOEOps3"/>
    <w:rsid w:val="000E63B4"/>
    <w:rPr>
      <w:rFonts w:ascii="Calibri Light" w:eastAsia="Times New Roman" w:hAnsi="Calibri Light" w:cs="Times New Roman"/>
      <w:szCs w:val="20"/>
      <w:lang w:val="nl-NL" w:eastAsia="nl-NL"/>
    </w:rPr>
  </w:style>
  <w:style w:type="paragraph" w:customStyle="1" w:styleId="ABOESubtitel">
    <w:name w:val="ABO_E_Subtitel"/>
    <w:basedOn w:val="Normal"/>
    <w:link w:val="ABOESubtitelChar"/>
    <w:qFormat/>
    <w:rsid w:val="000E63B4"/>
    <w:pPr>
      <w:spacing w:after="0" w:line="240" w:lineRule="atLeast"/>
      <w:jc w:val="center"/>
    </w:pPr>
    <w:rPr>
      <w:rFonts w:ascii="Corbel" w:hAnsi="Corbel"/>
      <w:b/>
      <w:smallCaps/>
      <w:sz w:val="40"/>
      <w:szCs w:val="40"/>
    </w:rPr>
  </w:style>
  <w:style w:type="character" w:customStyle="1" w:styleId="ABOESubtitelChar">
    <w:name w:val="ABO_E_Subtitel Char"/>
    <w:basedOn w:val="DefaultParagraphFont"/>
    <w:link w:val="ABOESubtitel"/>
    <w:rsid w:val="000E63B4"/>
    <w:rPr>
      <w:rFonts w:ascii="Corbel" w:eastAsia="Times New Roman" w:hAnsi="Corbel" w:cs="Times New Roman"/>
      <w:b/>
      <w:smallCaps/>
      <w:sz w:val="40"/>
      <w:szCs w:val="40"/>
      <w:lang w:val="nl-NL"/>
    </w:rPr>
  </w:style>
  <w:style w:type="paragraph" w:customStyle="1" w:styleId="ABOETitelInhoud">
    <w:name w:val="ABO_E_TitelInhoud"/>
    <w:basedOn w:val="ABOEKop1"/>
    <w:next w:val="ABOE"/>
    <w:link w:val="ABOETitelInhoudChar"/>
    <w:qFormat/>
    <w:rsid w:val="000E63B4"/>
    <w:pPr>
      <w:numPr>
        <w:numId w:val="0"/>
      </w:numPr>
      <w:outlineLvl w:val="9"/>
    </w:pPr>
  </w:style>
  <w:style w:type="character" w:customStyle="1" w:styleId="ABOETitelInhoudChar">
    <w:name w:val="ABO_E_TitelInhoud Char"/>
    <w:basedOn w:val="ABOEKop1Char"/>
    <w:link w:val="ABOETitelInhoud"/>
    <w:rsid w:val="000E63B4"/>
    <w:rPr>
      <w:rFonts w:ascii="Corbel" w:eastAsiaTheme="majorEastAsia" w:hAnsi="Corbel" w:cstheme="minorHAnsi"/>
      <w:b/>
      <w:bCs/>
      <w:smallCaps/>
      <w:kern w:val="32"/>
      <w:sz w:val="36"/>
      <w:szCs w:val="36"/>
      <w:lang w:val="nl-NL" w:eastAsia="nl-NL"/>
    </w:rPr>
  </w:style>
  <w:style w:type="paragraph" w:customStyle="1" w:styleId="ABOETypeDoc">
    <w:name w:val="ABO_E_TypeDoc"/>
    <w:basedOn w:val="Normal"/>
    <w:link w:val="ABOETypeDocChar"/>
    <w:qFormat/>
    <w:rsid w:val="000E63B4"/>
    <w:pPr>
      <w:spacing w:after="0" w:line="240" w:lineRule="atLeast"/>
      <w:jc w:val="center"/>
    </w:pPr>
    <w:rPr>
      <w:rFonts w:ascii="Corbel" w:hAnsi="Corbel"/>
      <w:b/>
      <w:sz w:val="28"/>
      <w:szCs w:val="28"/>
    </w:rPr>
  </w:style>
  <w:style w:type="character" w:customStyle="1" w:styleId="ABOETypeDocChar">
    <w:name w:val="ABO_E_TypeDoc Char"/>
    <w:basedOn w:val="DefaultParagraphFont"/>
    <w:link w:val="ABOETypeDoc"/>
    <w:rsid w:val="000E63B4"/>
    <w:rPr>
      <w:rFonts w:ascii="Corbel" w:eastAsia="Times New Roman" w:hAnsi="Corbel" w:cs="Times New Roman"/>
      <w:b/>
      <w:sz w:val="28"/>
      <w:szCs w:val="28"/>
      <w:lang w:val="nl-NL"/>
    </w:rPr>
  </w:style>
  <w:style w:type="paragraph" w:customStyle="1" w:styleId="ABOEVoorblad">
    <w:name w:val="ABO_E_Voorblad"/>
    <w:basedOn w:val="ABOE"/>
    <w:link w:val="ABOEVoorbladChar"/>
    <w:qFormat/>
    <w:rsid w:val="000E63B4"/>
  </w:style>
  <w:style w:type="character" w:customStyle="1" w:styleId="ABOEVoorbladChar">
    <w:name w:val="ABO_E_Voorblad Char"/>
    <w:basedOn w:val="ABOEChar"/>
    <w:link w:val="ABOEVoorblad"/>
    <w:rsid w:val="000E63B4"/>
    <w:rPr>
      <w:rFonts w:ascii="Calibri Light" w:eastAsia="Times New Roman" w:hAnsi="Calibri Light" w:cs="Times New Roman"/>
      <w:szCs w:val="20"/>
      <w:lang w:val="nl-NL"/>
    </w:rPr>
  </w:style>
  <w:style w:type="paragraph" w:styleId="Header">
    <w:name w:val="header"/>
    <w:basedOn w:val="Normal"/>
    <w:link w:val="HeaderChar"/>
    <w:uiPriority w:val="99"/>
    <w:unhideWhenUsed/>
    <w:rsid w:val="000E63B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E63B4"/>
    <w:rPr>
      <w:rFonts w:ascii="Calibri Light" w:eastAsia="Times New Roman" w:hAnsi="Calibri Light" w:cs="Times New Roman"/>
      <w:szCs w:val="20"/>
      <w:lang w:val="nl-NL"/>
    </w:rPr>
  </w:style>
  <w:style w:type="paragraph" w:styleId="Footer">
    <w:name w:val="footer"/>
    <w:basedOn w:val="Normal"/>
    <w:link w:val="FooterChar"/>
    <w:uiPriority w:val="99"/>
    <w:unhideWhenUsed/>
    <w:rsid w:val="000E63B4"/>
    <w:pPr>
      <w:tabs>
        <w:tab w:val="center" w:pos="4536"/>
        <w:tab w:val="right" w:pos="9072"/>
      </w:tabs>
      <w:spacing w:after="0" w:line="240" w:lineRule="auto"/>
    </w:pPr>
    <w:rPr>
      <w:sz w:val="20"/>
    </w:rPr>
  </w:style>
  <w:style w:type="character" w:customStyle="1" w:styleId="FooterChar">
    <w:name w:val="Footer Char"/>
    <w:basedOn w:val="DefaultParagraphFont"/>
    <w:link w:val="Footer"/>
    <w:uiPriority w:val="99"/>
    <w:rsid w:val="000E63B4"/>
    <w:rPr>
      <w:rFonts w:ascii="Calibri Light" w:eastAsia="Times New Roman" w:hAnsi="Calibri Light" w:cs="Times New Roman"/>
      <w:sz w:val="20"/>
      <w:szCs w:val="20"/>
    </w:rPr>
  </w:style>
  <w:style w:type="table" w:styleId="TableGrid">
    <w:name w:val="Table Grid"/>
    <w:basedOn w:val="TableNormal"/>
    <w:rsid w:val="000E63B4"/>
    <w:pPr>
      <w:spacing w:after="160" w:line="264" w:lineRule="auto"/>
      <w:jc w:val="both"/>
    </w:pPr>
    <w:rPr>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63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B4"/>
    <w:rPr>
      <w:rFonts w:ascii="Tahoma" w:eastAsia="Times New Roman" w:hAnsi="Tahoma" w:cs="Tahoma"/>
      <w:sz w:val="16"/>
      <w:szCs w:val="16"/>
      <w:lang w:val="nl-NL"/>
    </w:rPr>
  </w:style>
  <w:style w:type="table" w:customStyle="1" w:styleId="Tabelraster1">
    <w:name w:val="Tabelraster1"/>
    <w:basedOn w:val="TableNormal"/>
    <w:uiPriority w:val="59"/>
    <w:rsid w:val="000E63B4"/>
    <w:pPr>
      <w:spacing w:after="160" w:line="264" w:lineRule="auto"/>
      <w:jc w:val="both"/>
    </w:pPr>
    <w:rPr>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E63B4"/>
    <w:rPr>
      <w:rFonts w:ascii="Corbel" w:eastAsiaTheme="majorEastAsia" w:hAnsi="Corbel" w:cstheme="minorHAnsi"/>
      <w:b/>
      <w:bCs/>
      <w:smallCaps/>
      <w:kern w:val="32"/>
      <w:sz w:val="36"/>
      <w:szCs w:val="36"/>
      <w:lang w:val="nl-NL" w:eastAsia="nl-NL"/>
    </w:rPr>
  </w:style>
  <w:style w:type="paragraph" w:customStyle="1" w:styleId="tabel">
    <w:name w:val="tabel"/>
    <w:basedOn w:val="Normal"/>
    <w:rsid w:val="000E63B4"/>
    <w:pPr>
      <w:keepLines/>
      <w:tabs>
        <w:tab w:val="left" w:pos="-1985"/>
      </w:tabs>
      <w:spacing w:after="0" w:line="240" w:lineRule="auto"/>
    </w:pPr>
    <w:rPr>
      <w:sz w:val="18"/>
      <w:szCs w:val="18"/>
    </w:rPr>
  </w:style>
  <w:style w:type="paragraph" w:styleId="NoSpacing">
    <w:name w:val="No Spacing"/>
    <w:uiPriority w:val="1"/>
    <w:qFormat/>
    <w:rsid w:val="000E63B4"/>
    <w:pPr>
      <w:spacing w:after="0" w:line="240" w:lineRule="auto"/>
      <w:ind w:left="720"/>
      <w:jc w:val="both"/>
    </w:pPr>
    <w:rPr>
      <w:rFonts w:ascii="Calibri Light" w:eastAsiaTheme="minorEastAsia" w:hAnsi="Calibri Light"/>
      <w:lang w:eastAsia="nl-NL"/>
    </w:rPr>
  </w:style>
  <w:style w:type="character" w:styleId="Hyperlink">
    <w:name w:val="Hyperlink"/>
    <w:uiPriority w:val="99"/>
    <w:rsid w:val="000E63B4"/>
    <w:rPr>
      <w:noProof w:val="0"/>
      <w:color w:val="0000FF"/>
      <w:u w:val="single"/>
      <w:lang w:val="nl-NL"/>
    </w:rPr>
  </w:style>
  <w:style w:type="paragraph" w:styleId="TableofFigures">
    <w:name w:val="table of figures"/>
    <w:basedOn w:val="Normal"/>
    <w:next w:val="Normal"/>
    <w:uiPriority w:val="99"/>
    <w:unhideWhenUsed/>
    <w:rsid w:val="000E63B4"/>
    <w:pPr>
      <w:spacing w:after="0"/>
    </w:pPr>
  </w:style>
  <w:style w:type="paragraph" w:styleId="TOC1">
    <w:name w:val="toc 1"/>
    <w:basedOn w:val="Normal"/>
    <w:next w:val="Normal"/>
    <w:autoRedefine/>
    <w:uiPriority w:val="39"/>
    <w:unhideWhenUsed/>
    <w:rsid w:val="000E63B4"/>
    <w:pPr>
      <w:tabs>
        <w:tab w:val="left" w:pos="709"/>
        <w:tab w:val="right" w:leader="dot" w:pos="8789"/>
      </w:tabs>
      <w:spacing w:before="240" w:after="60"/>
    </w:pPr>
    <w:rPr>
      <w:rFonts w:eastAsiaTheme="minorEastAsia"/>
    </w:rPr>
  </w:style>
  <w:style w:type="paragraph" w:styleId="TOC2">
    <w:name w:val="toc 2"/>
    <w:basedOn w:val="Normal"/>
    <w:next w:val="Normal"/>
    <w:autoRedefine/>
    <w:uiPriority w:val="39"/>
    <w:unhideWhenUsed/>
    <w:rsid w:val="000E63B4"/>
    <w:pPr>
      <w:tabs>
        <w:tab w:val="left" w:pos="709"/>
        <w:tab w:val="right" w:leader="dot" w:pos="8789"/>
      </w:tabs>
      <w:spacing w:after="0"/>
      <w:ind w:left="284"/>
    </w:pPr>
    <w:rPr>
      <w:rFonts w:eastAsiaTheme="minorEastAsia"/>
    </w:rPr>
  </w:style>
  <w:style w:type="character" w:styleId="CommentReference">
    <w:name w:val="annotation reference"/>
    <w:basedOn w:val="DefaultParagraphFont"/>
    <w:uiPriority w:val="99"/>
    <w:semiHidden/>
    <w:unhideWhenUsed/>
    <w:rsid w:val="000E63B4"/>
    <w:rPr>
      <w:sz w:val="16"/>
      <w:szCs w:val="16"/>
    </w:rPr>
  </w:style>
  <w:style w:type="paragraph" w:styleId="CommentText">
    <w:name w:val="annotation text"/>
    <w:basedOn w:val="Normal"/>
    <w:link w:val="CommentTextChar"/>
    <w:uiPriority w:val="99"/>
    <w:unhideWhenUsed/>
    <w:rsid w:val="000E63B4"/>
    <w:pPr>
      <w:spacing w:line="240" w:lineRule="auto"/>
    </w:pPr>
    <w:rPr>
      <w:sz w:val="20"/>
    </w:rPr>
  </w:style>
  <w:style w:type="character" w:customStyle="1" w:styleId="CommentTextChar">
    <w:name w:val="Comment Text Char"/>
    <w:basedOn w:val="DefaultParagraphFont"/>
    <w:link w:val="CommentText"/>
    <w:uiPriority w:val="99"/>
    <w:rsid w:val="000E63B4"/>
    <w:rPr>
      <w:rFonts w:ascii="Calibri Light" w:eastAsia="Times New Roman" w:hAnsi="Calibri Light" w:cs="Times New Roman"/>
      <w:sz w:val="20"/>
      <w:szCs w:val="20"/>
      <w:lang w:val="nl-NL"/>
    </w:rPr>
  </w:style>
  <w:style w:type="paragraph" w:styleId="CommentSubject">
    <w:name w:val="annotation subject"/>
    <w:basedOn w:val="CommentText"/>
    <w:next w:val="CommentText"/>
    <w:link w:val="CommentSubjectChar"/>
    <w:uiPriority w:val="99"/>
    <w:semiHidden/>
    <w:unhideWhenUsed/>
    <w:rsid w:val="000E63B4"/>
    <w:rPr>
      <w:b/>
      <w:bCs/>
    </w:rPr>
  </w:style>
  <w:style w:type="character" w:customStyle="1" w:styleId="CommentSubjectChar">
    <w:name w:val="Comment Subject Char"/>
    <w:basedOn w:val="CommentTextChar"/>
    <w:link w:val="CommentSubject"/>
    <w:uiPriority w:val="99"/>
    <w:semiHidden/>
    <w:rsid w:val="000E63B4"/>
    <w:rPr>
      <w:rFonts w:ascii="Calibri Light" w:eastAsia="Times New Roman" w:hAnsi="Calibri Light" w:cs="Times New Roman"/>
      <w:b/>
      <w:bCs/>
      <w:sz w:val="20"/>
      <w:szCs w:val="20"/>
      <w:lang w:val="nl-NL"/>
    </w:rPr>
  </w:style>
  <w:style w:type="paragraph" w:customStyle="1" w:styleId="ABOEKop5">
    <w:name w:val="ABO_E_Kop5"/>
    <w:basedOn w:val="ABOE"/>
    <w:link w:val="ABOEKop5Char"/>
    <w:qFormat/>
    <w:rsid w:val="000E63B4"/>
    <w:pPr>
      <w:spacing w:before="120" w:after="240"/>
    </w:pPr>
    <w:rPr>
      <w:rFonts w:ascii="Corbel" w:hAnsi="Corbel"/>
      <w:b/>
      <w:u w:val="single"/>
    </w:rPr>
  </w:style>
  <w:style w:type="character" w:customStyle="1" w:styleId="ABOEKop5Char">
    <w:name w:val="ABO_E_Kop5 Char"/>
    <w:basedOn w:val="ABOEChar"/>
    <w:link w:val="ABOEKop5"/>
    <w:rsid w:val="000E63B4"/>
    <w:rPr>
      <w:rFonts w:ascii="Corbel" w:eastAsia="Times New Roman" w:hAnsi="Corbel" w:cs="Times New Roman"/>
      <w:b/>
      <w:szCs w:val="20"/>
      <w:u w:val="single"/>
      <w:lang w:val="nl-NL"/>
    </w:rPr>
  </w:style>
  <w:style w:type="paragraph" w:styleId="TOC3">
    <w:name w:val="toc 3"/>
    <w:basedOn w:val="Normal"/>
    <w:next w:val="Normal"/>
    <w:autoRedefine/>
    <w:uiPriority w:val="39"/>
    <w:unhideWhenUsed/>
    <w:rsid w:val="000E63B4"/>
    <w:pPr>
      <w:tabs>
        <w:tab w:val="left" w:pos="1134"/>
        <w:tab w:val="right" w:leader="dot" w:pos="8789"/>
      </w:tabs>
      <w:spacing w:after="0"/>
      <w:ind w:left="567"/>
    </w:pPr>
    <w:rPr>
      <w:rFonts w:eastAsiaTheme="minorEastAsia"/>
    </w:rPr>
  </w:style>
  <w:style w:type="paragraph" w:styleId="TOCHeading">
    <w:name w:val="TOC Heading"/>
    <w:basedOn w:val="Heading1"/>
    <w:next w:val="Normal"/>
    <w:uiPriority w:val="39"/>
    <w:unhideWhenUsed/>
    <w:qFormat/>
    <w:rsid w:val="000E63B4"/>
    <w:pPr>
      <w:spacing w:after="0"/>
      <w:outlineLvl w:val="9"/>
    </w:pPr>
    <w:rPr>
      <w:lang w:eastAsia="nl-BE"/>
    </w:rPr>
  </w:style>
  <w:style w:type="paragraph" w:customStyle="1" w:styleId="ABOEKop1NoPageBreak">
    <w:name w:val="ABO_E_Kop1_NoPageBreak"/>
    <w:basedOn w:val="ABOEKop1"/>
    <w:next w:val="ABOE"/>
    <w:qFormat/>
    <w:rsid w:val="000E63B4"/>
    <w:pPr>
      <w:pageBreakBefore w:val="0"/>
    </w:pPr>
  </w:style>
  <w:style w:type="character" w:customStyle="1" w:styleId="Heading2Char">
    <w:name w:val="Heading 2 Char"/>
    <w:basedOn w:val="DefaultParagraphFont"/>
    <w:link w:val="Heading2"/>
    <w:uiPriority w:val="9"/>
    <w:rsid w:val="000E63B4"/>
    <w:rPr>
      <w:rFonts w:ascii="Corbel" w:eastAsiaTheme="majorEastAsia" w:hAnsi="Corbel" w:cstheme="minorHAnsi"/>
      <w:b/>
      <w:bCs/>
      <w:smallCaps/>
      <w:kern w:val="28"/>
      <w:sz w:val="28"/>
      <w:szCs w:val="28"/>
      <w:lang w:val="nl-NL" w:eastAsia="nl-NL"/>
    </w:rPr>
  </w:style>
  <w:style w:type="character" w:customStyle="1" w:styleId="Heading3Char">
    <w:name w:val="Heading 3 Char"/>
    <w:basedOn w:val="DefaultParagraphFont"/>
    <w:link w:val="Heading3"/>
    <w:uiPriority w:val="9"/>
    <w:rsid w:val="000E63B4"/>
    <w:rPr>
      <w:rFonts w:ascii="Corbel" w:eastAsiaTheme="majorEastAsia" w:hAnsi="Corbel" w:cstheme="minorHAnsi"/>
      <w:bCs/>
      <w:smallCaps/>
      <w:sz w:val="28"/>
      <w:szCs w:val="28"/>
      <w:lang w:val="nl-NL" w:eastAsia="nl-NL"/>
    </w:rPr>
  </w:style>
  <w:style w:type="character" w:customStyle="1" w:styleId="Heading4Char">
    <w:name w:val="Heading 4 Char"/>
    <w:basedOn w:val="DefaultParagraphFont"/>
    <w:link w:val="Heading4"/>
    <w:uiPriority w:val="9"/>
    <w:rsid w:val="000E63B4"/>
    <w:rPr>
      <w:rFonts w:ascii="Corbel" w:eastAsiaTheme="majorEastAsia" w:hAnsi="Corbel" w:cstheme="minorHAnsi"/>
      <w:bCs/>
      <w:i/>
      <w:smallCaps/>
      <w:sz w:val="24"/>
      <w:szCs w:val="28"/>
      <w:lang w:val="nl-NL" w:eastAsia="nl-NL"/>
    </w:rPr>
  </w:style>
  <w:style w:type="character" w:customStyle="1" w:styleId="Heading5Char">
    <w:name w:val="Heading 5 Char"/>
    <w:basedOn w:val="DefaultParagraphFont"/>
    <w:link w:val="Heading5"/>
    <w:uiPriority w:val="9"/>
    <w:rsid w:val="000E63B4"/>
    <w:rPr>
      <w:rFonts w:ascii="Corbel" w:eastAsia="Times New Roman" w:hAnsi="Corbel" w:cs="Times New Roman"/>
      <w:b/>
      <w:szCs w:val="20"/>
      <w:u w:val="single"/>
      <w:lang w:val="nl-NL" w:eastAsia="nl-NL"/>
    </w:rPr>
  </w:style>
  <w:style w:type="paragraph" w:styleId="ListParagraph">
    <w:name w:val="List Paragraph"/>
    <w:basedOn w:val="Normal"/>
    <w:uiPriority w:val="34"/>
    <w:qFormat/>
    <w:rsid w:val="000E63B4"/>
    <w:pPr>
      <w:ind w:left="720"/>
      <w:contextualSpacing/>
    </w:pPr>
  </w:style>
  <w:style w:type="character" w:styleId="BookTitle">
    <w:name w:val="Book Title"/>
    <w:basedOn w:val="DefaultParagraphFont"/>
    <w:uiPriority w:val="33"/>
    <w:rsid w:val="000E63B4"/>
    <w:rPr>
      <w:b/>
      <w:bCs/>
      <w:i/>
      <w:iCs/>
      <w:noProof w:val="0"/>
      <w:spacing w:val="5"/>
      <w:lang w:val="nl-NL"/>
    </w:rPr>
  </w:style>
  <w:style w:type="character" w:styleId="IntenseReference">
    <w:name w:val="Intense Reference"/>
    <w:basedOn w:val="DefaultParagraphFont"/>
    <w:uiPriority w:val="32"/>
    <w:rsid w:val="000E63B4"/>
    <w:rPr>
      <w:b/>
      <w:bCs/>
      <w:smallCaps/>
      <w:noProof w:val="0"/>
      <w:color w:val="4F81BD" w:themeColor="accent1"/>
      <w:spacing w:val="5"/>
      <w:lang w:val="nl-NL"/>
    </w:rPr>
  </w:style>
  <w:style w:type="character" w:styleId="SubtleReference">
    <w:name w:val="Subtle Reference"/>
    <w:basedOn w:val="DefaultParagraphFont"/>
    <w:uiPriority w:val="31"/>
    <w:rsid w:val="000E63B4"/>
    <w:rPr>
      <w:smallCaps/>
      <w:noProof w:val="0"/>
      <w:color w:val="5A5A5A" w:themeColor="text1" w:themeTint="A5"/>
      <w:lang w:val="nl-NL"/>
    </w:rPr>
  </w:style>
  <w:style w:type="paragraph" w:styleId="IntenseQuote">
    <w:name w:val="Intense Quote"/>
    <w:basedOn w:val="Normal"/>
    <w:next w:val="Normal"/>
    <w:link w:val="IntenseQuoteChar"/>
    <w:uiPriority w:val="30"/>
    <w:rsid w:val="000E63B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63B4"/>
    <w:rPr>
      <w:rFonts w:ascii="Calibri Light" w:eastAsia="Times New Roman" w:hAnsi="Calibri Light" w:cs="Times New Roman"/>
      <w:i/>
      <w:iCs/>
      <w:color w:val="4F81BD" w:themeColor="accent1"/>
      <w:szCs w:val="20"/>
      <w:lang w:val="nl-NL"/>
    </w:rPr>
  </w:style>
  <w:style w:type="paragraph" w:styleId="Quote">
    <w:name w:val="Quote"/>
    <w:basedOn w:val="Normal"/>
    <w:next w:val="Normal"/>
    <w:link w:val="QuoteChar"/>
    <w:uiPriority w:val="29"/>
    <w:rsid w:val="000E63B4"/>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E63B4"/>
    <w:rPr>
      <w:rFonts w:ascii="Calibri Light" w:eastAsia="Times New Roman" w:hAnsi="Calibri Light" w:cs="Times New Roman"/>
      <w:i/>
      <w:iCs/>
      <w:color w:val="404040" w:themeColor="text1" w:themeTint="BF"/>
      <w:szCs w:val="20"/>
      <w:lang w:val="nl-NL"/>
    </w:rPr>
  </w:style>
  <w:style w:type="character" w:styleId="Strong">
    <w:name w:val="Strong"/>
    <w:basedOn w:val="DefaultParagraphFont"/>
    <w:uiPriority w:val="22"/>
    <w:rsid w:val="000E63B4"/>
    <w:rPr>
      <w:b/>
      <w:bCs/>
      <w:noProof w:val="0"/>
      <w:lang w:val="nl-NL"/>
    </w:rPr>
  </w:style>
  <w:style w:type="character" w:styleId="IntenseEmphasis">
    <w:name w:val="Intense Emphasis"/>
    <w:basedOn w:val="DefaultParagraphFont"/>
    <w:uiPriority w:val="21"/>
    <w:rsid w:val="000E63B4"/>
    <w:rPr>
      <w:i/>
      <w:iCs/>
      <w:noProof w:val="0"/>
      <w:color w:val="4F81BD" w:themeColor="accent1"/>
      <w:lang w:val="nl-NL"/>
    </w:rPr>
  </w:style>
  <w:style w:type="character" w:styleId="Emphasis">
    <w:name w:val="Emphasis"/>
    <w:basedOn w:val="DefaultParagraphFont"/>
    <w:uiPriority w:val="20"/>
    <w:rsid w:val="000E63B4"/>
    <w:rPr>
      <w:i/>
      <w:iCs/>
      <w:noProof w:val="0"/>
      <w:lang w:val="nl-NL"/>
    </w:rPr>
  </w:style>
  <w:style w:type="character" w:styleId="SubtleEmphasis">
    <w:name w:val="Subtle Emphasis"/>
    <w:basedOn w:val="DefaultParagraphFont"/>
    <w:uiPriority w:val="19"/>
    <w:rsid w:val="000E63B4"/>
    <w:rPr>
      <w:i/>
      <w:iCs/>
      <w:noProof w:val="0"/>
      <w:color w:val="404040" w:themeColor="text1" w:themeTint="BF"/>
      <w:lang w:val="nl-NL"/>
    </w:rPr>
  </w:style>
  <w:style w:type="paragraph" w:customStyle="1" w:styleId="ABOEFooter">
    <w:name w:val="ABO_E_Footer"/>
    <w:basedOn w:val="Footer"/>
    <w:qFormat/>
    <w:rsid w:val="000E63B4"/>
  </w:style>
  <w:style w:type="paragraph" w:customStyle="1" w:styleId="ABOEBriefAdres">
    <w:name w:val="ABO_E_Brief_Adres"/>
    <w:basedOn w:val="Normal"/>
    <w:link w:val="ABOEBriefAdresChar"/>
    <w:qFormat/>
    <w:rsid w:val="000E63B4"/>
    <w:pPr>
      <w:spacing w:after="0"/>
      <w:ind w:left="3969"/>
    </w:pPr>
  </w:style>
  <w:style w:type="character" w:customStyle="1" w:styleId="ABOEBriefAdresChar">
    <w:name w:val="ABO_E_Brief_Adres Char"/>
    <w:basedOn w:val="DefaultParagraphFont"/>
    <w:link w:val="ABOEBriefAdres"/>
    <w:rsid w:val="000E63B4"/>
    <w:rPr>
      <w:rFonts w:ascii="Calibri Light" w:eastAsia="Times New Roman" w:hAnsi="Calibri Light" w:cs="Times New Roman"/>
      <w:szCs w:val="20"/>
      <w:lang w:val="nl-NL"/>
    </w:rPr>
  </w:style>
  <w:style w:type="paragraph" w:customStyle="1" w:styleId="ABOEBriefRef">
    <w:name w:val="ABO_E_Brief_Ref"/>
    <w:basedOn w:val="ABOE"/>
    <w:link w:val="ABOEBriefRefChar"/>
    <w:qFormat/>
    <w:rsid w:val="000E63B4"/>
    <w:pPr>
      <w:tabs>
        <w:tab w:val="left" w:pos="2835"/>
      </w:tabs>
      <w:spacing w:after="0"/>
      <w:ind w:left="1134"/>
    </w:pPr>
  </w:style>
  <w:style w:type="character" w:customStyle="1" w:styleId="ABOEBriefRefChar">
    <w:name w:val="ABO_E_Brief_Ref Char"/>
    <w:basedOn w:val="ABOEChar"/>
    <w:link w:val="ABOEBriefRef"/>
    <w:rsid w:val="000E63B4"/>
    <w:rPr>
      <w:rFonts w:ascii="Calibri Light" w:eastAsia="Times New Roman" w:hAnsi="Calibri Light" w:cs="Times New Roman"/>
      <w:szCs w:val="20"/>
      <w:lang w:val="nl-NL"/>
    </w:rPr>
  </w:style>
  <w:style w:type="paragraph" w:styleId="Revision">
    <w:name w:val="Revision"/>
    <w:hidden/>
    <w:uiPriority w:val="99"/>
    <w:semiHidden/>
    <w:rsid w:val="000E63B4"/>
    <w:pPr>
      <w:spacing w:after="0" w:line="240" w:lineRule="auto"/>
    </w:pPr>
    <w:rPr>
      <w:rFonts w:ascii="Calibri Light" w:eastAsia="Times New Roman" w:hAnsi="Calibri Light" w:cs="Times New Roman"/>
      <w:szCs w:val="20"/>
      <w:lang w:val="nl-NL"/>
    </w:rPr>
  </w:style>
  <w:style w:type="paragraph" w:customStyle="1" w:styleId="ABOETabel">
    <w:name w:val="ABO_E_Tabel"/>
    <w:basedOn w:val="Normal"/>
    <w:qFormat/>
    <w:rsid w:val="000E63B4"/>
    <w:pPr>
      <w:spacing w:after="0"/>
    </w:pPr>
    <w:rPr>
      <w:sz w:val="20"/>
      <w:lang w:eastAsia="nl-NL"/>
    </w:rPr>
  </w:style>
  <w:style w:type="paragraph" w:customStyle="1" w:styleId="ABOEKop1NoNumber">
    <w:name w:val="ABO_E_Kop1_NoNumber"/>
    <w:basedOn w:val="ABOEKop1NoPageBreak"/>
    <w:next w:val="ABOE"/>
    <w:qFormat/>
    <w:rsid w:val="000E63B4"/>
    <w:pPr>
      <w:numPr>
        <w:ilvl w:val="0"/>
        <w:numId w:val="0"/>
      </w:numPr>
    </w:pPr>
  </w:style>
  <w:style w:type="paragraph" w:styleId="TOC4">
    <w:name w:val="toc 4"/>
    <w:basedOn w:val="Normal"/>
    <w:next w:val="Normal"/>
    <w:autoRedefine/>
    <w:uiPriority w:val="39"/>
    <w:unhideWhenUsed/>
    <w:rsid w:val="000E63B4"/>
    <w:pPr>
      <w:tabs>
        <w:tab w:val="left" w:pos="2127"/>
        <w:tab w:val="right" w:leader="dot" w:pos="8493"/>
      </w:tabs>
      <w:spacing w:after="0"/>
      <w:ind w:left="1276"/>
    </w:pPr>
  </w:style>
  <w:style w:type="paragraph" w:styleId="TOC5">
    <w:name w:val="toc 5"/>
    <w:basedOn w:val="Normal"/>
    <w:next w:val="Normal"/>
    <w:autoRedefine/>
    <w:uiPriority w:val="39"/>
    <w:unhideWhenUsed/>
    <w:rsid w:val="000E63B4"/>
    <w:pPr>
      <w:tabs>
        <w:tab w:val="left" w:pos="1760"/>
        <w:tab w:val="right" w:leader="dot" w:pos="8493"/>
      </w:tabs>
      <w:spacing w:after="0"/>
      <w:ind w:left="879"/>
    </w:pPr>
  </w:style>
  <w:style w:type="paragraph" w:customStyle="1" w:styleId="ABOEBijlageondertitel">
    <w:name w:val="ABO_E_Bijlage_ondertitel"/>
    <w:basedOn w:val="ABOEBijlage"/>
    <w:qFormat/>
    <w:rsid w:val="000E63B4"/>
    <w:pPr>
      <w:numPr>
        <w:ilvl w:val="1"/>
      </w:numPr>
    </w:pPr>
    <w:rPr>
      <w:i/>
      <w:sz w:val="24"/>
    </w:rPr>
  </w:style>
  <w:style w:type="paragraph" w:customStyle="1" w:styleId="ABOEHOOFDSTUKNoNumber">
    <w:name w:val="ABO_E_HOOFDSTUK_NoNumber"/>
    <w:basedOn w:val="ABOEHOOFDSTUK"/>
    <w:qFormat/>
    <w:rsid w:val="000E63B4"/>
    <w:pPr>
      <w:numPr>
        <w:numId w:val="0"/>
      </w:numPr>
    </w:pPr>
  </w:style>
  <w:style w:type="paragraph" w:customStyle="1" w:styleId="ABOEOpsABC1">
    <w:name w:val="ABO_E_Ops_ABC1"/>
    <w:basedOn w:val="ABOEOps1"/>
    <w:qFormat/>
    <w:rsid w:val="000E63B4"/>
    <w:pPr>
      <w:numPr>
        <w:numId w:val="4"/>
      </w:numPr>
    </w:pPr>
  </w:style>
  <w:style w:type="paragraph" w:customStyle="1" w:styleId="ABOEOpsABC2">
    <w:name w:val="ABO_E_Ops_ABC2"/>
    <w:basedOn w:val="ABOEOps2"/>
    <w:qFormat/>
    <w:rsid w:val="000E63B4"/>
    <w:pPr>
      <w:numPr>
        <w:numId w:val="4"/>
      </w:numPr>
    </w:pPr>
  </w:style>
  <w:style w:type="paragraph" w:customStyle="1" w:styleId="ABOEOpsABC3">
    <w:name w:val="ABO_E_Ops_ABC3"/>
    <w:basedOn w:val="ABOEOps3"/>
    <w:qFormat/>
    <w:rsid w:val="000E63B4"/>
    <w:pPr>
      <w:numPr>
        <w:numId w:val="4"/>
      </w:numPr>
    </w:pPr>
  </w:style>
  <w:style w:type="character" w:styleId="FootnoteReference">
    <w:name w:val="footnote reference"/>
    <w:basedOn w:val="DefaultParagraphFont"/>
    <w:uiPriority w:val="99"/>
    <w:semiHidden/>
    <w:rsid w:val="000E63B4"/>
    <w:rPr>
      <w:vertAlign w:val="superscript"/>
    </w:rPr>
  </w:style>
  <w:style w:type="character" w:styleId="PlaceholderText">
    <w:name w:val="Placeholder Text"/>
    <w:basedOn w:val="DefaultParagraphFont"/>
    <w:uiPriority w:val="99"/>
    <w:semiHidden/>
    <w:rsid w:val="000E63B4"/>
    <w:rPr>
      <w:color w:val="808080"/>
    </w:rPr>
  </w:style>
  <w:style w:type="paragraph" w:styleId="FootnoteText">
    <w:name w:val="footnote text"/>
    <w:basedOn w:val="Normal"/>
    <w:link w:val="FootnoteTextChar"/>
    <w:uiPriority w:val="99"/>
    <w:semiHidden/>
    <w:unhideWhenUsed/>
    <w:rsid w:val="000534CA"/>
    <w:pPr>
      <w:spacing w:after="0" w:line="240" w:lineRule="auto"/>
    </w:pPr>
    <w:rPr>
      <w:sz w:val="20"/>
    </w:rPr>
  </w:style>
  <w:style w:type="character" w:customStyle="1" w:styleId="FootnoteTextChar">
    <w:name w:val="Footnote Text Char"/>
    <w:basedOn w:val="DefaultParagraphFont"/>
    <w:link w:val="FootnoteText"/>
    <w:uiPriority w:val="99"/>
    <w:semiHidden/>
    <w:rsid w:val="000534CA"/>
    <w:rPr>
      <w:sz w:val="20"/>
      <w:szCs w:val="20"/>
    </w:rPr>
  </w:style>
  <w:style w:type="character" w:styleId="FollowedHyperlink">
    <w:name w:val="FollowedHyperlink"/>
    <w:basedOn w:val="DefaultParagraphFont"/>
    <w:uiPriority w:val="99"/>
    <w:semiHidden/>
    <w:unhideWhenUsed/>
    <w:rsid w:val="00C8200D"/>
    <w:rPr>
      <w:color w:val="800080" w:themeColor="followedHyperlink"/>
      <w:u w:val="single"/>
    </w:rPr>
  </w:style>
  <w:style w:type="table" w:customStyle="1" w:styleId="ABOETABELSTIJL1">
    <w:name w:val="ABO_E_TABELSTIJL1"/>
    <w:basedOn w:val="TableNormal"/>
    <w:uiPriority w:val="99"/>
    <w:rsid w:val="00685B93"/>
    <w:pPr>
      <w:spacing w:after="0" w:line="264" w:lineRule="auto"/>
    </w:pPr>
    <w:rPr>
      <w:rFonts w:ascii="Calibri Light" w:hAnsi="Calibri Light"/>
      <w:sz w:val="20"/>
      <w:lang w:val="nl-NL" w:eastAsia="nl-NL"/>
    </w:rPr>
    <w:tblPr>
      <w:tblBorders>
        <w:top w:val="single" w:sz="4" w:space="0" w:color="auto"/>
        <w:left w:val="single" w:sz="4" w:space="0" w:color="auto"/>
        <w:bottom w:val="single" w:sz="4" w:space="0" w:color="auto"/>
        <w:right w:val="single" w:sz="4" w:space="0" w:color="auto"/>
        <w:insideH w:val="single" w:sz="4" w:space="0" w:color="A6A6A6" w:themeColor="background1" w:themeShade="A6"/>
        <w:insideV w:val="single" w:sz="4" w:space="0" w:color="A6A6A6" w:themeColor="background1" w:themeShade="A6"/>
      </w:tblBorders>
    </w:tblPr>
    <w:tblStylePr w:type="firstRow">
      <w:rPr>
        <w:rFonts w:ascii="Calibri Light" w:hAnsi="Calibri Light"/>
        <w:b/>
        <w:sz w:val="20"/>
      </w:rPr>
      <w:tblPr/>
      <w:trPr>
        <w:tblHeader/>
      </w:trPr>
      <w:tcPr>
        <w:shd w:val="clear" w:color="auto" w:fill="C2D69B" w:themeFill="accent3" w:themeFillTint="99"/>
      </w:tcPr>
    </w:tblStylePr>
  </w:style>
  <w:style w:type="paragraph" w:styleId="TOC6">
    <w:name w:val="toc 6"/>
    <w:basedOn w:val="Normal"/>
    <w:next w:val="Normal"/>
    <w:autoRedefine/>
    <w:uiPriority w:val="39"/>
    <w:unhideWhenUsed/>
    <w:rsid w:val="00CF72CE"/>
    <w:pPr>
      <w:spacing w:after="100"/>
      <w:ind w:left="1100"/>
    </w:pPr>
    <w:rPr>
      <w:rFonts w:eastAsiaTheme="minorEastAsia"/>
      <w:lang w:val="en-US"/>
    </w:rPr>
  </w:style>
  <w:style w:type="paragraph" w:styleId="TOC7">
    <w:name w:val="toc 7"/>
    <w:basedOn w:val="Normal"/>
    <w:next w:val="Normal"/>
    <w:autoRedefine/>
    <w:uiPriority w:val="39"/>
    <w:unhideWhenUsed/>
    <w:rsid w:val="00CF72CE"/>
    <w:pPr>
      <w:spacing w:after="100"/>
      <w:ind w:left="1320"/>
    </w:pPr>
    <w:rPr>
      <w:rFonts w:eastAsiaTheme="minorEastAsia"/>
      <w:lang w:val="en-US"/>
    </w:rPr>
  </w:style>
  <w:style w:type="paragraph" w:styleId="TOC8">
    <w:name w:val="toc 8"/>
    <w:basedOn w:val="Normal"/>
    <w:next w:val="Normal"/>
    <w:autoRedefine/>
    <w:uiPriority w:val="39"/>
    <w:unhideWhenUsed/>
    <w:rsid w:val="00CF72CE"/>
    <w:pPr>
      <w:spacing w:after="100"/>
      <w:ind w:left="1540"/>
    </w:pPr>
    <w:rPr>
      <w:rFonts w:eastAsiaTheme="minorEastAsia"/>
      <w:lang w:val="en-US"/>
    </w:rPr>
  </w:style>
  <w:style w:type="paragraph" w:styleId="TOC9">
    <w:name w:val="toc 9"/>
    <w:basedOn w:val="Normal"/>
    <w:next w:val="Normal"/>
    <w:autoRedefine/>
    <w:uiPriority w:val="39"/>
    <w:unhideWhenUsed/>
    <w:rsid w:val="00CF72CE"/>
    <w:pPr>
      <w:spacing w:after="100"/>
      <w:ind w:left="1760"/>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820159">
      <w:bodyDiv w:val="1"/>
      <w:marLeft w:val="0"/>
      <w:marRight w:val="0"/>
      <w:marTop w:val="0"/>
      <w:marBottom w:val="0"/>
      <w:divBdr>
        <w:top w:val="none" w:sz="0" w:space="0" w:color="auto"/>
        <w:left w:val="none" w:sz="0" w:space="0" w:color="auto"/>
        <w:bottom w:val="none" w:sz="0" w:space="0" w:color="auto"/>
        <w:right w:val="none" w:sz="0" w:space="0" w:color="auto"/>
      </w:divBdr>
    </w:div>
    <w:div w:id="1311523509">
      <w:bodyDiv w:val="1"/>
      <w:marLeft w:val="0"/>
      <w:marRight w:val="0"/>
      <w:marTop w:val="0"/>
      <w:marBottom w:val="0"/>
      <w:divBdr>
        <w:top w:val="none" w:sz="0" w:space="0" w:color="auto"/>
        <w:left w:val="none" w:sz="0" w:space="0" w:color="auto"/>
        <w:bottom w:val="none" w:sz="0" w:space="0" w:color="auto"/>
        <w:right w:val="none" w:sz="0" w:space="0" w:color="auto"/>
      </w:divBdr>
    </w:div>
    <w:div w:id="1725179116">
      <w:bodyDiv w:val="1"/>
      <w:marLeft w:val="0"/>
      <w:marRight w:val="0"/>
      <w:marTop w:val="0"/>
      <w:marBottom w:val="0"/>
      <w:divBdr>
        <w:top w:val="none" w:sz="0" w:space="0" w:color="auto"/>
        <w:left w:val="none" w:sz="0" w:space="0" w:color="auto"/>
        <w:bottom w:val="none" w:sz="0" w:space="0" w:color="auto"/>
        <w:right w:val="none" w:sz="0" w:space="0" w:color="auto"/>
      </w:divBdr>
    </w:div>
    <w:div w:id="201857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Y:\ABO_E_Templat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9160A67FECFF4A8FAD6B85DE13C787" ma:contentTypeVersion="0" ma:contentTypeDescription="Create a new document." ma:contentTypeScope="" ma:versionID="624c58635612b2054e1515682a1e446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95469-2212-45D7-B9D6-0D974803E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867A29-00BD-4D35-BC41-D7EDF30BE883}">
  <ds:schemaRefs>
    <ds:schemaRef ds:uri="http://schemas.microsoft.com/sharepoint/v3/contenttype/forms"/>
  </ds:schemaRefs>
</ds:datastoreItem>
</file>

<file path=customXml/itemProps3.xml><?xml version="1.0" encoding="utf-8"?>
<ds:datastoreItem xmlns:ds="http://schemas.openxmlformats.org/officeDocument/2006/customXml" ds:itemID="{3A2F423B-177C-40DD-8E85-12A05DB4F0A8}">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4B3C3AF-FF26-460F-AF14-4F972C5B9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ABO_E_Template</Template>
  <TotalTime>1170</TotalTime>
  <Pages>11</Pages>
  <Words>8538</Words>
  <Characters>46960</Characters>
  <Application>Microsoft Office Word</Application>
  <DocSecurity>0</DocSecurity>
  <Lines>391</Lines>
  <Paragraphs>110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Dagrapport Archeologie</vt:lpstr>
      <vt:lpstr>Dagrapport Archeologie</vt:lpstr>
      <vt:lpstr>Dagrapport Archeologie</vt:lpstr>
    </vt:vector>
  </TitlesOfParts>
  <Company/>
  <LinksUpToDate>false</LinksUpToDate>
  <CharactersWithSpaces>55388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Dagrapport Archeologie</dc:title>
  <dc:subject>S_MVL_FO.7</dc:subject>
  <dc:creator>Ine Léonard</dc:creator>
  <cp:lastModifiedBy>Daan Broeckmans</cp:lastModifiedBy>
  <cp:revision>46</cp:revision>
  <cp:lastPrinted>2018-01-02T11:19:00Z</cp:lastPrinted>
  <dcterms:created xsi:type="dcterms:W3CDTF">2017-11-08T15:16:00Z</dcterms:created>
  <dcterms:modified xsi:type="dcterms:W3CDTF">2018-11-26T10:38:00Z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0x010100E69160A67FECFF4A8FAD6B85DE13C787</vt:lpwstr>
  </property>
</Properties>
</file>